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c20b" w14:paraId="550c20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F04A43">
        <w:t>1664</w:t>
      </w:r>
      <w:r w:rsidR="00242064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F04A43">
        <w:rPr>
          <w:b/>
        </w:rPr>
        <w:t>MALIX j.d.o.o. za usluge i trgovinu, OIB 55769829074, Blok B 26, Zadubravlje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F04A43">
        <w:t>12.prosinca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F04A43">
        <w:rPr>
          <w:b/>
        </w:rPr>
        <w:t>MALIX j.d.o.o. za usluge i trgovinu, OIB 55769829074, Blok B 26, Zadubravlje</w:t>
      </w:r>
      <w:r w:rsidR="00F04A43">
        <w:t>,</w:t>
      </w:r>
      <w:r w:rsidR="00513B17">
        <w:t xml:space="preserve"> </w:t>
      </w:r>
      <w:r>
        <w:t xml:space="preserve">iznosi </w:t>
      </w:r>
      <w:r w:rsidR="00F04A43">
        <w:rPr>
          <w:b/>
        </w:rPr>
        <w:t>21.742,64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F04A43">
        <w:rPr>
          <w:b/>
        </w:rPr>
        <w:t>JOSIP MALOGORSKI, OIB 64094697995, Zadubravlje, Malica 26,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0B3">
        <w:rPr>
          <w:b/>
        </w:rPr>
        <w:t>1</w:t>
      </w:r>
      <w:r w:rsidR="00F04A43">
        <w:rPr>
          <w:b/>
        </w:rPr>
        <w:t>664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F04A43">
        <w:t>12.prosinca</w:t>
      </w:r>
      <w:r w:rsidR="00637D8D">
        <w:t xml:space="preserve"> 2017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F1A" w:rsidR="00410F1A">
      <w:r>
        <w:separator/>
      </w:r>
    </w:p>
  </w:endnote>
  <w:endnote w:id="0" w:type="continuationSeparator">
    <w:p w:rsidRDefault="00410F1A" w:rsidR="00410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F1A" w:rsidR="00410F1A">
      <w:r>
        <w:separator/>
      </w:r>
    </w:p>
  </w:footnote>
  <w:footnote w:id="0" w:type="continuationSeparator">
    <w:p w:rsidRDefault="00410F1A" w:rsidR="00410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1447C"/>
    <w:rsid w:val="00F2165F"/>
    <w:rsid w:val="00F21C5A"/>
    <w:rsid w:val="00F422F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77A63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21742.64</izvorni_sadrzaj>
    <derivirana_varijabla naziv="DomainObject.Predmet.InicijalnaVrijednost_1">21742.64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St-1664/2017</izvorni_sadrzaj>
    <derivirana_varijabla naziv="DomainObject.Predmet.OznakaBroj_1">St-1664/2017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MALIX j.d.o.o. za usluge i trgovinu</izvorni_sadrzaj>
    <derivirana_varijabla naziv="DomainObject.Predmet.ProtustrankaFormated_1">  MALIX j.d.o.o. za usluge i trgovinu</derivirana_varijabla>
  </DomainObject.Predmet.ProtustrankaFormated>
  <DomainObject.Predmet.ProtustrankaFormatedOIB>
    <izvorni_sadrzaj>  MALIX j.d.o.o. za usluge i trgovinu, OIB 55769829074</izvorni_sadrzaj>
    <derivirana_varijabla naziv="DomainObject.Predmet.ProtustrankaFormatedOIB_1">  MALIX j.d.o.o. za usluge i trgovinu, OIB 55769829074</derivirana_varijabla>
  </DomainObject.Predmet.ProtustrankaFormatedOIB>
  <DomainObject.Predmet.ProtustrankaFormatedWithAdress>
    <izvorni_sadrzaj> MALIX j.d.o.o. za usluge i trgovinu, Blok B 26 , 35212 Zadubravlje</izvorni_sadrzaj>
    <derivirana_varijabla naziv="DomainObject.Predmet.ProtustrankaFormatedWithAdress_1"> MALIX j.d.o.o. za usluge i trgovinu, Blok B 26 , 35212 Zadubravlje</derivirana_varijabla>
  </DomainObject.Predmet.ProtustrankaFormatedWithAdress>
  <DomainObject.Predmet.ProtustrankaFormatedWithAdressOIB>
    <izvorni_sadrzaj> MALIX j.d.o.o. za usluge i trgovinu, OIB 55769829074, Blok B 26 , 35212 Zadubravlje</izvorni_sadrzaj>
    <derivirana_varijabla naziv="DomainObject.Predmet.ProtustrankaFormatedWithAdressOIB_1"> MALIX j.d.o.o. za usluge i trgovinu, OIB 55769829074, Blok B 26 , 35212 Zadubravlje</derivirana_varijabla>
  </DomainObject.Predmet.ProtustrankaFormatedWithAdressOIB>
  <DomainObject.Predmet.ProtustrankaWithAdress>
    <izvorni_sadrzaj>MALIX j.d.o.o. za usluge i trgovinu Blok B 26 , 35212 Zadubravlje</izvorni_sadrzaj>
    <derivirana_varijabla naziv="DomainObject.Predmet.ProtustrankaWithAdress_1">MALIX j.d.o.o. za usluge i trgovinu Blok B 26 , 35212 Zadubravlje</derivirana_varijabla>
  </DomainObject.Predmet.ProtustrankaWithAdress>
  <DomainObject.Predmet.ProtustrankaWithAdressOIB>
    <izvorni_sadrzaj>MALIX j.d.o.o. za usluge i trgovinu, OIB 55769829074, Blok B 26 , 35212 Zadubravlje</izvorni_sadrzaj>
    <derivirana_varijabla naziv="DomainObject.Predmet.ProtustrankaWithAdressOIB_1">MALIX j.d.o.o. za usluge i trgovinu, OIB 55769829074, Blok B 26 , 35212 Zadubravlje</derivirana_varijabla>
  </DomainObject.Predmet.ProtustrankaWithAdressOIB>
  <DomainObject.Predmet.ProtustrankaNazivFormated>
    <izvorni_sadrzaj>MALIX j.d.o.o. za usluge i trgovinu</izvorni_sadrzaj>
    <derivirana_varijabla naziv="DomainObject.Predmet.ProtustrankaNazivFormated_1">MALIX j.d.o.o. za usluge i trgovinu</derivirana_varijabla>
  </DomainObject.Predmet.ProtustrankaNazivFormated>
  <DomainObject.Predmet.ProtustrankaNazivFormatedOIB>
    <izvorni_sadrzaj>MALIX j.d.o.o. za usluge i trgovinu, OIB 55769829074</izvorni_sadrzaj>
    <derivirana_varijabla naziv="DomainObject.Predmet.ProtustrankaNazivFormatedOIB_1">MALIX j.d.o.o. za usluge i trgovinu, OIB 55769829074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MALIX j.d.o.o. za usluge i trgovinu</item>
    </izvorni_sadrzaj>
    <derivirana_varijabla naziv="DomainObject.Predmet.ProtuStrankaListFormated_1">
      <item>MALIX j.d.o.o. za usluge i trgovinu</item>
    </derivirana_varijabla>
  </DomainObject.Predmet.ProtuStrankaListFormated>
  <DomainObject.Predmet.ProtuStrankaListFormatedOIB>
    <izvorni_sadrzaj>
      <item>MALIX j.d.o.o. za usluge i trgovinu, OIB 55769829074</item>
    </izvorni_sadrzaj>
    <derivirana_varijabla naziv="DomainObject.Predmet.ProtuStrankaListFormatedOIB_1">
      <item>MALIX j.d.o.o. za usluge i trgovinu, OIB 55769829074</item>
    </derivirana_varijabla>
  </DomainObject.Predmet.ProtuStrankaListFormatedOIB>
  <DomainObject.Predmet.ProtuStrankaListFormatedWithAdress>
    <izvorni_sadrzaj>
      <item>MALIX j.d.o.o. za usluge i trgovinu, Blok B 26 , 35212 Zadubravlje</item>
    </izvorni_sadrzaj>
    <derivirana_varijabla naziv="DomainObject.Predmet.ProtuStrankaListFormatedWithAdress_1">
      <item>MALIX j.d.o.o. za usluge i trgovinu, Blok B 26 , 35212 Zadubravlje</item>
    </derivirana_varijabla>
  </DomainObject.Predmet.ProtuStrankaListFormatedWithAdress>
  <DomainObject.Predmet.ProtuStrankaListFormatedWithAdressOIB>
    <izvorni_sadrzaj>
      <item>MALIX j.d.o.o. za usluge i trgovinu, OIB 55769829074, Blok B 26 , 35212 Zadubravlje</item>
    </izvorni_sadrzaj>
    <derivirana_varijabla naziv="DomainObject.Predmet.ProtuStrankaListFormatedWithAdressOIB_1">
      <item>MALIX j.d.o.o. za usluge i trgovinu, OIB 55769829074, Blok B 26 , 35212 Zadubravlje</item>
    </derivirana_varijabla>
  </DomainObject.Predmet.ProtuStrankaListFormatedWithAdressOIB>
  <DomainObject.Predmet.ProtuStrankaListNazivFormated>
    <izvorni_sadrzaj>
      <item>MALIX j.d.o.o. za usluge i trgovinu</item>
    </izvorni_sadrzaj>
    <derivirana_varijabla naziv="DomainObject.Predmet.ProtuStrankaListNazivFormated_1">
      <item>MALIX j.d.o.o. za usluge i trgovinu</item>
    </derivirana_varijabla>
  </DomainObject.Predmet.ProtuStrankaListNazivFormated>
  <DomainObject.Predmet.ProtuStrankaListNazivFormatedOIB>
    <izvorni_sadrzaj>
      <item>MALIX j.d.o.o. za usluge i trgovinu, OIB 55769829074</item>
    </izvorni_sadrzaj>
    <derivirana_varijabla naziv="DomainObject.Predmet.ProtuStrankaListNazivFormatedOIB_1">
      <item>MALIX j.d.o.o. za usluge i trgovinu, OIB 55769829074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MALIX j.d.o.o. za usluge i trgovinu</izvorni_sadrzaj>
    <derivirana_varijabla naziv="DomainObject.Predmet.ProtustrankaIDrugi_1">MALIX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MALIX j.d.o.o. za usluge i trgovinu, OIB 55769829074, Blok B 26 , 35212 Zadubravlje</izvorni_sadrzaj>
    <derivirana_varijabla naziv="DomainObject.Predmet.ProtustrankaIDrugiAdressOIB_1">MALIX j.d.o.o. za usluge i trgovinu, OIB 55769829074, Blok B 26 , 35212 Zadubravlje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MALIX j.d.o.o. za usluge i trgovinu</item>
    </izvorni_sadrzaj>
    <derivirana_varijabla naziv="DomainObject.Predmet.SudioniciListNaziv_1">
      <item>Financijska agencija</item>
      <item>MALIX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MALIX j.d.o.o. za usluge i trgovinu, OIB 55769829074, Blok B 26 ,35212 Zadubravlje</item>
    </izvorni_sadrzaj>
    <derivirana_varijabla naziv="DomainObject.Predmet.SudioniciListAdressOIB_1">
      <item>Financijska agencija, OIB 85821130368, Ulica grada Vukovara 70,10000 Zagreb</item>
      <item>MALIX j.d.o.o. za usluge i trgovinu, OIB 55769829074, Blok B 26 ,35212 Zadubravlje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55769829074</item>
    </izvorni_sadrzaj>
    <derivirana_varijabla naziv="DomainObject.Predmet.SudioniciListNazivOIB_1">
      <item>, OIB 85821130368</item>
      <item>, OIB 55769829074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365</properties:Words>
  <properties:Characters>1999</properties:Characters>
  <properties:Lines>51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2017-11-24T07:55:00Z</dcterms:created>
  <dc:creator>Korisnik</dc:creator>
  <cp:lastModifiedBy>wsadmin</cp:lastModifiedBy>
  <cp:lastPrinted>2017-11-21T07:09:00Z</cp:lastPrinted>
  <dcterms:modified xmlns:xsi="http://www.w3.org/2001/XMLSchema-instance" xsi:type="dcterms:W3CDTF">2017-12-12T11:04:00Z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