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9e52" w14:paraId="aef9e52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194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8C5194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BROD društvo s ograničenom odgovornošću za trgovinu i usluge</izvorni_sadrzaj>
    <derivirana_varijabla naziv="DomainObject.Predmet.ProtustrankaFormated_1">  SERVIS BROD društvo s ograničenom odgovornošću za trgovinu i usluge</derivirana_varijabla>
  </DomainObject.Predmet.ProtustrankaFormated>
  <DomainObject.Predmet.ProtustrankaFormatedOIB>
    <izvorni_sadrzaj>  SERVIS BROD društvo s ograničenom odgovornošću za trgovinu i usluge, OIB 84750148582</izvorni_sadrzaj>
    <derivirana_varijabla naziv="DomainObject.Predmet.ProtustrankaFormatedOIB_1">  SERVIS BROD društvo s ograničenom odgovornošću za trgovinu i usluge, OIB 84750148582</derivirana_varijabla>
  </DomainObject.Predmet.ProtustrankaFormatedOIB>
  <DomainObject.Predmet.ProtustrankaFormatedWithAdress>
    <izvorni_sadrzaj> SERVIS BROD društvo s ograničenom odgovornošću za trgovinu i usluge, Vrhovac Sokolovački 7, 48306 Vrhovac Sokolovački</izvorni_sadrzaj>
    <derivirana_varijabla naziv="DomainObject.Predmet.ProtustrankaFormatedWithAdress_1"> SERVIS BROD društvo s ograničenom odgovornošću za trgovinu i usluge, Vrhovac Sokolovački 7, 48306 Vrhovac Sokolovački</derivirana_varijabla>
  </DomainObject.Predmet.ProtustrankaFormatedWithAdress>
  <DomainObject.Predmet.ProtustrankaFormatedWithAdressOIB>
    <izvorni_sadrzaj> SERVIS BROD društvo s ograničenom odgovornošću za trgovinu i usluge, OIB 84750148582, Vrhovac Sokolovački 7, 48306 Vrhovac Sokolovački</izvorni_sadrzaj>
    <derivirana_varijabla naziv="DomainObject.Predmet.ProtustrankaFormatedWithAdressOIB_1"> SERVIS BROD društvo s ograničenom odgovornošću za trgovinu i usluge, OIB 84750148582, Vrhovac Sokolovački 7, 48306 Vrhovac Sokolovački</derivirana_varijabla>
  </DomainObject.Predmet.ProtustrankaFormatedWithAdressOIB>
  <DomainObject.Predmet.ProtustrankaWithAdress>
    <izvorni_sadrzaj>SERVIS BROD društvo s ograničenom odgovornošću za trgovinu i usluge Vrhovac Sokolovački 7, 48306 Vrhovac Sokolovački</izvorni_sadrzaj>
    <derivirana_varijabla naziv="DomainObject.Predmet.ProtustrankaWithAdress_1">SERVIS BROD društvo s ograničenom odgovornošću za trgovinu i usluge Vrhovac Sokolovački 7, 48306 Vrhovac Sokolovački</derivirana_varijabla>
  </DomainObject.Predmet.ProtustrankaWithAdress>
  <DomainObject.Predmet.ProtustrankaWithAdressOIB>
    <izvorni_sadrzaj>SERVIS BROD društvo s ograničenom odgovornošću za trgovinu i usluge, OIB 84750148582, Vrhovac Sokolovački 7, 48306 Vrhovac Sokolovački</izvorni_sadrzaj>
    <derivirana_varijabla naziv="DomainObject.Predmet.ProtustrankaWithAdressOIB_1">SERVIS BROD društvo s ograničenom odgovornošću za trgovinu i usluge, OIB 84750148582, Vrhovac Sokolovački 7, 48306 Vrhovac Sokolovački</derivirana_varijabla>
  </DomainObject.Predmet.ProtustrankaWithAdressOIB>
  <DomainObject.Predmet.ProtustrankaNazivFormated>
    <izvorni_sadrzaj>SERVIS BROD društvo s ograničenom odgovornošću za trgovinu i usluge</izvorni_sadrzaj>
    <derivirana_varijabla naziv="DomainObject.Predmet.ProtustrankaNazivFormated_1">SERVIS BROD društvo s ograničenom odgovornošću za trgovinu i usluge</derivirana_varijabla>
  </DomainObject.Predmet.ProtustrankaNazivFormated>
  <DomainObject.Predmet.ProtustrankaNazivFormatedOIB>
    <izvorni_sadrzaj>SERVIS BROD društvo s ograničenom odgovornošću za trgovinu i usluge, OIB 84750148582</izvorni_sadrzaj>
    <derivirana_varijabla naziv="DomainObject.Predmet.ProtustrankaNazivFormatedOIB_1">SERVIS BROD društvo s ograničenom odgovornošću za trgovinu i usluge, OIB 84750148582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85694.21</izvorni_sadrzaj>
    <derivirana_varijabla naziv="DomainObject.Predmet.TrenutnaVrijednost_1">85694.21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BROD društvo s ograničenom odgovornošću za trgovinu i usluge</item>
    </izvorni_sadrzaj>
    <derivirana_varijabla naziv="DomainObject.Predmet.ProtuStrankaListFormated_1">
      <item>SERVIS BROD društvo s ograničenom odgovornošću za trgovinu i usluge</item>
    </derivirana_varijabla>
  </DomainObject.Predmet.ProtuStrankaListFormated>
  <DomainObject.Predmet.ProtuStrankaListFormatedOIB>
    <izvorni_sadrzaj>
      <item>SERVIS BROD društvo s ograničenom odgovornošću za trgovinu i usluge, OIB 84750148582</item>
    </izvorni_sadrzaj>
    <derivirana_varijabla naziv="DomainObject.Predmet.ProtuStrankaListFormatedOIB_1">
      <item>SERVIS BROD društvo s ograničenom odgovornošću za trgovinu i usluge, OIB 84750148582</item>
    </derivirana_varijabla>
  </DomainObject.Predmet.ProtuStrankaListFormatedOIB>
  <DomainObject.Predmet.ProtuStrankaListFormatedWithAdress>
    <izvorni_sadrzaj>
      <item>SERVIS BROD društvo s ograničenom odgovornošću za trgovinu i usluge, Vrhovac Sokolovački 7, 48306 Vrhovac Sokolovački</item>
    </izvorni_sadrzaj>
    <derivirana_varijabla naziv="DomainObject.Predmet.ProtuStrankaListFormatedWithAdress_1">
      <item>SERVIS BROD društvo s ograničenom odgovornošću za trgovinu i usluge, Vrhovac Sokolovački 7, 48306 Vrhovac Sokolovački</item>
    </derivirana_varijabla>
  </DomainObject.Predmet.ProtuStrankaListFormatedWithAdress>
  <DomainObject.Predmet.ProtuStrankaListFormatedWithAdressOIB>
    <izvorni_sadrzaj>
      <item>SERVIS BROD društvo s ograničenom odgovornošću za trgovinu i usluge, OIB 84750148582, Vrhovac Sokolovački 7, 48306 Vrhovac Sokolovački</item>
    </izvorni_sadrzaj>
    <derivirana_varijabla naziv="DomainObject.Predmet.ProtuStrankaListFormatedWithAdressOIB_1">
      <item>SERVIS BROD društvo s ograničenom odgovornošću za trgovinu i usluge, OIB 84750148582, Vrhovac Sokolovački 7, 48306 Vrhovac Sokolovački</item>
    </derivirana_varijabla>
  </DomainObject.Predmet.ProtuStrankaListFormatedWithAdressOIB>
  <DomainObject.Predmet.ProtuStrankaListNazivFormated>
    <izvorni_sadrzaj>
      <item>SERVIS BROD društvo s ograničenom odgovornošću za trgovinu i usluge</item>
    </izvorni_sadrzaj>
    <derivirana_varijabla naziv="DomainObject.Predmet.ProtuStrankaListNazivFormated_1">
      <item>SERVIS BROD društvo s ograničenom odgovornošću za trgovinu i usluge</item>
    </derivirana_varijabla>
  </DomainObject.Predmet.ProtuStrankaListNazivFormated>
  <DomainObject.Predmet.ProtuStrankaListNazivFormatedOIB>
    <izvorni_sadrzaj>
      <item>SERVIS BROD društvo s ograničenom odgovornošću za trgovinu i usluge, OIB 84750148582</item>
    </izvorni_sadrzaj>
    <derivirana_varijabla naziv="DomainObject.Predmet.ProtuStrankaListNazivFormatedOIB_1">
      <item>SERVIS BROD društvo s ograničenom odgovornošću za trgovinu i usluge, OIB 84750148582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BROD društvo s ograničenom odgovornošću za trgovinu i usluge</izvorni_sadrzaj>
    <derivirana_varijabla naziv="DomainObject.Predmet.ProtustrankaIDrugi_1">SERVIS BROD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SERVIS BROD društvo s ograničenom odgovornošću za trgovinu i usluge, OIB 84750148582, Vrhovac Sokolovački 7, 48306 Vrhovac Sokolovački</izvorni_sadrzaj>
    <derivirana_varijabla naziv="DomainObject.Predmet.ProtustrankaIDrugiAdressOIB_1">SERVIS BROD društvo s ograničenom odgovornošću za trgovinu i usluge, OIB 84750148582, Vrhovac Sokolovački 7, 48306 Vrhovac Sokolovački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SERVIS BROD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SERVIS BROD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SERVIS BROD društvo s ograničenom odgovornošću za trgovinu i usluge, OIB 84750148582, Vrhovac Sokolovački 7,48306 Vrhovac Sokolovački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SERVIS BROD društvo s ograničenom odgovornošću za trgovinu i usluge, OIB 84750148582, Vrhovac Sokolovački 7,48306 Vrhovac Sokolovački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84750148582</item>
      <item>, OIB null</item>
    </izvorni_sadrzaj>
    <derivirana_varijabla naziv="DomainObject.Predmet.SudioniciListNazivOIB_1">
      <item>, OIB null</item>
      <item>, OIB 85821130368</item>
      <item>, OIB 84750148582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