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801f" w14:paraId="9db801f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C10259">
        <w:t>74</w:t>
      </w:r>
      <w:r w:rsidR="001351B9">
        <w:t>/</w:t>
      </w:r>
      <w:r w:rsidR="00CD0CED">
        <w:t>20</w:t>
      </w:r>
      <w:r w:rsidR="00C10259">
        <w:t>18</w:t>
      </w:r>
      <w:r w:rsidR="00A93C1D">
        <w:t>-</w:t>
      </w:r>
      <w:r w:rsidR="00C10259">
        <w:t>7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C10259">
        <w:t>OSCAR ZADAR</w:t>
      </w:r>
      <w:r w:rsidR="00C10259" w:rsidRPr="00FF60D5">
        <w:t xml:space="preserve"> d.o.o., Zadar, </w:t>
      </w:r>
      <w:r w:rsidR="00C10259">
        <w:t>Mihovila Klaića 4</w:t>
      </w:r>
      <w:r w:rsidR="00C10259" w:rsidRPr="00FF60D5">
        <w:t xml:space="preserve">, OIB: </w:t>
      </w:r>
      <w:r w:rsidR="00C10259">
        <w:t>92833497458</w:t>
      </w:r>
      <w:r w:rsidR="0046570B" w:rsidRPr="00521C2E">
        <w:t xml:space="preserve">, </w:t>
      </w:r>
      <w:r w:rsidR="00852E7C">
        <w:t>12</w:t>
      </w:r>
      <w:r w:rsidR="008427D4">
        <w:t xml:space="preserve">. </w:t>
      </w:r>
      <w:r w:rsidR="00C10259">
        <w:t>travnja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C10259" w:rsidR="00C11442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C10259">
        <w:t>OSCAR ZADAR</w:t>
      </w:r>
      <w:r w:rsidR="00C10259" w:rsidRPr="00FF60D5">
        <w:t xml:space="preserve"> d.o.o., Zadar</w:t>
      </w:r>
      <w:r w:rsidR="008427D4">
        <w:t xml:space="preserve"> </w:t>
      </w:r>
      <w:r w:rsidR="00C11442">
        <w:t xml:space="preserve">za </w:t>
      </w:r>
      <w:r w:rsidR="00C10259">
        <w:t>19</w:t>
      </w:r>
      <w:r w:rsidR="008427D4">
        <w:t xml:space="preserve">. </w:t>
      </w:r>
      <w:r w:rsidR="00C10259">
        <w:t>travnja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C10259">
        <w:t>10</w:t>
      </w:r>
      <w:r>
        <w:t>,</w:t>
      </w:r>
      <w:r w:rsidR="00AF5D18">
        <w:t>30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</w:t>
      </w:r>
      <w:r w:rsidR="00C10259">
        <w:rPr>
          <w:b/>
        </w:rPr>
        <w:t>26</w:t>
      </w:r>
      <w:r w:rsidR="008427D4">
        <w:rPr>
          <w:b/>
        </w:rPr>
        <w:t xml:space="preserve">. </w:t>
      </w:r>
      <w:r w:rsidR="00C10259">
        <w:rPr>
          <w:b/>
        </w:rPr>
        <w:t>travnja</w:t>
      </w:r>
      <w:r w:rsidR="008427D4">
        <w:rPr>
          <w:b/>
        </w:rPr>
        <w:t xml:space="preserve"> 2018</w:t>
      </w:r>
      <w:r w:rsidR="001351B9" w:rsidRPr="00C32FFD">
        <w:rPr>
          <w:b/>
        </w:rPr>
        <w:t xml:space="preserve">. u </w:t>
      </w:r>
      <w:r w:rsidR="00C10259">
        <w:rPr>
          <w:b/>
        </w:rPr>
        <w:t>10</w:t>
      </w:r>
      <w:r w:rsidRPr="00C32FFD">
        <w:rPr>
          <w:b/>
        </w:rPr>
        <w:t>,</w:t>
      </w:r>
      <w:r w:rsidR="00AF5D18">
        <w:rPr>
          <w:b/>
        </w:rPr>
        <w:t>30</w:t>
      </w:r>
      <w:r w:rsidR="001351B9" w:rsidRPr="00C32FFD">
        <w:rPr>
          <w:b/>
        </w:rPr>
        <w:t xml:space="preserve"> sati, </w:t>
      </w:r>
      <w:r w:rsidR="00C10259" w:rsidRPr="00E6357E">
        <w:rPr>
          <w:b/>
        </w:rPr>
        <w:t xml:space="preserve">kod </w:t>
      </w:r>
      <w:r w:rsidR="00C10259" w:rsidRPr="00C61DA3">
        <w:rPr>
          <w:b/>
        </w:rPr>
        <w:t>Trgovačkog suda u Zadru, sudnica 26/I</w:t>
      </w:r>
      <w:r w:rsidR="001351B9">
        <w:t>.</w:t>
      </w: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852E7C">
        <w:t>12</w:t>
      </w:r>
      <w:r>
        <w:t xml:space="preserve">. </w:t>
      </w:r>
      <w:r w:rsidR="00C10259">
        <w:t>travnja</w:t>
      </w:r>
      <w:r>
        <w:t xml:space="preserve"> 2018.</w:t>
      </w:r>
    </w:p>
    <w:p w:rsidRDefault="0088169D" w:rsidP="00EB5DD9" w:rsidR="0088169D" w:rsidRPr="00521C2E">
      <w:pPr>
        <w:ind w:firstLine="708" w:left="5664"/>
      </w:pPr>
    </w:p>
    <w:p w:rsidRDefault="001351B9" w:rsidP="00C10259" w:rsidR="00691547">
      <w:pPr>
        <w:ind w:left="7788"/>
        <w:jc w:val="both"/>
      </w:pPr>
      <w:r>
        <w:t>S</w:t>
      </w:r>
      <w:r w:rsidR="00691547" w:rsidRPr="002C500F">
        <w:t>u</w:t>
      </w:r>
      <w:r w:rsidR="00C10259">
        <w:t>tkinja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C10259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8E37AF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52E7C"/>
    <w:rsid w:val="008730A4"/>
    <w:rsid w:val="0088169D"/>
    <w:rsid w:val="008E37AF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E6C59"/>
    <w:rsid w:val="00BF5111"/>
    <w:rsid w:val="00C10259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C33E6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OSCAR ZADAR d.o.o. za proizvodnju i usluge</izvorni_sadrzaj>
    <derivirana_varijabla naziv="DomainObject.Predmet.ProtustrankaFormated_1">  OSCAR ZADAR d.o.o. za proizvodnju i usluge</derivirana_varijabla>
  </DomainObject.Predmet.ProtustrankaFormated>
  <DomainObject.Predmet.ProtustrankaFormatedOIB>
    <izvorni_sadrzaj>  OSCAR ZADAR d.o.o. za proizvodnju i usluge, OIB 92833497458</izvorni_sadrzaj>
    <derivirana_varijabla naziv="DomainObject.Predmet.ProtustrankaFormatedOIB_1">  OSCAR ZADAR d.o.o. za proizvodnju i usluge, OIB 92833497458</derivirana_varijabla>
  </DomainObject.Predmet.ProtustrankaFormatedOIB>
  <DomainObject.Predmet.ProtustrankaFormatedWithAdress>
    <izvorni_sadrzaj> OSCAR ZADAR d.o.o. za proizvodnju i usluge, Mihovila Klaića 4, 23000 Zadar</izvorni_sadrzaj>
    <derivirana_varijabla naziv="DomainObject.Predmet.ProtustrankaFormatedWithAdress_1"> OSCAR ZADAR d.o.o. za proizvodnju i usluge, Mihovila Klaića 4, 23000 Zadar</derivirana_varijabla>
  </DomainObject.Predmet.ProtustrankaFormatedWithAdress>
  <DomainObject.Predmet.ProtustrankaFormatedWithAdressOIB>
    <izvorni_sadrzaj> OSCAR ZADAR d.o.o. za proizvodnju i usluge, OIB 92833497458, Mihovila Klaića 4, 23000 Zadar</izvorni_sadrzaj>
    <derivirana_varijabla naziv="DomainObject.Predmet.ProtustrankaFormatedWithAdressOIB_1"> OSCAR ZADAR d.o.o. za proizvodnju i usluge, OIB 92833497458, Mihovila Klaića 4, 23000 Zadar</derivirana_varijabla>
  </DomainObject.Predmet.ProtustrankaFormatedWithAdressOIB>
  <DomainObject.Predmet.ProtustrankaWithAdress>
    <izvorni_sadrzaj>OSCAR ZADAR d.o.o. za proizvodnju i usluge Mihovila Klaića 4, 23000 Zadar</izvorni_sadrzaj>
    <derivirana_varijabla naziv="DomainObject.Predmet.ProtustrankaWithAdress_1">OSCAR ZADAR d.o.o. za proizvodnju i usluge Mihovila Klaića 4, 23000 Zadar</derivirana_varijabla>
  </DomainObject.Predmet.ProtustrankaWithAdress>
  <DomainObject.Predmet.ProtustrankaWithAdressOIB>
    <izvorni_sadrzaj>OSCAR ZADAR d.o.o. za proizvodnju i usluge, OIB 92833497458, Mihovila Klaića 4, 23000 Zadar</izvorni_sadrzaj>
    <derivirana_varijabla naziv="DomainObject.Predmet.ProtustrankaWithAdressOIB_1">OSCAR ZADAR d.o.o. za proizvodnju i usluge, OIB 92833497458, Mihovila Klaića 4, 23000 Zadar</derivirana_varijabla>
  </DomainObject.Predmet.ProtustrankaWithAdressOIB>
  <DomainObject.Predmet.ProtustrankaNazivFormated>
    <izvorni_sadrzaj>OSCAR ZADAR d.o.o. za proizvodnju i usluge</izvorni_sadrzaj>
    <derivirana_varijabla naziv="DomainObject.Predmet.ProtustrankaNazivFormated_1">OSCAR ZADAR d.o.o. za proizvodnju i usluge</derivirana_varijabla>
  </DomainObject.Predmet.ProtustrankaNazivFormated>
  <DomainObject.Predmet.ProtustrankaNazivFormatedOIB>
    <izvorni_sadrzaj>OSCAR ZADAR d.o.o. za proizvodnju i usluge, OIB 92833497458</izvorni_sadrzaj>
    <derivirana_varijabla naziv="DomainObject.Predmet.ProtustrankaNazivFormatedOIB_1">OSCAR ZADAR d.o.o. za proizvodnju i usluge, OIB 92833497458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228178.20</izvorni_sadrzaj>
    <derivirana_varijabla naziv="DomainObject.Predmet.TrenutnaVrijednost_1">228178.20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OSCAR ZADAR d.o.o. za proizvodnju i usluge</item>
    </izvorni_sadrzaj>
    <derivirana_varijabla naziv="DomainObject.Predmet.ProtuStrankaListFormated_1">
      <item>OSCAR ZADAR d.o.o. za proizvodnju i usluge</item>
    </derivirana_varijabla>
  </DomainObject.Predmet.ProtuStrankaListFormated>
  <DomainObject.Predmet.ProtuStrankaListFormatedOIB>
    <izvorni_sadrzaj>
      <item>OSCAR ZADAR d.o.o. za proizvodnju i usluge, OIB 92833497458</item>
    </izvorni_sadrzaj>
    <derivirana_varijabla naziv="DomainObject.Predmet.ProtuStrankaListFormatedOIB_1">
      <item>OSCAR ZADAR d.o.o. za proizvodnju i usluge, OIB 92833497458</item>
    </derivirana_varijabla>
  </DomainObject.Predmet.ProtuStrankaListFormatedOIB>
  <DomainObject.Predmet.ProtuStrankaListFormatedWithAdress>
    <izvorni_sadrzaj>
      <item>OSCAR ZADAR d.o.o. za proizvodnju i usluge, Mihovila Klaića 4, 23000 Zadar</item>
    </izvorni_sadrzaj>
    <derivirana_varijabla naziv="DomainObject.Predmet.ProtuStrankaListFormatedWithAdress_1">
      <item>OSCAR ZADAR d.o.o. za proizvodnju i usluge, Mihovila Klaića 4, 23000 Zadar</item>
    </derivirana_varijabla>
  </DomainObject.Predmet.ProtuStrankaListFormatedWithAdress>
  <DomainObject.Predmet.ProtuStrankaListFormatedWithAdressOIB>
    <izvorni_sadrzaj>
      <item>OSCAR ZADAR d.o.o. za proizvodnju i usluge, OIB 92833497458, Mihovila Klaića 4, 23000 Zadar</item>
    </izvorni_sadrzaj>
    <derivirana_varijabla naziv="DomainObject.Predmet.ProtuStrankaListFormatedWithAdressOIB_1">
      <item>OSCAR ZADAR d.o.o. za proizvodnju i usluge, OIB 92833497458, Mihovila Klaića 4, 23000 Zadar</item>
    </derivirana_varijabla>
  </DomainObject.Predmet.ProtuStrankaListFormatedWithAdressOIB>
  <DomainObject.Predmet.ProtuStrankaListNazivFormated>
    <izvorni_sadrzaj>
      <item>OSCAR ZADAR d.o.o. za proizvodnju i usluge</item>
    </izvorni_sadrzaj>
    <derivirana_varijabla naziv="DomainObject.Predmet.ProtuStrankaListNazivFormated_1">
      <item>OSCAR ZADAR d.o.o. za proizvodnju i usluge</item>
    </derivirana_varijabla>
  </DomainObject.Predmet.ProtuStrankaListNazivFormated>
  <DomainObject.Predmet.ProtuStrankaListNazivFormatedOIB>
    <izvorni_sadrzaj>
      <item>OSCAR ZADAR d.o.o. za proizvodnju i usluge, OIB 92833497458</item>
    </izvorni_sadrzaj>
    <derivirana_varijabla naziv="DomainObject.Predmet.ProtuStrankaListNazivFormatedOIB_1">
      <item>OSCAR ZADAR d.o.o. za proizvodnju i usluge, OIB 92833497458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OSCAR ZADAR d.o.o. za proizvodnju i usluge</izvorni_sadrzaj>
    <derivirana_varijabla naziv="DomainObject.Predmet.ProtustrankaIDrugi_1">OSCAR ZADAR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OSCAR ZADAR d.o.o. za proizvodnju i usluge, OIB 92833497458, Mihovila Klaića 4, 23000 Zadar</izvorni_sadrzaj>
    <derivirana_varijabla naziv="DomainObject.Predmet.ProtustrankaIDrugiAdressOIB_1">OSCAR ZADAR d.o.o. za proizvodnju i usluge, OIB 92833497458, Mihovila Klaića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OSCAR ZADAR d.o.o. za proizvodnju i usluge</item>
      <item>Branko Bungur</item>
    </izvorni_sadrzaj>
    <derivirana_varijabla naziv="DomainObject.Predmet.SudioniciListNaziv_1">
      <item>FINA</item>
      <item>OSCAR ZADAR d.o.o. za proizvodnju i usluge</item>
      <item>Branko Bungur</item>
    </derivirana_varijabla>
  </DomainObject.Predmet.SudioniciListNaziv>
  <DomainObject.Predmet.SudioniciListAdressOIB>
    <izvorni_sadrzaj>
      <item>FINA, OIB 85821130368</item>
      <item>OSCAR ZADAR d.o.o. za proizvodnju i usluge, OIB 92833497458, Mihovila Klaića 4,23000 Zadar</item>
      <item>Branko Bungur, OIB 68243361455, Kraljice Jelene 17,23210 Pakoštane</item>
    </izvorni_sadrzaj>
    <derivirana_varijabla naziv="DomainObject.Predmet.SudioniciListAdressOIB_1">
      <item>FINA, OIB 85821130368</item>
      <item>OSCAR ZADAR d.o.o. za proizvodnju i usluge, OIB 92833497458, Mihovila Klaića 4,23000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92833497458</item>
      <item>, OIB 68243361455</item>
    </izvorni_sadrzaj>
    <derivirana_varijabla naziv="DomainObject.Predmet.SudioniciListNazivOIB_1">
      <item>, OIB 85821130368</item>
      <item>, OIB 92833497458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157</properties:Words>
  <properties:Characters>682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2018-04-11T12:57:00Z</dcterms:created>
  <dc:creator>Ardena Bajlo</dc:creator>
  <cp:lastModifiedBy>Ante Rubelj</cp:lastModifiedBy>
  <cp:lastPrinted>2017-09-29T11:18:00Z</cp:lastPrinted>
  <dcterms:modified xmlns:xsi="http://www.w3.org/2001/XMLSchema-instance" xsi:type="dcterms:W3CDTF">2018-04-12T11:05:00Z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(1St-74-18 - OSCAR ZADAR d.o.o. - odgoda radi spriječenosti.docx)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