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69ff" w14:paraId="54369f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D5175">
        <w:t>96</w:t>
      </w:r>
      <w:r w:rsidR="00BA5912">
        <w:t>0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</w:t>
      </w:r>
      <w:r w:rsidR="006F2291">
        <w:t>5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A5912" w:rsidRPr="00C92161">
        <w:t>PLERI 15 d.o.o.</w:t>
      </w:r>
      <w:r w:rsidR="00BA5912">
        <w:t xml:space="preserve"> Zagreb, </w:t>
      </w:r>
      <w:proofErr w:type="spellStart"/>
      <w:r w:rsidR="00BA5912" w:rsidRPr="00C92161">
        <w:t>Vankina</w:t>
      </w:r>
      <w:proofErr w:type="spellEnd"/>
      <w:r w:rsidR="00BA5912" w:rsidRPr="00C92161">
        <w:t xml:space="preserve"> 23</w:t>
      </w:r>
      <w:r w:rsidR="00BA5912">
        <w:t xml:space="preserve">, OIB: </w:t>
      </w:r>
      <w:r w:rsidR="00BA5912" w:rsidRPr="00C92161">
        <w:t>20585570866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A5912">
        <w:t>17.316,67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>1</w:t>
      </w:r>
      <w:r w:rsidR="001D5175">
        <w:t>5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BB58CE">
        <w:t>,v.r.</w:t>
      </w:r>
    </w:p>
    <w:p w:rsidRDefault="00F8310C" w:rsidP="00572798" w:rsidR="00F8310C" w:rsidRPr="009C5689">
      <w:pPr>
        <w:jc w:val="right"/>
      </w:pPr>
    </w:p>
    <w:p w:rsidRDefault="00BB58CE" w:rsidR="00BB58CE" w:rsidRPr="00ED5ADF">
      <w:pPr>
        <w:jc w:val="right"/>
      </w:pPr>
    </w:p>
    <w:p w:rsidRDefault="00BB58CE" w:rsidR="00BB58C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B58CE" w:rsidR="00BB58CE">
      <w:pPr>
        <w:jc w:val="both"/>
      </w:pPr>
      <w:r>
        <w:t xml:space="preserve">Ljubica Radošević </w:t>
      </w:r>
    </w:p>
    <w:p w:rsidRDefault="000F5513" w:rsidP="00F8310C" w:rsidR="000F5513"/>
    <w:p w:rsidRDefault="00BB58CE" w:rsidP="00F8310C" w:rsidR="00BB58CE" w:rsidRPr="009C5689"/>
    <w:sectPr w:rsidSect="00ED6AA8" w:rsidR="00BB58CE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D5175">
      <w:t>96</w:t>
    </w:r>
    <w:r w:rsidR="00BA5912">
      <w:t>0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3996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5175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E4256"/>
    <w:rsid w:val="006F2291"/>
    <w:rsid w:val="006F2523"/>
    <w:rsid w:val="00704C3A"/>
    <w:rsid w:val="007213E1"/>
    <w:rsid w:val="00742665"/>
    <w:rsid w:val="007715C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A7C4A"/>
    <w:rsid w:val="00AC2E3E"/>
    <w:rsid w:val="00AC4528"/>
    <w:rsid w:val="00AC6D81"/>
    <w:rsid w:val="00AD027A"/>
    <w:rsid w:val="00B449F3"/>
    <w:rsid w:val="00B55703"/>
    <w:rsid w:val="00B6670B"/>
    <w:rsid w:val="00B82F18"/>
    <w:rsid w:val="00B8377E"/>
    <w:rsid w:val="00BA5912"/>
    <w:rsid w:val="00BA6776"/>
    <w:rsid w:val="00BB58CE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90904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St-960/2018-5</izvorni_sadrzaj>
    <derivirana_varijabla naziv="DomainObject.Oznaka_1">St-960/2018-5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St-960/2018</izvorni_sadrzaj>
    <derivirana_varijabla naziv="DomainObject.Predmet.OznakaBroj_1">St-960/2018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PLERI 15 d.o.o. zastupanog po punomoćniku Igor Pleša</izvorni_sadrzaj>
    <derivirana_varijabla naziv="DomainObject.Predmet.ProtustrankaFormated_1">  PLERI 15 d.o.o. zastupanog po punomoćniku Igor Pleša</derivirana_varijabla>
  </DomainObject.Predmet.ProtustrankaFormated>
  <DomainObject.Predmet.ProtustrankaFormatedOIB>
    <izvorni_sadrzaj>  PLERI 15 d.o.o., OIB 20585570866 zastupanog po punomoćniku Igor Pleša</izvorni_sadrzaj>
    <derivirana_varijabla naziv="DomainObject.Predmet.ProtustrankaFormatedOIB_1">  PLERI 15 d.o.o., OIB 20585570866 zastupanog po punomoćniku Igor Pleša</derivirana_varijabla>
  </DomainObject.Predmet.ProtustrankaFormatedOIB>
  <DomainObject.Predmet.ProtustrankaFormatedWithAdress>
    <izvorni_sadrzaj> PLERI 15 d.o.o., Vankina 23, 10000 Zagreb zastupanog po punomoćniku Igor Pleša</izvorni_sadrzaj>
    <derivirana_varijabla naziv="DomainObject.Predmet.ProtustrankaFormatedWithAdress_1"> PLERI 15 d.o.o., Vankina 23, 10000 Zagreb zastupanog po punomoćniku Igor Pleša</derivirana_varijabla>
  </DomainObject.Predmet.ProtustrankaFormatedWithAdress>
  <DomainObject.Predmet.ProtustrankaFormatedWithAdressOIB>
    <izvorni_sadrzaj> PLERI 15 d.o.o., OIB 20585570866, Vankina 23, 10000 Zagreb zastupanog po punomoćniku Igor Pleša</izvorni_sadrzaj>
    <derivirana_varijabla naziv="DomainObject.Predmet.ProtustrankaFormatedWithAdressOIB_1"> PLERI 15 d.o.o., OIB 20585570866, Vankina 23, 10000 Zagreb zastupanog po punomoćniku Igor Pleša</derivirana_varijabla>
  </DomainObject.Predmet.ProtustrankaFormatedWithAdressOIB>
  <DomainObject.Predmet.ProtustrankaWithAdress>
    <izvorni_sadrzaj>PLERI 15 d.o.o. Vankina 23, 10000 Zagreb</izvorni_sadrzaj>
    <derivirana_varijabla naziv="DomainObject.Predmet.ProtustrankaWithAdress_1">PLERI 15 d.o.o. Vankina 23, 10000 Zagreb</derivirana_varijabla>
  </DomainObject.Predmet.ProtustrankaWithAdress>
  <DomainObject.Predmet.ProtustrankaWithAdressOIB>
    <izvorni_sadrzaj>PLERI 15 d.o.o., OIB 20585570866, Vankina 23, 10000 Zagreb</izvorni_sadrzaj>
    <derivirana_varijabla naziv="DomainObject.Predmet.ProtustrankaWithAdressOIB_1">PLERI 15 d.o.o., OIB 20585570866, Vankina 23, 10000 Zagreb</derivirana_varijabla>
  </DomainObject.Predmet.ProtustrankaWithAdressOIB>
  <DomainObject.Predmet.ProtustrankaNazivFormated>
    <izvorni_sadrzaj>PLERI 15 d.o.o.</izvorni_sadrzaj>
    <derivirana_varijabla naziv="DomainObject.Predmet.ProtustrankaNazivFormated_1">PLERI 15 d.o.o.</derivirana_varijabla>
  </DomainObject.Predmet.ProtustrankaNazivFormated>
  <DomainObject.Predmet.ProtustrankaNazivFormatedOIB>
    <izvorni_sadrzaj>PLERI 15 d.o.o., OIB 20585570866</izvorni_sadrzaj>
    <derivirana_varijabla naziv="DomainObject.Predmet.ProtustrankaNazivFormatedOIB_1">PLERI 15 d.o.o., OIB 20585570866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PLERI 15 d.o.o. zastupanog po punomoćniku Igor Pleša</item>
    </izvorni_sadrzaj>
    <derivirana_varijabla naziv="DomainObject.Predmet.ProtuStrankaListFormated_1">
      <item>PLERI 15 d.o.o. zastupanog po punomoćniku Igor Pleša</item>
    </derivirana_varijabla>
  </DomainObject.Predmet.ProtuStrankaListFormated>
  <DomainObject.Predmet.ProtuStrankaListFormatedOIB>
    <izvorni_sadrzaj>
      <item>PLERI 15 d.o.o., OIB 20585570866 zastupanog po punomoćniku Igor Pleša</item>
    </izvorni_sadrzaj>
    <derivirana_varijabla naziv="DomainObject.Predmet.ProtuStrankaListFormatedOIB_1">
      <item>PLERI 15 d.o.o., OIB 20585570866 zastupanog po punomoćniku Igor Pleša</item>
    </derivirana_varijabla>
  </DomainObject.Predmet.ProtuStrankaListFormatedOIB>
  <DomainObject.Predmet.ProtuStrankaListFormatedWithAdress>
    <izvorni_sadrzaj>
      <item>PLERI 15 d.o.o., Vankina 23, 10000 Zagreb zastupanog po punomoćniku Igor Pleša</item>
    </izvorni_sadrzaj>
    <derivirana_varijabla naziv="DomainObject.Predmet.ProtuStrankaListFormatedWithAdress_1">
      <item>PLERI 15 d.o.o., Vankina 23, 10000 Zagreb zastupanog po punomoćniku Igor Pleša</item>
    </derivirana_varijabla>
  </DomainObject.Predmet.ProtuStrankaListFormatedWithAdress>
  <DomainObject.Predmet.ProtuStrankaListFormatedWithAdressOIB>
    <izvorni_sadrzaj>
      <item>PLERI 15 d.o.o., OIB 20585570866, Vankina 23, 10000 Zagreb zastupanog po punomoćniku Igor Pleša</item>
    </izvorni_sadrzaj>
    <derivirana_varijabla naziv="DomainObject.Predmet.ProtuStrankaListFormatedWithAdressOIB_1">
      <item>PLERI 15 d.o.o., OIB 20585570866, Vankina 23, 10000 Zagreb zastupanog po punomoćniku Igor Pleša</item>
    </derivirana_varijabla>
  </DomainObject.Predmet.ProtuStrankaListFormatedWithAdressOIB>
  <DomainObject.Predmet.ProtuStrankaListNazivFormated>
    <izvorni_sadrzaj>
      <item>PLERI 15 d.o.o.</item>
    </izvorni_sadrzaj>
    <derivirana_varijabla naziv="DomainObject.Predmet.ProtuStrankaListNazivFormated_1">
      <item>PLERI 15 d.o.o.</item>
    </derivirana_varijabla>
  </DomainObject.Predmet.ProtuStrankaListNazivFormated>
  <DomainObject.Predmet.ProtuStrankaListNazivFormatedOIB>
    <izvorni_sadrzaj>
      <item>PLERI 15 d.o.o., OIB 20585570866</item>
    </izvorni_sadrzaj>
    <derivirana_varijabla naziv="DomainObject.Predmet.ProtuStrankaListNazivFormatedOIB_1">
      <item>PLERI 15 d.o.o., OIB 20585570866</item>
    </derivirana_varijabla>
  </DomainObject.Predmet.ProtuStrankaListNazivFormatedOIB>
  <DomainObject.Predmet.OstaliListFormated>
    <izvorni_sadrzaj>
      <item>Igor Pleša punomoćnik sudionika u postupku PLERI 15 d.o.o.</item>
    </izvorni_sadrzaj>
    <derivirana_varijabla naziv="DomainObject.Predmet.OstaliListFormated_1">
      <item>Igor Pleša punomoćnik sudionika u postupku PLERI 15 d.o.o.</item>
    </derivirana_varijabla>
  </DomainObject.Predmet.OstaliListFormated>
  <DomainObject.Predmet.OstaliListFormatedOIB>
    <izvorni_sadrzaj>
      <item>Igor Pleša, OIB 42530920199 punomoćnik sudionika u postupku PLERI 15 d.o.o.</item>
    </izvorni_sadrzaj>
    <derivirana_varijabla naziv="DomainObject.Predmet.OstaliListFormatedOIB_1">
      <item>Igor Pleša, OIB 42530920199 punomoćnik sudionika u postupku PLERI 15 d.o.o.</item>
    </derivirana_varijabla>
  </DomainObject.Predmet.OstaliListFormatedOIB>
  <DomainObject.Predmet.OstaliListFormatedWithAdress>
    <izvorni_sadrzaj>
      <item>Igor Pleša, Vankina 23, 10000 Zagreb punomoćnik sudionika u postupku PLERI 15 d.o.o.</item>
    </izvorni_sadrzaj>
    <derivirana_varijabla naziv="DomainObject.Predmet.OstaliListFormatedWithAdress_1">
      <item>Igor Pleša, Vankina 23, 10000 Zagreb punomoćnik sudionika u postupku PLERI 15 d.o.o.</item>
    </derivirana_varijabla>
  </DomainObject.Predmet.OstaliListFormatedWithAdress>
  <DomainObject.Predmet.OstaliListFormatedWithAdressOIB>
    <izvorni_sadrzaj>
      <item>Igor Pleša, OIB 42530920199, Vankina 23, 10000 Zagreb punomoćnik sudionika u postupku PLERI 15 d.o.o.</item>
    </izvorni_sadrzaj>
    <derivirana_varijabla naziv="DomainObject.Predmet.OstaliListFormatedWithAdressOIB_1">
      <item>Igor Pleša, OIB 42530920199, Vankina 23, 10000 Zagreb punomoćnik sudionika u postupku PLERI 15 d.o.o.</item>
    </derivirana_varijabla>
  </DomainObject.Predmet.OstaliListFormatedWithAdressOIB>
  <DomainObject.Predmet.OstaliListNazivFormated>
    <izvorni_sadrzaj>
      <item>Igor Pleša</item>
    </izvorni_sadrzaj>
    <derivirana_varijabla naziv="DomainObject.Predmet.OstaliListNazivFormated_1">
      <item>Igor Pleša</item>
    </derivirana_varijabla>
  </DomainObject.Predmet.OstaliListNazivFormated>
  <DomainObject.Predmet.OstaliListNazivFormatedOIB>
    <izvorni_sadrzaj>
      <item>Igor Pleša, OIB 42530920199</item>
    </izvorni_sadrzaj>
    <derivirana_varijabla naziv="DomainObject.Predmet.OstaliListNazivFormatedOIB_1">
      <item>Igor Pleša, OIB 42530920199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St-960/2018-5</izvorni_sadrzaj>
    <derivirana_varijabla naziv="DomainObject.PoslovniBrojDokumenta_1">St-960/2018-5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PLERI 15 d.o.o.</izvorni_sadrzaj>
    <derivirana_varijabla naziv="DomainObject.Predmet.ProtustrankaIDrugi_1">PLERI 15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PLERI 15 d.o.o., OIB 20585570866, Vankina 23, 10000 Zagreb</izvorni_sadrzaj>
    <derivirana_varijabla naziv="DomainObject.Predmet.ProtustrankaIDrugiAdressOIB_1">PLERI 15 d.o.o., OIB 20585570866, Vankina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PLERI 15 d.o.o.</item>
      <item>FINA Regionalni centar Zagreb</item>
      <item>Igor Pleša</item>
    </izvorni_sadrzaj>
    <derivirana_varijabla naziv="DomainObject.Predmet.SudioniciListNaziv_1">
      <item>PLERI 15 d.o.o.</item>
      <item>FINA Regionalni centar Zagreb</item>
      <item>Igor Pleša</item>
    </derivirana_varijabla>
  </DomainObject.Predmet.SudioniciListNaziv>
  <DomainObject.Predmet.SudioniciListAdressOIB>
    <izvorni_sadrzaj>
      <item>PLERI 15 d.o.o., OIB 20585570866, Vankina 23,10000 Zagreb</item>
      <item>FINA Regionalni centar Zagreb, OIB 85821130368, Trg svibanjskih žrtava 1995. 1,10000 Zagreb</item>
      <item>Igor Pleša, OIB 42530920199, Vankina 23,10000 Zagreb</item>
    </izvorni_sadrzaj>
    <derivirana_varijabla naziv="DomainObject.Predmet.SudioniciListAdressOIB_1">
      <item>PLERI 15 d.o.o., OIB 20585570866, Vankina 23,10000 Zagreb</item>
      <item>FINA Regionalni centar Zagreb, OIB 85821130368, Trg svibanjskih žrtava 1995. 1,10000 Zagreb</item>
      <item>Igor Pleša, OIB 42530920199, Vankina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20585570866</item>
      <item>, OIB 85821130368</item>
      <item>, OIB 42530920199</item>
    </izvorni_sadrzaj>
    <derivirana_varijabla naziv="DomainObject.Predmet.SudioniciListNazivOIB_1">
      <item>, OIB 20585570866</item>
      <item>, OIB 85821130368</item>
      <item>, OIB 42530920199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25208-02F2-481C-8AB7-9A903724A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2018-05-15T07:13:00Z</dcterms:created>
  <dc:creator>ilukac</dc:creator>
  <cp:lastModifiedBy>Ljubica Radošević</cp:lastModifiedBy>
  <cp:lastPrinted>2018-05-15T08:45:00Z</cp:lastPrinted>
  <dcterms:modified xmlns:xsi="http://www.w3.org/2001/XMLSchema-instance" xsi:type="dcterms:W3CDTF">2018-05-15T08:46:00Z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St-960/2018-5 / Odluka - Oglas (St-960-18--oglas_-_oglasna_i_zz(novo).docx)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