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f8ee" w14:paraId="954f8ee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18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7318F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MILLENNIUM STAR jednostavno društvo s ograničenom odgovornošću za trgovinu, ugostiteljstvo i marketing</izvorni_sadrzaj>
    <derivirana_varijabla naziv="DomainObject.Predmet.ProtustrankaFormated_1">  MILLENNIUM STAR jednostavno društvo s ograničenom odgovornošću za trgovinu, ugostiteljstvo i marketing</derivirana_varijabla>
  </DomainObject.Predmet.ProtustrankaFormated>
  <DomainObject.Predmet.ProtustrankaFormatedOIB>
    <izvorni_sadrzaj>  MILLENNIUM STAR jednostavno društvo s ograničenom odgovornošću za trgovinu, ugostiteljstvo i marketing, OIB 58364436292</izvorni_sadrzaj>
    <derivirana_varijabla naziv="DomainObject.Predmet.ProtustrankaFormatedOIB_1">  MILLENNIUM STAR jednostavno društvo s ograničenom odgovornošću za trgovinu, ugostiteljstvo i marketing, OIB 58364436292</derivirana_varijabla>
  </DomainObject.Predmet.ProtustrankaFormatedOIB>
  <DomainObject.Predmet.ProtustrankaFormatedWithAdress>
    <izvorni_sadrzaj> MILLENNIUM STAR jednostavno društvo s ograničenom odgovornošću za trgovinu, ugostiteljstvo i marketing, Osečka 45, 42242 Osečka</izvorni_sadrzaj>
    <derivirana_varijabla naziv="DomainObject.Predmet.ProtustrankaFormatedWithAdress_1"> MILLENNIUM STAR jednostavno društvo s ograničenom odgovornošću za trgovinu, ugostiteljstvo i marketing, Osečka 45, 42242 Osečka</derivirana_varijabla>
  </DomainObject.Predmet.ProtustrankaFormatedWithAdress>
  <DomainObject.Predmet.ProtustrankaFormatedWithAdressOIB>
    <izvorni_sadrzaj> MILLENNIUM STAR jednostavno društvo s ograničenom odgovornošću za trgovinu, ugostiteljstvo i marketing, OIB 58364436292, Osečka 45, 42242 Osečka</izvorni_sadrzaj>
    <derivirana_varijabla naziv="DomainObject.Predmet.ProtustrankaFormatedWithAdressOIB_1"> MILLENNIUM STAR jednostavno društvo s ograničenom odgovornošću za trgovinu, ugostiteljstvo i marketing, OIB 58364436292, Osečka 45, 42242 Osečka</derivirana_varijabla>
  </DomainObject.Predmet.ProtustrankaFormatedWithAdressOIB>
  <DomainObject.Predmet.ProtustrankaWithAdress>
    <izvorni_sadrzaj>MILLENNIUM STAR jednostavno društvo s ograničenom odgovornošću za trgovinu, ugostiteljstvo i marketing Osečka 45, 42242 Osečka</izvorni_sadrzaj>
    <derivirana_varijabla naziv="DomainObject.Predmet.ProtustrankaWithAdress_1">MILLENNIUM STAR jednostavno društvo s ograničenom odgovornošću za trgovinu, ugostiteljstvo i marketing Osečka 45, 42242 Osečka</derivirana_varijabla>
  </DomainObject.Predmet.ProtustrankaWithAdress>
  <DomainObject.Predmet.ProtustrankaWithAdressOIB>
    <izvorni_sadrzaj>MILLENNIUM STAR jednostavno društvo s ograničenom odgovornošću za trgovinu, ugostiteljstvo i marketing, OIB 58364436292, Osečka 45, 42242 Osečka</izvorni_sadrzaj>
    <derivirana_varijabla naziv="DomainObject.Predmet.ProtustrankaWithAdressOIB_1">MILLENNIUM STAR jednostavno društvo s ograničenom odgovornošću za trgovinu, ugostiteljstvo i marketing, OIB 58364436292, Osečka 45, 42242 Osečka</derivirana_varijabla>
  </DomainObject.Predmet.ProtustrankaWithAdressOIB>
  <DomainObject.Predmet.ProtustrankaNazivFormated>
    <izvorni_sadrzaj>MILLENNIUM STAR jednostavno društvo s ograničenom odgovornošću za trgovinu, ugostiteljstvo i marketing</izvorni_sadrzaj>
    <derivirana_varijabla naziv="DomainObject.Predmet.ProtustrankaNazivFormated_1">MILLENNIUM STAR jednostavno društvo s ograničenom odgovornošću za trgovinu, ugostiteljstvo i marketing</derivirana_varijabla>
  </DomainObject.Predmet.ProtustrankaNazivFormated>
  <DomainObject.Predmet.ProtustrankaNazivFormatedOIB>
    <izvorni_sadrzaj>MILLENNIUM STAR jednostavno društvo s ograničenom odgovornošću za trgovinu, ugostiteljstvo i marketing, OIB 58364436292</izvorni_sadrzaj>
    <derivirana_varijabla naziv="DomainObject.Predmet.ProtustrankaNazivFormatedOIB_1">MILLENNIUM STAR jednostavno društvo s ograničenom odgovornošću za trgovinu, ugostiteljstvo i marketing, OIB 58364436292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9013.80</izvorni_sadrzaj>
    <derivirana_varijabla naziv="DomainObject.Predmet.TrenutnaVrijednost_1">9013.80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MILLENNIUM STAR jednostavno društvo s ograničenom odgovornošću za trgovinu, ugostiteljstvo i marketing</item>
    </izvorni_sadrzaj>
    <derivirana_varijabla naziv="DomainObject.Predmet.ProtuStrankaListFormated_1">
      <item>MILLENNIUM STAR jednostavno društvo s ograničenom odgovornošću za trgovinu, ugostiteljstvo i marketing</item>
    </derivirana_varijabla>
  </DomainObject.Predmet.ProtuStrankaListFormated>
  <DomainObject.Predmet.ProtuStrankaListFormatedOIB>
    <izvorni_sadrzaj>
      <item>MILLENNIUM STAR jednostavno društvo s ograničenom odgovornošću za trgovinu, ugostiteljstvo i marketing, OIB 58364436292</item>
    </izvorni_sadrzaj>
    <derivirana_varijabla naziv="DomainObject.Predmet.ProtuStrankaListFormatedOIB_1">
      <item>MILLENNIUM STAR jednostavno društvo s ograničenom odgovornošću za trgovinu, ugostiteljstvo i marketing, OIB 58364436292</item>
    </derivirana_varijabla>
  </DomainObject.Predmet.ProtuStrankaListFormatedOIB>
  <DomainObject.Predmet.ProtuStrankaListFormatedWithAdress>
    <izvorni_sadrzaj>
      <item>MILLENNIUM STAR jednostavno društvo s ograničenom odgovornošću za trgovinu, ugostiteljstvo i marketing, Osečka 45, 42242 Osečka</item>
    </izvorni_sadrzaj>
    <derivirana_varijabla naziv="DomainObject.Predmet.ProtuStrankaListFormatedWithAdress_1">
      <item>MILLENNIUM STAR jednostavno društvo s ograničenom odgovornošću za trgovinu, ugostiteljstvo i marketing, Osečka 45, 42242 Osečka</item>
    </derivirana_varijabla>
  </DomainObject.Predmet.ProtuStrankaListFormatedWithAdress>
  <DomainObject.Predmet.ProtuStrankaListFormatedWithAdressOIB>
    <izvorni_sadrzaj>
      <item>MILLENNIUM STAR jednostavno društvo s ograničenom odgovornošću za trgovinu, ugostiteljstvo i marketing, OIB 58364436292, Osečka 45, 42242 Osečka</item>
    </izvorni_sadrzaj>
    <derivirana_varijabla naziv="DomainObject.Predmet.ProtuStrankaListFormatedWithAdressOIB_1">
      <item>MILLENNIUM STAR jednostavno društvo s ograničenom odgovornošću za trgovinu, ugostiteljstvo i marketing, OIB 58364436292, Osečka 45, 42242 Osečka</item>
    </derivirana_varijabla>
  </DomainObject.Predmet.ProtuStrankaListFormatedWithAdressOIB>
  <DomainObject.Predmet.ProtuStrankaListNazivFormated>
    <izvorni_sadrzaj>
      <item>MILLENNIUM STAR jednostavno društvo s ograničenom odgovornošću za trgovinu, ugostiteljstvo i marketing</item>
    </izvorni_sadrzaj>
    <derivirana_varijabla naziv="DomainObject.Predmet.ProtuStrankaListNazivFormated_1">
      <item>MILLENNIUM STAR jednostavno društvo s ograničenom odgovornošću za trgovinu, ugostiteljstvo i marketing</item>
    </derivirana_varijabla>
  </DomainObject.Predmet.ProtuStrankaListNazivFormated>
  <DomainObject.Predmet.ProtuStrankaListNazivFormatedOIB>
    <izvorni_sadrzaj>
      <item>MILLENNIUM STAR jednostavno društvo s ograničenom odgovornošću za trgovinu, ugostiteljstvo i marketing, OIB 58364436292</item>
    </izvorni_sadrzaj>
    <derivirana_varijabla naziv="DomainObject.Predmet.ProtuStrankaListNazivFormatedOIB_1">
      <item>MILLENNIUM STAR jednostavno društvo s ograničenom odgovornošću za trgovinu, ugostiteljstvo i marketing, OIB 58364436292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MILLENNIUM STAR jednostavno društvo s ograničenom odgovornošću za trgovinu, ugostiteljstvo i marketing</izvorni_sadrzaj>
    <derivirana_varijabla naziv="DomainObject.Predmet.ProtustrankaIDrugi_1">MILLENNIUM STAR jednostavno društvo s ograničenom odgovornošću za trgovinu, ugostiteljstvo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MILLENNIUM STAR jednostavno društvo s ograničenom odgovornošću za trgovinu, ugostiteljstvo i marketing, OIB 58364436292, Osečka 45, 42242 Osečka</izvorni_sadrzaj>
    <derivirana_varijabla naziv="DomainObject.Predmet.ProtustrankaIDrugiAdressOIB_1">MILLENNIUM STAR jednostavno društvo s ograničenom odgovornošću za trgovinu, ugostiteljstvo i marketing, OIB 58364436292, Osečka 45, 42242 Osečka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MILLENNIUM STAR jednostavno društvo s ograničenom odgovornošću za trgovinu, ugostiteljstvo i marketing</item>
      <item>Sudski registar</item>
      <item>e-oglasna ploča</item>
    </izvorni_sadrzaj>
    <derivirana_varijabla naziv="DomainObject.Predmet.SudioniciListNaziv_1">
      <item>Financijska agencija</item>
      <item>MILLENNIUM STAR jednostavno društvo s ograničenom odgovornošću za trgovinu, ugostiteljstvo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MILLENNIUM STAR jednostavno društvo s ograničenom odgovornošću za trgovinu, ugostiteljstvo i marketing, OIB 58364436292, Osečka 45,42242 Osečka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MILLENNIUM STAR jednostavno društvo s ograničenom odgovornošću za trgovinu, ugostiteljstvo i marketing, OIB 58364436292, Osečka 45,42242 Osečka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58364436292</item>
      <item>, OIB null</item>
    </izvorni_sadrzaj>
    <derivirana_varijabla naziv="DomainObject.Predmet.SudioniciListNazivOIB_1">
      <item>, OIB null</item>
      <item>, OIB 85821130368</item>
      <item>, OIB 58364436292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