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accb" w14:paraId="1d8accb" w:rsidRDefault="008615FD" w:rsidP="008615FD" w:rsidR="008615FD" w:rsidRPr="00F41301">
      <w:pPr>
        <w15:collapsed w:val="false"/>
      </w:pPr>
      <w:r w:rsidRPr="00BA0A4B">
        <w:rPr>
          <w:rStyle w:val="Naglaeno"/>
        </w:rPr>
        <w:t xml:space="preserve">             </w:t>
      </w:r>
      <w:r w:rsidR="00574060" w:rsidRPr="00F4130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41301"/>
    <w:p w:rsidRDefault="008615FD" w:rsidP="008615FD" w:rsidR="008615FD" w:rsidRPr="00F41301">
      <w:pPr>
        <w:ind w:hanging="720" w:left="360"/>
      </w:pPr>
      <w:r w:rsidRPr="00F41301">
        <w:t xml:space="preserve">     </w:t>
      </w:r>
      <w:r w:rsidR="00A8162D" w:rsidRPr="00F41301">
        <w:t xml:space="preserve">   </w:t>
      </w:r>
      <w:r w:rsidRPr="00F41301">
        <w:t>REPUBLIKA HRVATSKA</w:t>
      </w:r>
    </w:p>
    <w:p w:rsidRDefault="008615FD" w:rsidP="00DA1CFE" w:rsidR="00865C65" w:rsidRPr="00F41301">
      <w:pPr>
        <w:ind w:hanging="720" w:left="360"/>
      </w:pPr>
      <w:r w:rsidRPr="00F41301">
        <w:t xml:space="preserve">     TRGOVAČKI SUD U OSIJEKU</w:t>
      </w:r>
    </w:p>
    <w:p w:rsidRDefault="009A7277" w:rsidP="008615FD" w:rsidR="009A7277" w:rsidRPr="00F41301"/>
    <w:p w:rsidRDefault="00F93170" w:rsidP="00F93170" w:rsidR="00F93170" w:rsidRPr="00F41301">
      <w:pPr>
        <w:jc w:val="center"/>
      </w:pPr>
      <w:r w:rsidRPr="00F41301">
        <w:t>R E P U B L I K A   H R V A T S K A</w:t>
      </w:r>
    </w:p>
    <w:p w:rsidRDefault="00F93170" w:rsidP="00F93170" w:rsidR="00F93170" w:rsidRPr="00F41301">
      <w:pPr>
        <w:pStyle w:val="Naslov1"/>
        <w:rPr>
          <w:b w:val="false"/>
        </w:rPr>
      </w:pPr>
      <w:r w:rsidRPr="00F41301">
        <w:rPr>
          <w:b w:val="false"/>
        </w:rPr>
        <w:t>R J E Š E N J E</w:t>
      </w:r>
    </w:p>
    <w:p w:rsidRDefault="00865C65" w:rsidP="002C2771" w:rsidR="00865C65" w:rsidRPr="00F41301">
      <w:pPr>
        <w:jc w:val="both"/>
      </w:pPr>
    </w:p>
    <w:p w:rsidRDefault="00726756" w:rsidP="002C2771" w:rsidR="00726756" w:rsidRPr="00F41301">
      <w:pPr>
        <w:jc w:val="both"/>
      </w:pPr>
    </w:p>
    <w:p w:rsidRDefault="00BF2AF3" w:rsidP="00BF2AF3" w:rsidR="00BF2AF3" w:rsidRPr="00F41301">
      <w:pPr>
        <w:ind w:firstLine="708"/>
        <w:jc w:val="both"/>
      </w:pPr>
      <w:r w:rsidRPr="00F41301">
        <w:t>Trgovački sud u Osijeku, po stečajnom sucu mr. sc. Borisu Vukoviću u stečajnom postupku nad dužnikom EKO GRADNJA d.o.o. u stečaju, Darda, N.Š.Zrinskog 76, MBS: 030085191, OIB: 64374205747, dana 2</w:t>
      </w:r>
      <w:r w:rsidR="00F41301">
        <w:t>3</w:t>
      </w:r>
      <w:r w:rsidRPr="00F41301">
        <w:t xml:space="preserve">. listopada 2018. </w:t>
      </w:r>
    </w:p>
    <w:p w:rsidRDefault="003016DB" w:rsidP="00CE522D" w:rsidR="003016DB" w:rsidRPr="00F41301">
      <w:pPr>
        <w:jc w:val="both"/>
      </w:pPr>
    </w:p>
    <w:p w:rsidRDefault="002C2771" w:rsidP="002C2771" w:rsidR="002C2771" w:rsidRPr="00F41301">
      <w:pPr>
        <w:jc w:val="both"/>
      </w:pPr>
    </w:p>
    <w:p w:rsidRDefault="00F93170" w:rsidP="00F93170" w:rsidR="00F93170" w:rsidRPr="00F41301">
      <w:pPr>
        <w:jc w:val="center"/>
      </w:pPr>
      <w:r w:rsidRPr="00F41301">
        <w:t>r i j e š i o   j e</w:t>
      </w:r>
    </w:p>
    <w:p w:rsidRDefault="00F93170" w:rsidP="00F93170" w:rsidR="00F93170" w:rsidRPr="00F41301">
      <w:pPr>
        <w:pStyle w:val="Tijeloteksta"/>
        <w:rPr>
          <w:bCs/>
          <w:sz w:val="24"/>
        </w:rPr>
      </w:pPr>
    </w:p>
    <w:p w:rsidRDefault="00F93170" w:rsidP="00F93170" w:rsidR="00F93170" w:rsidRPr="00F41301">
      <w:pPr>
        <w:pStyle w:val="Tijeloteksta"/>
        <w:rPr>
          <w:bCs/>
          <w:sz w:val="24"/>
        </w:rPr>
      </w:pPr>
    </w:p>
    <w:p w:rsidRDefault="000A4171" w:rsidP="00E90C9D" w:rsidR="00F93170" w:rsidRPr="00F41301">
      <w:pPr>
        <w:pStyle w:val="Tijeloteksta"/>
        <w:ind w:firstLine="708"/>
        <w:rPr>
          <w:bCs/>
          <w:sz w:val="24"/>
        </w:rPr>
      </w:pPr>
      <w:r w:rsidRPr="00F41301">
        <w:rPr>
          <w:bCs/>
          <w:sz w:val="24"/>
        </w:rPr>
        <w:t>I</w:t>
      </w:r>
      <w:r w:rsidR="007B6B18" w:rsidRPr="00F41301">
        <w:rPr>
          <w:bCs/>
          <w:sz w:val="24"/>
        </w:rPr>
        <w:t>.</w:t>
      </w:r>
      <w:r w:rsidRPr="00F41301">
        <w:rPr>
          <w:bCs/>
          <w:sz w:val="24"/>
        </w:rPr>
        <w:tab/>
      </w:r>
      <w:r w:rsidR="00F93170" w:rsidRPr="00F41301">
        <w:rPr>
          <w:bCs/>
          <w:sz w:val="24"/>
        </w:rPr>
        <w:t xml:space="preserve">Određuje se prodaja nekretnina stečajnog dužnika </w:t>
      </w:r>
      <w:r w:rsidR="00BD4899" w:rsidRPr="00F41301">
        <w:t xml:space="preserve">EKO GRADNJA d.o.o. u stečaju, Darda, N.Š.Zrinskog 76, MBS: 030085191, OIB: 64374205747 </w:t>
      </w:r>
      <w:r w:rsidR="00F93170" w:rsidRPr="00F41301">
        <w:rPr>
          <w:bCs/>
          <w:sz w:val="24"/>
        </w:rPr>
        <w:t>u stečajnom postupku, uz odgovarajuću primjenu pravila ovršnoga postupka o ovrsi na nekretnini:</w:t>
      </w:r>
    </w:p>
    <w:p w:rsidRDefault="00E90C9D" w:rsidP="00F93170" w:rsidR="00E90C9D">
      <w:pPr>
        <w:pStyle w:val="Tijeloteksta"/>
        <w:ind w:left="705"/>
        <w:rPr>
          <w:bCs/>
          <w:sz w:val="24"/>
        </w:rPr>
      </w:pPr>
    </w:p>
    <w:p w:rsidRDefault="00E9508B" w:rsidP="00E9508B" w:rsidR="00E9508B">
      <w:pPr>
        <w:pStyle w:val="Tijeloteksta"/>
        <w:rPr>
          <w:bCs/>
          <w:sz w:val="24"/>
        </w:rPr>
      </w:pPr>
      <w:r>
        <w:rPr>
          <w:sz w:val="24"/>
        </w:rPr>
        <w:t xml:space="preserve">- upisanoj u </w:t>
      </w:r>
      <w:r>
        <w:rPr>
          <w:b/>
          <w:sz w:val="24"/>
        </w:rPr>
        <w:t>zk.ul.br. 1243</w:t>
      </w:r>
      <w:r>
        <w:rPr>
          <w:sz w:val="24"/>
        </w:rPr>
        <w:t xml:space="preserve">, k.o. </w:t>
      </w:r>
      <w:r>
        <w:rPr>
          <w:bCs/>
          <w:sz w:val="24"/>
        </w:rPr>
        <w:t>Đurđenovac</w:t>
      </w:r>
      <w:r>
        <w:rPr>
          <w:rFonts w:cs="TimesNewRomanPS-BoldMT" w:hAnsi="TimesNewRomanPS-BoldMT" w:ascii="TimesNewRomanPS-BoldMT"/>
          <w:bCs/>
          <w:sz w:val="24"/>
        </w:rPr>
        <w:t xml:space="preserve"> </w:t>
      </w:r>
      <w:r>
        <w:rPr>
          <w:sz w:val="24"/>
        </w:rPr>
        <w:t xml:space="preserve">sagrađena na k.č.br. 1174/1, a u naravi EKONOMSKO DVORIŠTE TRG BANA JELAČIĆA površine 4356m², </w:t>
      </w:r>
      <w:r>
        <w:rPr>
          <w:bCs/>
          <w:sz w:val="24"/>
        </w:rPr>
        <w:t xml:space="preserve">upisana u zemljišnu knjigu Općinskog suda u Osijeku, zemljišnoknjižni odjel Našice. </w:t>
      </w:r>
    </w:p>
    <w:p w:rsidRDefault="00E9508B" w:rsidP="00E9508B" w:rsidR="00E9508B">
      <w:pPr>
        <w:jc w:val="both"/>
      </w:pPr>
    </w:p>
    <w:p w:rsidRDefault="00E9508B" w:rsidP="00E9508B" w:rsidR="00E9508B">
      <w:pPr>
        <w:pStyle w:val="Odlomakpopisa"/>
        <w:jc w:val="both"/>
      </w:pPr>
      <w:r>
        <w:t>Na navedenoj nekretnini:</w:t>
      </w:r>
    </w:p>
    <w:p w:rsidRDefault="00E9508B" w:rsidP="00F93170" w:rsidR="00E9508B">
      <w:pPr>
        <w:pStyle w:val="Tijeloteksta"/>
        <w:ind w:left="705"/>
        <w:rPr>
          <w:bCs/>
          <w:sz w:val="24"/>
        </w:rPr>
      </w:pPr>
    </w:p>
    <w:p w:rsidRDefault="00E9508B" w:rsidP="00E9508B" w:rsidR="00E9508B">
      <w:pPr>
        <w:pStyle w:val="Odlomakpopisa"/>
        <w:numPr>
          <w:ilvl w:val="0"/>
          <w:numId w:val="21"/>
        </w:numPr>
        <w:ind w:left="720"/>
        <w:jc w:val="both"/>
      </w:pPr>
      <w:r>
        <w:rPr>
          <w:b/>
          <w:color w:val="000000"/>
        </w:rPr>
        <w:t xml:space="preserve">pod brojem: </w:t>
      </w:r>
      <w:r>
        <w:rPr>
          <w:b/>
        </w:rPr>
        <w:t>Z-16124/2016</w:t>
      </w:r>
      <w:r>
        <w:t xml:space="preserve"> - UKNJIŽBA, ZALOŽNO PRAVO, RJEŠENJE OPĆINSKOG SUDA U OSIJEKU, STALNA SLUŽBA U NAŠICAMA, BROJ: OVR-2415/16-2 01.07.2016, radi osiguranja novčane tražbine predlagatelja osiguranja u ukupnom iznosu od 3.976.804,34 kn s pripadajućim kamatama i troška postupka osiguranja za korist: REPUBLIKA HRVATSKA - MINISTARSTVO FINANCIJA, OIB: 18683136487, ZABILJEŽBA, OVRŠIVOST TRAŽBINE, RJEŠENJE OPĆINSKOG SUDA U OSIJEKU, STALNA SLUŽBA U NAŠICAMA, BROJ: OVR-2415/16-2 01.07.2016, I ČL. 297. ST. 2. OVRŠNOG ZAKONA.</w:t>
      </w:r>
    </w:p>
    <w:p w:rsidRDefault="00E9508B" w:rsidP="00E9508B" w:rsidR="00E9508B" w:rsidRPr="00F41301">
      <w:pPr>
        <w:pStyle w:val="Tijeloteksta"/>
        <w:rPr>
          <w:bCs/>
          <w:sz w:val="24"/>
        </w:rPr>
      </w:pPr>
    </w:p>
    <w:p w:rsidRDefault="00AF31C8" w:rsidP="00EF1D99" w:rsidR="00EF1D99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>- upisan</w:t>
      </w:r>
      <w:r w:rsidR="00EF1D99" w:rsidRPr="00F41301">
        <w:rPr>
          <w:sz w:val="24"/>
        </w:rPr>
        <w:t>oj</w:t>
      </w:r>
      <w:r w:rsidRPr="00F41301">
        <w:rPr>
          <w:sz w:val="24"/>
        </w:rPr>
        <w:t xml:space="preserve"> u </w:t>
      </w:r>
      <w:r w:rsidR="00EB0FA3" w:rsidRPr="00ED104F">
        <w:rPr>
          <w:b/>
          <w:sz w:val="24"/>
        </w:rPr>
        <w:t>zk.ul.br.</w:t>
      </w:r>
      <w:r w:rsidRPr="00ED104F">
        <w:rPr>
          <w:b/>
          <w:sz w:val="24"/>
        </w:rPr>
        <w:t xml:space="preserve"> </w:t>
      </w:r>
      <w:r w:rsidR="004D34BC" w:rsidRPr="00ED104F">
        <w:rPr>
          <w:b/>
          <w:sz w:val="24"/>
        </w:rPr>
        <w:t>1208</w:t>
      </w:r>
      <w:r w:rsidRPr="00F41301">
        <w:rPr>
          <w:sz w:val="24"/>
        </w:rPr>
        <w:t xml:space="preserve">, k.o. </w:t>
      </w:r>
      <w:r w:rsidR="00BD4899" w:rsidRPr="00F41301">
        <w:rPr>
          <w:bCs/>
          <w:sz w:val="24"/>
        </w:rPr>
        <w:t>Đurđenovac</w:t>
      </w:r>
      <w:r w:rsidR="00BD4899"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>sagrađena na k.č.br.</w:t>
      </w:r>
      <w:r w:rsidR="004D5A8C" w:rsidRPr="00F41301">
        <w:rPr>
          <w:sz w:val="24"/>
        </w:rPr>
        <w:t xml:space="preserve"> </w:t>
      </w:r>
      <w:r w:rsidR="004D34BC" w:rsidRPr="00F41301">
        <w:rPr>
          <w:sz w:val="24"/>
        </w:rPr>
        <w:t>1177/12</w:t>
      </w:r>
      <w:r w:rsidR="003C0352" w:rsidRPr="00F41301">
        <w:rPr>
          <w:sz w:val="24"/>
        </w:rPr>
        <w:t>,</w:t>
      </w:r>
      <w:r w:rsidRPr="00F41301">
        <w:rPr>
          <w:sz w:val="24"/>
        </w:rPr>
        <w:t xml:space="preserve"> u naravi </w:t>
      </w:r>
      <w:r w:rsidR="004D34BC" w:rsidRPr="00F41301">
        <w:t xml:space="preserve">20 ZGRADA I EKON. DVORIŠTE </w:t>
      </w:r>
      <w:r w:rsidRPr="00F41301">
        <w:rPr>
          <w:sz w:val="24"/>
        </w:rPr>
        <w:t xml:space="preserve">površine </w:t>
      </w:r>
      <w:r w:rsidR="004D34BC" w:rsidRPr="00F41301">
        <w:rPr>
          <w:sz w:val="24"/>
        </w:rPr>
        <w:t xml:space="preserve">23420 </w:t>
      </w:r>
      <w:r w:rsidR="004D5A8C" w:rsidRPr="00F41301">
        <w:rPr>
          <w:sz w:val="24"/>
        </w:rPr>
        <w:t>m²</w:t>
      </w:r>
      <w:r w:rsidR="00EF1D99" w:rsidRPr="00F41301">
        <w:rPr>
          <w:sz w:val="24"/>
        </w:rPr>
        <w:t xml:space="preserve">, </w:t>
      </w:r>
      <w:r w:rsidR="00EF1D99" w:rsidRPr="00F41301">
        <w:rPr>
          <w:bCs/>
          <w:sz w:val="24"/>
        </w:rPr>
        <w:t xml:space="preserve">upisana u zemljišnu knjigu Općinskog suda u Osijeku, zemljišnoknjižni odjel </w:t>
      </w:r>
      <w:r w:rsidR="00283734" w:rsidRPr="00F41301">
        <w:rPr>
          <w:bCs/>
          <w:sz w:val="24"/>
        </w:rPr>
        <w:t>Našice</w:t>
      </w:r>
      <w:r w:rsidR="00EF1D99" w:rsidRPr="00F41301">
        <w:rPr>
          <w:bCs/>
          <w:sz w:val="24"/>
        </w:rPr>
        <w:t xml:space="preserve">. </w:t>
      </w:r>
    </w:p>
    <w:p w:rsidRDefault="00AF31C8" w:rsidP="00AF31C8" w:rsidR="00AF31C8" w:rsidRPr="00F41301">
      <w:pPr>
        <w:jc w:val="both"/>
      </w:pPr>
    </w:p>
    <w:p w:rsidRDefault="00E048F5" w:rsidP="00E048F5" w:rsidR="00E048F5" w:rsidRPr="00F41301">
      <w:pPr>
        <w:pStyle w:val="Odlomakpopisa"/>
        <w:numPr>
          <w:ilvl w:val="0"/>
          <w:numId w:val="19"/>
        </w:numPr>
        <w:jc w:val="both"/>
      </w:pPr>
      <w:r w:rsidRPr="00F41301">
        <w:t xml:space="preserve">na navedenoj nekretnini pod brojem Z-8015/2016 upisana je ZABILJEŽBA, PRIJENOS VLASNIŠTVA RADI OSIGURANJA TRAŽBINE, UGOVOR O ZAJMU S OSIGURANJEM TRAŽBINE PRIJENOSOM VLASNIŠTVA SOLEMNIZIRANOG PO JAVNOM BILJEŽNIKU VIŠNJI TUŠEK IZ KRIŽEVACA POD BR: OV-2404/16 31.03.2016, u iznosu od 2.000.000,00 kuna </w:t>
      </w:r>
      <w:r w:rsidRPr="00F41301">
        <w:lastRenderedPageBreak/>
        <w:t>(</w:t>
      </w:r>
      <w:proofErr w:type="spellStart"/>
      <w:r w:rsidRPr="00F41301">
        <w:t>dvamilijuna</w:t>
      </w:r>
      <w:proofErr w:type="spellEnd"/>
      <w:r w:rsidRPr="00F41301">
        <w:t xml:space="preserve"> kuna) u korist RADNIK D.D., OIB: 21846792292, ULICA KRALJA TOMISLAVA 45, 48260 KRIŽEVCI</w:t>
      </w:r>
    </w:p>
    <w:p w:rsidRDefault="00E048F5" w:rsidP="00792A1D" w:rsidR="00E048F5" w:rsidRPr="00F41301">
      <w:pPr>
        <w:jc w:val="both"/>
      </w:pPr>
    </w:p>
    <w:p w:rsidRDefault="00A20CE8" w:rsidP="00A20CE8" w:rsidR="00A20CE8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ED104F">
        <w:rPr>
          <w:b/>
          <w:sz w:val="24"/>
        </w:rPr>
        <w:t>zk.ul.br. 2807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 xml:space="preserve">Darda </w:t>
      </w:r>
      <w:r w:rsidRPr="00F41301">
        <w:rPr>
          <w:sz w:val="24"/>
        </w:rPr>
        <w:t>sagrađena na k.č.br. 2047/68</w:t>
      </w:r>
      <w:r w:rsidR="003C0352" w:rsidRPr="00F41301">
        <w:rPr>
          <w:sz w:val="24"/>
        </w:rPr>
        <w:t xml:space="preserve">, </w:t>
      </w:r>
      <w:r w:rsidRPr="00F41301">
        <w:rPr>
          <w:sz w:val="24"/>
        </w:rPr>
        <w:t xml:space="preserve">u naravi </w:t>
      </w:r>
      <w:r w:rsidRPr="00ED104F">
        <w:rPr>
          <w:b/>
        </w:rPr>
        <w:t xml:space="preserve">NIKOLE ŠUBIĆA ZRINSKOG </w:t>
      </w:r>
      <w:r w:rsidRPr="00ED104F">
        <w:rPr>
          <w:b/>
          <w:sz w:val="24"/>
        </w:rPr>
        <w:t>površine 60577 m²</w:t>
      </w:r>
      <w:r w:rsidRPr="00F41301">
        <w:rPr>
          <w:sz w:val="24"/>
        </w:rPr>
        <w:t xml:space="preserve">, ORANICA NIKOLE ŠUBIĆA ZRINSKOG </w:t>
      </w:r>
      <w:r w:rsidRPr="00F41301">
        <w:t xml:space="preserve">površine </w:t>
      </w:r>
      <w:r w:rsidRPr="00F41301">
        <w:rPr>
          <w:sz w:val="24"/>
        </w:rPr>
        <w:t xml:space="preserve">58296 m², SKLADIŠTE NIKOLE ŠUBIĆA ZRINSKOG površine 364 m², DVORIŠTE NIKOLE ŠUBIĆA ZRINSKOG </w:t>
      </w:r>
      <w:r w:rsidRPr="00F41301">
        <w:t>površine 1917 m² - UKUPNO: 60577 m²,</w:t>
      </w:r>
      <w:r w:rsidRPr="00F41301">
        <w:rPr>
          <w:sz w:val="24"/>
        </w:rPr>
        <w:t xml:space="preserve"> </w:t>
      </w:r>
      <w:r w:rsidRPr="00F41301">
        <w:rPr>
          <w:bCs/>
          <w:sz w:val="24"/>
        </w:rPr>
        <w:t xml:space="preserve">upisana u zemljišnu knjigu Općinskog suda u Osijeku, zemljišnoknjižni odjel </w:t>
      </w:r>
      <w:r w:rsidR="00F345A2" w:rsidRPr="00F41301">
        <w:rPr>
          <w:bCs/>
          <w:sz w:val="24"/>
        </w:rPr>
        <w:t>Beli Manastir</w:t>
      </w:r>
      <w:r w:rsidRPr="00F41301">
        <w:rPr>
          <w:bCs/>
          <w:sz w:val="24"/>
        </w:rPr>
        <w:t xml:space="preserve">. </w:t>
      </w:r>
    </w:p>
    <w:p w:rsidRDefault="00E048F5" w:rsidP="00792A1D" w:rsidR="00E048F5" w:rsidRPr="00F41301">
      <w:pPr>
        <w:jc w:val="both"/>
      </w:pPr>
    </w:p>
    <w:p w:rsidRDefault="00CD2560" w:rsidP="00ED104F" w:rsidR="00CD2560" w:rsidRPr="00F41301">
      <w:pPr>
        <w:pStyle w:val="Odlomakpopisa"/>
        <w:numPr>
          <w:ilvl w:val="0"/>
          <w:numId w:val="19"/>
        </w:numPr>
        <w:jc w:val="both"/>
      </w:pPr>
      <w:r w:rsidRPr="00F41301">
        <w:t>na navedenoj nekretnini pod brojem Z-8058/2016 ZABILJEŽBA, da je prijenos prava vlasništva obavljen radi osiguranja novčane tražbine u iznosu od 2.000.000,00 kuna, sa sporednim potr</w:t>
      </w:r>
      <w:r w:rsidR="00CB64C3">
        <w:t xml:space="preserve">aživanjem i ugovorenim kamatama na </w:t>
      </w:r>
      <w:r w:rsidR="00ED104F" w:rsidRPr="00ED104F">
        <w:t>RADNIK D.D., OIB: 21846792292, ULICA KRALJA TOMISLAVA 45, 48260 KRIŽEVCI</w:t>
      </w:r>
      <w:r w:rsidR="00ED104F">
        <w:t>.</w:t>
      </w:r>
    </w:p>
    <w:p w:rsidRDefault="00E048F5" w:rsidP="00792A1D" w:rsidR="00E048F5" w:rsidRPr="00F41301">
      <w:pPr>
        <w:jc w:val="both"/>
      </w:pPr>
    </w:p>
    <w:p w:rsidRDefault="00A528CC" w:rsidP="00A528CC" w:rsidR="00A528CC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7F58A2">
        <w:rPr>
          <w:b/>
          <w:sz w:val="24"/>
        </w:rPr>
        <w:t>zk.ul.br. 18495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Osijek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>sagrađena na k.č.br. 7437</w:t>
      </w:r>
      <w:r w:rsidR="003C0352" w:rsidRPr="00F41301">
        <w:rPr>
          <w:sz w:val="24"/>
        </w:rPr>
        <w:t>,</w:t>
      </w:r>
      <w:r w:rsidRPr="00F41301">
        <w:rPr>
          <w:sz w:val="24"/>
        </w:rPr>
        <w:t xml:space="preserve"> u naravi </w:t>
      </w:r>
      <w:r w:rsidRPr="00F41301">
        <w:t xml:space="preserve">KUĆA BR. 127, ZGRADA I DVOR. VUKOVARSKA ukupne </w:t>
      </w:r>
      <w:r w:rsidRPr="00F41301">
        <w:rPr>
          <w:sz w:val="24"/>
        </w:rPr>
        <w:t xml:space="preserve">površine </w:t>
      </w:r>
      <w:r w:rsidR="007F58A2" w:rsidRPr="007F58A2">
        <w:rPr>
          <w:sz w:val="24"/>
        </w:rPr>
        <w:t xml:space="preserve">651 </w:t>
      </w:r>
      <w:r w:rsidRPr="00F41301">
        <w:rPr>
          <w:sz w:val="24"/>
        </w:rPr>
        <w:t xml:space="preserve">m², </w:t>
      </w:r>
      <w:r w:rsidRPr="00F41301">
        <w:rPr>
          <w:bCs/>
          <w:sz w:val="24"/>
        </w:rPr>
        <w:t xml:space="preserve">upisana u zemljišnu knjigu Općinskog suda u Osijeku, zemljišnoknjižni odjel </w:t>
      </w:r>
      <w:r w:rsidR="000B7A41" w:rsidRPr="00F41301">
        <w:rPr>
          <w:bCs/>
          <w:sz w:val="24"/>
        </w:rPr>
        <w:t>Osijek</w:t>
      </w:r>
      <w:r w:rsidRPr="00F41301">
        <w:rPr>
          <w:bCs/>
          <w:sz w:val="24"/>
        </w:rPr>
        <w:t xml:space="preserve">. </w:t>
      </w:r>
    </w:p>
    <w:p w:rsidRDefault="00E048F5" w:rsidP="00792A1D" w:rsidR="00E048F5" w:rsidRPr="00F41301">
      <w:pPr>
        <w:jc w:val="both"/>
      </w:pPr>
    </w:p>
    <w:p w:rsidRDefault="005E11E4" w:rsidP="005E11E4" w:rsidR="005E11E4">
      <w:pPr>
        <w:pStyle w:val="Odlomakpopisa"/>
        <w:jc w:val="both"/>
      </w:pPr>
      <w:r w:rsidRPr="00F41301">
        <w:t xml:space="preserve">Na </w:t>
      </w:r>
      <w:r w:rsidR="000B7A41" w:rsidRPr="00F41301">
        <w:t>navedenoj nekretnini</w:t>
      </w:r>
      <w:r>
        <w:t>:</w:t>
      </w:r>
      <w:r w:rsidR="000B7A41" w:rsidRPr="00F41301">
        <w:t xml:space="preserve"> </w:t>
      </w:r>
    </w:p>
    <w:p w:rsidRDefault="005E11E4" w:rsidP="005E11E4" w:rsidR="005E11E4">
      <w:pPr>
        <w:pStyle w:val="Odlomakpopisa"/>
        <w:jc w:val="both"/>
      </w:pPr>
    </w:p>
    <w:p w:rsidRDefault="000B7A41" w:rsidP="005E11E4" w:rsidR="00E048F5" w:rsidRPr="00F41301">
      <w:pPr>
        <w:pStyle w:val="Odlomakpopisa"/>
        <w:numPr>
          <w:ilvl w:val="0"/>
          <w:numId w:val="19"/>
        </w:numPr>
        <w:jc w:val="both"/>
      </w:pPr>
      <w:r w:rsidRPr="005E11E4">
        <w:rPr>
          <w:b/>
        </w:rPr>
        <w:t>pod brojem Z-8007/2016</w:t>
      </w:r>
      <w:r w:rsidRPr="00F41301">
        <w:t xml:space="preserve"> upisana je zabilježba, da je prijenos prava vlasništva obavljen radi osiguranja novčanog potraživanja u iznosu od 2.000.000,00 kuna (slovima: </w:t>
      </w:r>
      <w:proofErr w:type="spellStart"/>
      <w:r w:rsidRPr="00F41301">
        <w:t>dvamilijunakuna</w:t>
      </w:r>
      <w:proofErr w:type="spellEnd"/>
      <w:r w:rsidRPr="00F41301">
        <w:t>), sporedna potraživanja i ugo</w:t>
      </w:r>
      <w:r w:rsidR="009169FD" w:rsidRPr="00F41301">
        <w:t>vorenu kamatu</w:t>
      </w:r>
      <w:r w:rsidRPr="00F41301">
        <w:t xml:space="preserve"> (sa imena i vlasništva EKO GRADNJA d.o.o. Darda) u korist RADNIK D. D. OIB: 21846792292, KRIŽEVCI, ULICA KRALJA TOMISLAVA 45, HRVATSKA 45</w:t>
      </w:r>
    </w:p>
    <w:p w:rsidRDefault="00E048F5" w:rsidP="00792A1D" w:rsidR="00E048F5" w:rsidRPr="00F41301">
      <w:pPr>
        <w:jc w:val="both"/>
      </w:pPr>
    </w:p>
    <w:p w:rsidRDefault="009169FD" w:rsidP="00792A1D" w:rsidR="009169FD" w:rsidRPr="00F41301">
      <w:pPr>
        <w:pStyle w:val="Odlomakpopisa"/>
        <w:numPr>
          <w:ilvl w:val="0"/>
          <w:numId w:val="19"/>
        </w:numPr>
        <w:jc w:val="both"/>
      </w:pPr>
      <w:r w:rsidRPr="005E11E4">
        <w:rPr>
          <w:b/>
        </w:rPr>
        <w:t>pod br. broj Z-10030/12</w:t>
      </w:r>
      <w:r w:rsidR="005E11E4">
        <w:t xml:space="preserve"> -</w:t>
      </w:r>
      <w:r w:rsidRPr="00F41301">
        <w:t xml:space="preserve"> Temeljem Sporazuma radi osiguranja novčane tražbine zasnivanjem založnog prava na nekretninama od 26.10.2012. </w:t>
      </w:r>
      <w:proofErr w:type="spellStart"/>
      <w:r w:rsidRPr="00F41301">
        <w:t>solemniziranog</w:t>
      </w:r>
      <w:proofErr w:type="spellEnd"/>
      <w:r w:rsidRPr="00F41301">
        <w:t xml:space="preserve"> po javnom bilježniku Mirjani Borić pod br. </w:t>
      </w:r>
      <w:proofErr w:type="spellStart"/>
      <w:r w:rsidRPr="00F41301">
        <w:t>Ov</w:t>
      </w:r>
      <w:proofErr w:type="spellEnd"/>
      <w:r w:rsidRPr="00F41301">
        <w:t>-18375/12 uknjiženo je pravo zaloga u iznosu od 912.189,71 kn uz pripadajuće kamate, naknade i troškove u skladu sa citiranim Sporazumom za korist: PODRAVSKA BANKA D.D., OIB: 97326283154, KOPRIVNICA, OPATIČKA 3.</w:t>
      </w:r>
    </w:p>
    <w:p w:rsidRDefault="009169FD" w:rsidP="00792A1D" w:rsidR="009169FD" w:rsidRPr="00F41301">
      <w:pPr>
        <w:jc w:val="both"/>
      </w:pPr>
    </w:p>
    <w:p w:rsidRDefault="00032D9B" w:rsidP="00032D9B" w:rsidR="00032D9B" w:rsidRPr="00F41301">
      <w:pPr>
        <w:pStyle w:val="Tijeloteksta"/>
        <w:rPr>
          <w:bCs/>
          <w:sz w:val="24"/>
        </w:rPr>
      </w:pPr>
      <w:r w:rsidRPr="0094438B">
        <w:rPr>
          <w:sz w:val="24"/>
        </w:rPr>
        <w:t xml:space="preserve">- upisanoj u </w:t>
      </w:r>
      <w:r w:rsidRPr="0094438B">
        <w:rPr>
          <w:b/>
          <w:sz w:val="24"/>
        </w:rPr>
        <w:t>zk.ul.br. 4842</w:t>
      </w:r>
      <w:r w:rsidRPr="0094438B">
        <w:rPr>
          <w:sz w:val="24"/>
        </w:rPr>
        <w:t xml:space="preserve">, k.o. </w:t>
      </w:r>
      <w:r w:rsidRPr="0094438B">
        <w:rPr>
          <w:bCs/>
          <w:sz w:val="24"/>
        </w:rPr>
        <w:t>Osijek</w:t>
      </w:r>
      <w:r w:rsidRPr="0094438B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94438B">
        <w:rPr>
          <w:sz w:val="24"/>
        </w:rPr>
        <w:t>sagrađena na k.č.br. 7405/1</w:t>
      </w:r>
      <w:r w:rsidR="003C0352" w:rsidRPr="0094438B">
        <w:rPr>
          <w:sz w:val="24"/>
        </w:rPr>
        <w:t>, u naravi</w:t>
      </w:r>
      <w:r w:rsidRPr="0094438B">
        <w:rPr>
          <w:sz w:val="24"/>
        </w:rPr>
        <w:t xml:space="preserve"> KUĆA, DVORIŠTE I VOĆNJAK, UL. M. GUPCA 12</w:t>
      </w:r>
      <w:r w:rsidRPr="0094438B">
        <w:t xml:space="preserve"> ukupne </w:t>
      </w:r>
      <w:r w:rsidRPr="0094438B">
        <w:rPr>
          <w:sz w:val="24"/>
        </w:rPr>
        <w:t xml:space="preserve">površine 1313 m², </w:t>
      </w:r>
      <w:r w:rsidRPr="0094438B">
        <w:rPr>
          <w:bCs/>
          <w:sz w:val="24"/>
        </w:rPr>
        <w:t>upisana u zemljišnu knjigu Općinskog suda u Osijeku, zemljišnoknjižni odjel Osijek.</w:t>
      </w:r>
      <w:r w:rsidRPr="00F41301">
        <w:rPr>
          <w:bCs/>
          <w:sz w:val="24"/>
        </w:rPr>
        <w:t xml:space="preserve"> </w:t>
      </w:r>
    </w:p>
    <w:p w:rsidRDefault="00032D9B" w:rsidP="00032D9B" w:rsidR="00032D9B" w:rsidRPr="00F41301">
      <w:pPr>
        <w:jc w:val="both"/>
      </w:pPr>
    </w:p>
    <w:p w:rsidRDefault="0094438B" w:rsidP="0094438B" w:rsidR="0094438B">
      <w:pPr>
        <w:pStyle w:val="Odlomakpopisa"/>
        <w:jc w:val="both"/>
      </w:pPr>
      <w:r w:rsidRPr="00F41301">
        <w:t xml:space="preserve">Na </w:t>
      </w:r>
      <w:r w:rsidR="00032D9B" w:rsidRPr="00F41301">
        <w:t>navedenoj nekretnini</w:t>
      </w:r>
      <w:r>
        <w:t xml:space="preserve">: </w:t>
      </w:r>
    </w:p>
    <w:p w:rsidRDefault="0094438B" w:rsidP="0094438B" w:rsidR="0094438B">
      <w:pPr>
        <w:pStyle w:val="Odlomakpopisa"/>
        <w:jc w:val="both"/>
      </w:pPr>
    </w:p>
    <w:p w:rsidRDefault="00C83A3A" w:rsidP="0094438B" w:rsidR="009169FD" w:rsidRPr="00F41301">
      <w:pPr>
        <w:pStyle w:val="Odlomakpopisa"/>
        <w:numPr>
          <w:ilvl w:val="0"/>
          <w:numId w:val="19"/>
        </w:numPr>
        <w:jc w:val="both"/>
      </w:pPr>
      <w:r w:rsidRPr="0094438B">
        <w:rPr>
          <w:b/>
        </w:rPr>
        <w:t>pod brojem Z-8007/2016</w:t>
      </w:r>
      <w:r w:rsidRPr="00F41301">
        <w:t xml:space="preserve"> upisana je zabilježba da je prijenos prava vlasništva obavljen radi osiguranja novčanog potraživanja u iznosu od 2.000.000,00 kuna (slovima: </w:t>
      </w:r>
      <w:proofErr w:type="spellStart"/>
      <w:r w:rsidRPr="00F41301">
        <w:t>dvamilijunakuna</w:t>
      </w:r>
      <w:proofErr w:type="spellEnd"/>
      <w:r w:rsidRPr="00F41301">
        <w:t xml:space="preserve">), sporedna potraživanja i ugovorenu kamatu (sa imena i vlasništva EKO GRADNJA d.o.o. Darda) upisan u korist RADNIK D. D. , OIB: 21846792292, KRIŽEVCI, ULICA KRALJA TOMISLAVA 45, HRVATSKA 45 </w:t>
      </w:r>
    </w:p>
    <w:p w:rsidRDefault="00C83A3A" w:rsidP="00C83A3A" w:rsidR="00C83A3A" w:rsidRPr="00F41301">
      <w:pPr>
        <w:pStyle w:val="Odlomakpopisa"/>
        <w:jc w:val="both"/>
      </w:pPr>
    </w:p>
    <w:p w:rsidRDefault="00C83A3A" w:rsidP="00C83A3A" w:rsidR="00032D9B" w:rsidRPr="00F41301">
      <w:pPr>
        <w:pStyle w:val="Odlomakpopisa"/>
        <w:numPr>
          <w:ilvl w:val="0"/>
          <w:numId w:val="19"/>
        </w:numPr>
        <w:jc w:val="both"/>
      </w:pPr>
      <w:r w:rsidRPr="00F41301">
        <w:t xml:space="preserve">na navedenoj nekretnini pod brojem Z-10030/12 - Temeljem Sporazuma radi osiguranja novčane tražbine zasnivanjem založnog prava na nekretninama od 26.10.2012. </w:t>
      </w:r>
      <w:proofErr w:type="spellStart"/>
      <w:r w:rsidRPr="00F41301">
        <w:t>solemniziranog</w:t>
      </w:r>
      <w:proofErr w:type="spellEnd"/>
      <w:r w:rsidRPr="00F41301">
        <w:t xml:space="preserve"> po javnom bilježniku Mirjani Borić pod br. </w:t>
      </w:r>
      <w:proofErr w:type="spellStart"/>
      <w:r w:rsidRPr="00F41301">
        <w:t>Ov</w:t>
      </w:r>
      <w:proofErr w:type="spellEnd"/>
      <w:r w:rsidRPr="00F41301">
        <w:t xml:space="preserve">-18375/12 uknjiženo je pravo zaloga u iznosu od 912.189,71 kn uz pripadajuće kamate, naknade i </w:t>
      </w:r>
      <w:r w:rsidRPr="00F41301">
        <w:lastRenderedPageBreak/>
        <w:t>troškove u skladu sa citiranim Sporazumom za korist: PODRAVSKA BANKA D.D., OIB: 97326283154, KOPRIVNICA, OPATIČKA 3.</w:t>
      </w:r>
    </w:p>
    <w:p w:rsidRDefault="00032D9B" w:rsidP="00792A1D" w:rsidR="00032D9B" w:rsidRPr="00F41301">
      <w:pPr>
        <w:jc w:val="both"/>
      </w:pPr>
    </w:p>
    <w:p w:rsidRDefault="003C0352" w:rsidP="003C0352" w:rsidR="003C0352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94438B">
        <w:rPr>
          <w:b/>
          <w:sz w:val="24"/>
        </w:rPr>
        <w:t>zk.ul.br. 5818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Osijek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7404, u naravi </w:t>
      </w:r>
      <w:r w:rsidR="003D1992" w:rsidRPr="00F41301">
        <w:rPr>
          <w:sz w:val="24"/>
        </w:rPr>
        <w:t>KUĆA BR. 12, JEDNA ZGRADA UL. M. GUPCA</w:t>
      </w:r>
      <w:r w:rsidRPr="00F41301">
        <w:t xml:space="preserve"> ukupne </w:t>
      </w:r>
      <w:r w:rsidRPr="00F41301">
        <w:rPr>
          <w:sz w:val="24"/>
        </w:rPr>
        <w:t xml:space="preserve">površine </w:t>
      </w:r>
      <w:r w:rsidR="003D1992" w:rsidRPr="00F41301">
        <w:rPr>
          <w:sz w:val="24"/>
        </w:rPr>
        <w:t xml:space="preserve">1275 </w:t>
      </w:r>
      <w:r w:rsidRPr="00F41301">
        <w:rPr>
          <w:sz w:val="24"/>
        </w:rPr>
        <w:t xml:space="preserve">m², </w:t>
      </w:r>
      <w:r w:rsidRPr="00F41301">
        <w:rPr>
          <w:bCs/>
          <w:sz w:val="24"/>
        </w:rPr>
        <w:t xml:space="preserve">upisana u zemljišnu knjigu Općinskog suda u Osijeku, zemljišnoknjižni odjel Osijek. </w:t>
      </w:r>
    </w:p>
    <w:p w:rsidRDefault="0026698D" w:rsidP="003C0352" w:rsidR="0026698D">
      <w:pPr>
        <w:pStyle w:val="Tijeloteksta"/>
        <w:rPr>
          <w:bCs/>
          <w:sz w:val="24"/>
        </w:rPr>
      </w:pPr>
    </w:p>
    <w:p w:rsidRDefault="0026698D" w:rsidP="0026698D" w:rsidR="003C0352" w:rsidRPr="0026698D">
      <w:pPr>
        <w:pStyle w:val="Tijeloteksta"/>
        <w:ind w:firstLine="360"/>
        <w:rPr>
          <w:sz w:val="24"/>
        </w:rPr>
      </w:pPr>
      <w:r w:rsidRPr="0026698D">
        <w:rPr>
          <w:sz w:val="24"/>
        </w:rPr>
        <w:t>Na navedenoj nekretnini</w:t>
      </w:r>
      <w:r>
        <w:rPr>
          <w:sz w:val="24"/>
        </w:rPr>
        <w:t>:</w:t>
      </w:r>
    </w:p>
    <w:p w:rsidRDefault="0026698D" w:rsidP="0026698D" w:rsidR="0026698D" w:rsidRPr="0026698D">
      <w:pPr>
        <w:pStyle w:val="Tijeloteksta"/>
        <w:ind w:firstLine="360"/>
        <w:rPr>
          <w:bCs/>
          <w:sz w:val="24"/>
        </w:rPr>
      </w:pPr>
    </w:p>
    <w:p w:rsidRDefault="003D1992" w:rsidP="0026698D" w:rsidR="00032D9B" w:rsidRPr="0026698D">
      <w:pPr>
        <w:ind w:left="708"/>
        <w:jc w:val="both"/>
        <w:rPr>
          <w:b/>
        </w:rPr>
      </w:pPr>
      <w:r w:rsidRPr="00F41301">
        <w:t xml:space="preserve">- </w:t>
      </w:r>
      <w:r w:rsidRPr="0026698D">
        <w:rPr>
          <w:b/>
        </w:rPr>
        <w:t>pod brojem Z-8007/2016</w:t>
      </w:r>
      <w:r w:rsidRPr="00F41301">
        <w:t xml:space="preserve"> </w:t>
      </w:r>
      <w:r w:rsidR="0026698D" w:rsidRPr="00F41301">
        <w:rPr>
          <w:b/>
        </w:rPr>
        <w:t xml:space="preserve">za Suvlasnički dio s neodređenim omjerom ETAŽNO VLASNIŠTVO (E-1) </w:t>
      </w:r>
      <w:r w:rsidR="0026698D" w:rsidRPr="00F41301">
        <w:t>- Jedan ulični stan lijevo od ulaza, koji se sastoji od dvije sobe i sporednih prostorija sa posebnim ulazom</w:t>
      </w:r>
      <w:r w:rsidR="0026698D">
        <w:t xml:space="preserve">, </w:t>
      </w:r>
      <w:r w:rsidRPr="00F41301">
        <w:t xml:space="preserve">upisana je zabilježba da je prijenos prava vlasništva obavljen radi osiguranja novčanog potraživanja u iznosu od 2.000.000,00 kuna (slovima: </w:t>
      </w:r>
      <w:proofErr w:type="spellStart"/>
      <w:r w:rsidRPr="00F41301">
        <w:t>dvamilijunakuna</w:t>
      </w:r>
      <w:proofErr w:type="spellEnd"/>
      <w:r w:rsidRPr="00F41301">
        <w:t>), sporedna potraživanja i ugovorenu kamatu (sa imena i vlasništva EKO GRADNJA d.o.o. Darda) u korist RADNIK D. D. , OIB: 21846792292, KRIŽEVCI, ULICA KRALJA TOMISLAVA 45, HRVATSKA 45</w:t>
      </w:r>
    </w:p>
    <w:p w:rsidRDefault="00032D9B" w:rsidP="00792A1D" w:rsidR="00032D9B" w:rsidRPr="00F41301">
      <w:pPr>
        <w:jc w:val="both"/>
      </w:pPr>
    </w:p>
    <w:p w:rsidRDefault="003D1992" w:rsidP="00256B13" w:rsidR="00032D9B" w:rsidRPr="00F41301">
      <w:pPr>
        <w:pStyle w:val="Odlomakpopisa"/>
        <w:numPr>
          <w:ilvl w:val="0"/>
          <w:numId w:val="19"/>
        </w:numPr>
        <w:jc w:val="both"/>
      </w:pPr>
      <w:r w:rsidRPr="0026698D">
        <w:rPr>
          <w:b/>
        </w:rPr>
        <w:t>pod brojem Z-15766/2016</w:t>
      </w:r>
      <w:r w:rsidRPr="00F41301">
        <w:t xml:space="preserve"> UKNJIŽBA, ZALOŽNO PRAVO, </w:t>
      </w:r>
      <w:r w:rsidR="00AF0C1D" w:rsidRPr="00F41301">
        <w:t xml:space="preserve">upisano je </w:t>
      </w:r>
      <w:r w:rsidRPr="00F41301">
        <w:t xml:space="preserve">RJEŠENJE OPĆINSKOG SUDA U OSIJEKU, BROJ </w:t>
      </w:r>
      <w:r w:rsidR="00AF0C1D" w:rsidRPr="00F41301">
        <w:t xml:space="preserve">34 OVR-2373/16-2, 28.06.2016., na </w:t>
      </w:r>
      <w:proofErr w:type="spellStart"/>
      <w:r w:rsidR="00AF0C1D" w:rsidRPr="00F41301">
        <w:t>nekrenine</w:t>
      </w:r>
      <w:proofErr w:type="spellEnd"/>
      <w:r w:rsidR="00AF0C1D" w:rsidRPr="00F41301">
        <w:t xml:space="preserve"> u A,</w:t>
      </w:r>
      <w:r w:rsidRPr="00F41301">
        <w:t xml:space="preserve"> u iznosu od 3.976.804,34 kn s kamatama u skladu s rješenjem, te troškova postupka osiguranja u iznosu od 39.760,00 </w:t>
      </w:r>
      <w:r w:rsidR="00256B13" w:rsidRPr="00F41301">
        <w:t>kn</w:t>
      </w:r>
      <w:r w:rsidRPr="00F41301">
        <w:t>, za korist: REPUBLIKA HRVATSKA, MINISTARSTVO FINANCIJA, POREZNA UPRAVA,</w:t>
      </w:r>
      <w:r w:rsidR="00256B13" w:rsidRPr="00F41301">
        <w:t xml:space="preserve"> </w:t>
      </w:r>
      <w:r w:rsidRPr="00F41301">
        <w:t>PODRUČNI URED SLAVONIJA I BARANJA.</w:t>
      </w:r>
    </w:p>
    <w:p w:rsidRDefault="00032D9B" w:rsidP="00792A1D" w:rsidR="00032D9B" w:rsidRPr="00F41301">
      <w:pPr>
        <w:jc w:val="both"/>
      </w:pPr>
    </w:p>
    <w:p w:rsidRDefault="00E553FF" w:rsidP="00E553FF" w:rsidR="00E553FF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zk.ul.br. 9575,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>sagrađena na k.č.br. 4771/3, u naravi EKONOMSKO DVOR. NEPLODNO "ISKOP ZEMLJE "</w:t>
      </w:r>
      <w:r w:rsidRPr="00F41301">
        <w:t xml:space="preserve"> ukupne </w:t>
      </w:r>
      <w:r w:rsidRPr="00F41301">
        <w:rPr>
          <w:sz w:val="24"/>
        </w:rPr>
        <w:t xml:space="preserve">površine 4677 m²,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E553FF" w:rsidP="00E553FF" w:rsidR="00E553FF" w:rsidRPr="00F41301">
      <w:pPr>
        <w:jc w:val="both"/>
      </w:pPr>
    </w:p>
    <w:p w:rsidRDefault="00F9429C" w:rsidP="00F9429C" w:rsidR="00F9429C">
      <w:pPr>
        <w:pStyle w:val="Odlomakpopisa"/>
        <w:jc w:val="both"/>
      </w:pPr>
      <w:r w:rsidRPr="00F41301">
        <w:t xml:space="preserve">Na </w:t>
      </w:r>
      <w:r w:rsidR="00E553FF" w:rsidRPr="00F41301">
        <w:t>navedenoj nekretnini</w:t>
      </w:r>
      <w:r>
        <w:t>:</w:t>
      </w:r>
    </w:p>
    <w:p w:rsidRDefault="00F9429C" w:rsidP="00F9429C" w:rsidR="00F9429C">
      <w:pPr>
        <w:pStyle w:val="Odlomakpopisa"/>
        <w:jc w:val="both"/>
      </w:pPr>
    </w:p>
    <w:p w:rsidRDefault="00E553FF" w:rsidP="00F9429C" w:rsidR="00032D9B" w:rsidRPr="00F41301">
      <w:pPr>
        <w:pStyle w:val="Odlomakpopisa"/>
        <w:numPr>
          <w:ilvl w:val="0"/>
          <w:numId w:val="19"/>
        </w:numPr>
        <w:jc w:val="both"/>
      </w:pPr>
      <w:r w:rsidRPr="00F9429C">
        <w:rPr>
          <w:b/>
        </w:rPr>
        <w:t>pod brojem Z-10327/2018</w:t>
      </w:r>
      <w:r w:rsidRPr="00F41301">
        <w:t xml:space="preserve"> UKNJIŽBA, ZALOŽNO PRAVO, Primljen</w:t>
      </w:r>
      <w:r w:rsidR="004E5250" w:rsidRPr="00F41301">
        <w:t xml:space="preserve">o: 02.10.2009. Broj: Z-4000/09 - </w:t>
      </w:r>
      <w:r w:rsidRPr="00F41301">
        <w:t>Temeljem ugovora o okvirnom iznosu zaduženja i osiguranju br. ES 630/09-1 od 01. listopada 2009. godine uknjiženo je pravo zaloga za iznos od 650.000,00 EUR-a (</w:t>
      </w:r>
      <w:proofErr w:type="spellStart"/>
      <w:r w:rsidRPr="00F41301">
        <w:t>šestopedesettisućaeura</w:t>
      </w:r>
      <w:proofErr w:type="spellEnd"/>
      <w:r w:rsidRPr="00F41301">
        <w:t xml:space="preserve">) kunske protuvrijednosti,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 w:rsidRPr="00F41301">
        <w:t>izvansudske</w:t>
      </w:r>
      <w:proofErr w:type="spellEnd"/>
      <w:r w:rsidRPr="00F41301">
        <w:t xml:space="preserve"> prirode, za korist HB PRODUKT D.O.O., OIB: 59737374721, ZAPADNO PREDGRAĐE 18, 31000 OSIJEK</w:t>
      </w:r>
    </w:p>
    <w:p w:rsidRDefault="00AF0C1D" w:rsidP="00AF0C1D" w:rsidR="00AF0C1D" w:rsidRPr="00F41301">
      <w:pPr>
        <w:ind w:left="360"/>
        <w:jc w:val="both"/>
      </w:pPr>
    </w:p>
    <w:p w:rsidRDefault="00AF0C1D" w:rsidP="004E5250" w:rsidR="00AF0C1D" w:rsidRPr="00F41301">
      <w:pPr>
        <w:pStyle w:val="Odlomakpopisa"/>
        <w:numPr>
          <w:ilvl w:val="0"/>
          <w:numId w:val="19"/>
        </w:numPr>
        <w:jc w:val="both"/>
      </w:pPr>
      <w:r w:rsidRPr="00F9429C">
        <w:rPr>
          <w:b/>
        </w:rPr>
        <w:t>pod brojem Z-4215/2016</w:t>
      </w:r>
      <w:r w:rsidRPr="00F41301">
        <w:t xml:space="preserve"> UKNJIŽBA, ZALOŽNO PRAVO, </w:t>
      </w:r>
      <w:r w:rsidR="004E5250" w:rsidRPr="00F41301">
        <w:t xml:space="preserve">upisano je </w:t>
      </w:r>
      <w:r w:rsidRPr="00F41301">
        <w:t xml:space="preserve">RJEŠENJE O OVRSI OVR-2282/16 05.07.2016, u iznosu od 3.976.804,34 kuna, kao i troškova postupka osiguranja u iznosu od 40.000,00 kuna, kako je to određeno rješenjem broj: </w:t>
      </w:r>
      <w:proofErr w:type="spellStart"/>
      <w:r w:rsidRPr="00F41301">
        <w:t>Ovr</w:t>
      </w:r>
      <w:proofErr w:type="spellEnd"/>
      <w:r w:rsidRPr="00F41301">
        <w:t xml:space="preserve">-2282/2016., uz zabilježbu </w:t>
      </w:r>
      <w:proofErr w:type="spellStart"/>
      <w:r w:rsidRPr="00F41301">
        <w:t>ovršivosti</w:t>
      </w:r>
      <w:proofErr w:type="spellEnd"/>
      <w:r w:rsidRPr="00F41301">
        <w:t xml:space="preserve"> tražbine radi čijeg osiguranja je uknjižba određena (čl. 297. st. 2. Ovršnog zakona)</w:t>
      </w:r>
      <w:r w:rsidR="004E5250" w:rsidRPr="00F41301">
        <w:t xml:space="preserve"> u korist REPUBLIKA HRVATSKA ZA MINISTARSTVO FINANCIJA, POREZNA UPRAVA, PODRUČNI URED SLAVONIJA I BARANJA, OIB: 52634238587</w:t>
      </w:r>
    </w:p>
    <w:p w:rsidRDefault="00E553FF" w:rsidP="00792A1D" w:rsidR="00E553FF" w:rsidRPr="00F41301">
      <w:pPr>
        <w:jc w:val="both"/>
      </w:pPr>
    </w:p>
    <w:p w:rsidRDefault="004E5250" w:rsidP="004E5250" w:rsidR="00E553FF" w:rsidRPr="00F41301">
      <w:pPr>
        <w:pStyle w:val="Odlomakpopisa"/>
        <w:numPr>
          <w:ilvl w:val="0"/>
          <w:numId w:val="19"/>
        </w:numPr>
        <w:jc w:val="both"/>
      </w:pPr>
      <w:r w:rsidRPr="009A2E55">
        <w:rPr>
          <w:b/>
        </w:rPr>
        <w:t>pod brojem pod brojem Z-5806/2017</w:t>
      </w:r>
      <w:r w:rsidRPr="00F41301">
        <w:t xml:space="preserve"> Prvenstveni red upisa: Z-4795/2017 UKNJIŽBA, ZALOŽNO PRAVO, RJEŠENJE OPĆINSKOG SUDA U VUKOVARU BROJ: OVR-1220/2017-5, STALNE SLUŽBE U ŽUPANJI, 31.03.2017, uknjiženo je </w:t>
      </w:r>
      <w:r w:rsidRPr="00F41301">
        <w:lastRenderedPageBreak/>
        <w:t xml:space="preserve">pravo zaloga radi osiguranja novčane tražbine za sve iznose, kamate, naknade i troškove pobliže navedene u rješenju broj: </w:t>
      </w:r>
      <w:proofErr w:type="spellStart"/>
      <w:r w:rsidRPr="00F41301">
        <w:t>Ovr</w:t>
      </w:r>
      <w:proofErr w:type="spellEnd"/>
      <w:r w:rsidRPr="00F41301">
        <w:t>-1220/2017 od 31.03. 2017.g., za korist: SANTINI D.O.O., OIB: 55614719992, ANTE STARČEVIĆA 79, 32100 VINKOVCI, ZABILJEŽBA, GLAVNI ULOŽAK, 9507 K. O. VUKOVAR</w:t>
      </w:r>
    </w:p>
    <w:p w:rsidRDefault="00E553FF" w:rsidP="00792A1D" w:rsidR="00E553FF" w:rsidRPr="00F41301">
      <w:pPr>
        <w:jc w:val="both"/>
      </w:pPr>
    </w:p>
    <w:p w:rsidRDefault="004E5250" w:rsidP="004E5250" w:rsidR="004E5250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00377B">
        <w:rPr>
          <w:b/>
          <w:sz w:val="24"/>
        </w:rPr>
        <w:t xml:space="preserve">zk.ul.br. </w:t>
      </w:r>
      <w:r w:rsidR="00A3031B" w:rsidRPr="0000377B">
        <w:rPr>
          <w:b/>
          <w:sz w:val="24"/>
        </w:rPr>
        <w:t>9629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</w:t>
      </w:r>
      <w:r w:rsidR="00A3031B" w:rsidRPr="00F41301">
        <w:rPr>
          <w:sz w:val="24"/>
        </w:rPr>
        <w:t>4770</w:t>
      </w:r>
      <w:r w:rsidRPr="00F41301">
        <w:rPr>
          <w:sz w:val="24"/>
        </w:rPr>
        <w:t xml:space="preserve">, u naravi </w:t>
      </w:r>
      <w:r w:rsidR="00A3031B" w:rsidRPr="00F41301">
        <w:rPr>
          <w:sz w:val="24"/>
        </w:rPr>
        <w:t xml:space="preserve">EKON. DVOR. NEPLODNO "ISKOP ZEMLJE " </w:t>
      </w:r>
      <w:r w:rsidRPr="00F41301">
        <w:rPr>
          <w:sz w:val="24"/>
        </w:rPr>
        <w:t xml:space="preserve">površine </w:t>
      </w:r>
      <w:r w:rsidR="00A3031B" w:rsidRPr="00F41301">
        <w:rPr>
          <w:sz w:val="24"/>
        </w:rPr>
        <w:t>2669 m² i k.č.br. 4772/1 u naravi ORANICA SAJMIŠTE površine 6847 m², UKUPNO: 9516</w:t>
      </w:r>
      <w:r w:rsidR="00A3031B" w:rsidRPr="00F41301">
        <w:t xml:space="preserve"> m²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4E5250" w:rsidP="004E5250" w:rsidR="004E5250" w:rsidRPr="00F41301">
      <w:pPr>
        <w:jc w:val="both"/>
      </w:pPr>
    </w:p>
    <w:p w:rsidRDefault="00A3031B" w:rsidP="00A3031B" w:rsidR="00A3031B" w:rsidRPr="00F41301">
      <w:pPr>
        <w:ind w:firstLine="360"/>
        <w:jc w:val="both"/>
      </w:pPr>
      <w:r w:rsidRPr="00F41301">
        <w:t xml:space="preserve">Na </w:t>
      </w:r>
      <w:r w:rsidR="004E5250" w:rsidRPr="00F41301">
        <w:t>naveden</w:t>
      </w:r>
      <w:r w:rsidRPr="00F41301">
        <w:t xml:space="preserve">im nekretninama: </w:t>
      </w:r>
    </w:p>
    <w:p w:rsidRDefault="00A3031B" w:rsidP="00A3031B" w:rsidR="00A3031B" w:rsidRPr="00F41301">
      <w:pPr>
        <w:pStyle w:val="Odlomakpopisa"/>
        <w:jc w:val="both"/>
      </w:pPr>
    </w:p>
    <w:p w:rsidRDefault="00A3031B" w:rsidP="00A3031B" w:rsidR="00E553FF" w:rsidRPr="00F41301">
      <w:pPr>
        <w:pStyle w:val="Odlomakpopisa"/>
        <w:numPr>
          <w:ilvl w:val="0"/>
          <w:numId w:val="19"/>
        </w:numPr>
        <w:jc w:val="both"/>
      </w:pPr>
      <w:r w:rsidRPr="00F41301">
        <w:rPr>
          <w:b/>
        </w:rPr>
        <w:t>pod brojem Z-10327/2018</w:t>
      </w:r>
      <w:r w:rsidRPr="00F41301">
        <w:t xml:space="preserve"> UKNJIŽBA, ZALOŽNO PRAVO, Primljeno: 02.10.2009. Broj: Z-4000/09 – Temeljem ugovora o okvirnom iznosu zaduženja i osiguranju br. ES 630/09-1 od 01. listopada 2009. godine uknjiženo je pravo zaloga za iznos od 650.000,00 EUR-a (</w:t>
      </w:r>
      <w:proofErr w:type="spellStart"/>
      <w:r w:rsidRPr="00F41301">
        <w:t>šestopedesettisućaeura</w:t>
      </w:r>
      <w:proofErr w:type="spellEnd"/>
      <w:r w:rsidRPr="00F41301">
        <w:t xml:space="preserve">) kunske protuvrijednosti,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 w:rsidRPr="00F41301">
        <w:t>izvansudske</w:t>
      </w:r>
      <w:proofErr w:type="spellEnd"/>
      <w:r w:rsidRPr="00F41301">
        <w:t xml:space="preserve"> prirode, za korist HB PRODUKT D.O.O., OIB: 59737374721, ZAPADNO PREDGRAĐE 18, 31000 OSIJEK</w:t>
      </w:r>
    </w:p>
    <w:p w:rsidRDefault="00E553FF" w:rsidP="00792A1D" w:rsidR="00E553FF" w:rsidRPr="00F41301">
      <w:pPr>
        <w:jc w:val="both"/>
      </w:pPr>
    </w:p>
    <w:p w:rsidRDefault="00A3031B" w:rsidP="00A3031B" w:rsidR="00E553FF" w:rsidRPr="00F41301">
      <w:pPr>
        <w:pStyle w:val="Odlomakpopisa"/>
        <w:numPr>
          <w:ilvl w:val="0"/>
          <w:numId w:val="19"/>
        </w:numPr>
        <w:jc w:val="both"/>
      </w:pPr>
      <w:r w:rsidRPr="00F41301">
        <w:rPr>
          <w:b/>
        </w:rPr>
        <w:t xml:space="preserve">pod brojem Z-4215/2016 </w:t>
      </w:r>
      <w:r w:rsidRPr="00F41301">
        <w:t xml:space="preserve">UKNJIŽBA, ZALOŽNO PRAVO, RJEŠENJE O OVRSI OVR-2282/16 05.07.2016, u iznosu od 3.976.804,34 kuna, kao i troškova postupka osiguranja u iznosu od 40.000,00 kuna, kako je to određeno rješenjem broj: </w:t>
      </w:r>
      <w:proofErr w:type="spellStart"/>
      <w:r w:rsidRPr="00F41301">
        <w:t>Ovr</w:t>
      </w:r>
      <w:proofErr w:type="spellEnd"/>
      <w:r w:rsidRPr="00F41301">
        <w:t xml:space="preserve">-2282/2016., uz zabilježbu </w:t>
      </w:r>
      <w:proofErr w:type="spellStart"/>
      <w:r w:rsidRPr="00F41301">
        <w:t>ovršivosti</w:t>
      </w:r>
      <w:proofErr w:type="spellEnd"/>
      <w:r w:rsidRPr="00F41301">
        <w:t xml:space="preserve"> tražbine radi čijeg osiguranja je uknjižba određena (čl. 297. st. 2. Ovršnog zakona) u korist REPUBLIKA HRVATSKA ZA MINISTARSTVO FINANCIJA, POREZNA UPRAVA, PODRUČNI URED SLAVONIJA I BARANJA, OIB: 52634238587</w:t>
      </w:r>
    </w:p>
    <w:p w:rsidRDefault="00A3031B" w:rsidP="00A3031B" w:rsidR="00A3031B" w:rsidRPr="00F41301">
      <w:pPr>
        <w:pStyle w:val="Odlomakpopisa"/>
      </w:pPr>
    </w:p>
    <w:p w:rsidRDefault="00A3031B" w:rsidP="00B61E36" w:rsidR="00A3031B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 Z-5806/2017</w:t>
      </w:r>
      <w:r w:rsidR="00B61E36" w:rsidRPr="00F41301">
        <w:rPr>
          <w:b/>
        </w:rPr>
        <w:t xml:space="preserve"> </w:t>
      </w:r>
      <w:r w:rsidRPr="00F41301">
        <w:t>Prvenstveni red upisa: Z-4795/2017</w:t>
      </w:r>
      <w:r w:rsidR="00B61E36" w:rsidRPr="00F41301">
        <w:t xml:space="preserve"> </w:t>
      </w:r>
      <w:r w:rsidRPr="00F41301">
        <w:t>UKNJIŽBA, ZALOŽNO PRAVO, OVOSUDNO RJEŠENJE BROJ: OVR-1220/2017-5,</w:t>
      </w:r>
      <w:r w:rsidR="00B61E36" w:rsidRPr="00F41301">
        <w:t xml:space="preserve"> </w:t>
      </w:r>
      <w:r w:rsidRPr="00F41301">
        <w:t>STALNE SLUŽBE U ŽUPANJI, 31.03.2017, uknjiž</w:t>
      </w:r>
      <w:r w:rsidR="00B61E36" w:rsidRPr="00F41301">
        <w:t xml:space="preserve">eno je </w:t>
      </w:r>
      <w:r w:rsidRPr="00F41301">
        <w:t>pravo zaloga radi osiguranja</w:t>
      </w:r>
      <w:r w:rsidR="00B61E36" w:rsidRPr="00F41301">
        <w:t xml:space="preserve"> </w:t>
      </w:r>
      <w:r w:rsidRPr="00F41301">
        <w:t>novčane tražbine za sve iznose, kamate, naknade i troškove pobliže navedene u rješenju</w:t>
      </w:r>
      <w:r w:rsidR="00B61E36" w:rsidRPr="00F41301">
        <w:t xml:space="preserve"> </w:t>
      </w:r>
      <w:r w:rsidRPr="00F41301">
        <w:t xml:space="preserve">broj: </w:t>
      </w:r>
      <w:proofErr w:type="spellStart"/>
      <w:r w:rsidRPr="00F41301">
        <w:t>Ovr</w:t>
      </w:r>
      <w:proofErr w:type="spellEnd"/>
      <w:r w:rsidRPr="00F41301">
        <w:t>-1220/2017 od 31.03. 2017.g., za korist:</w:t>
      </w:r>
      <w:r w:rsidR="00B61E36" w:rsidRPr="00F41301">
        <w:t xml:space="preserve"> SANTINI D.O.O., OIB: 55614719992, ANTE STARČEVIĆA 79, 32100 VINKOVCI, ZABILJEŽBA, GLAVNI ULOŽAK, 9507 K. O. VUKOVAR.</w:t>
      </w:r>
    </w:p>
    <w:p w:rsidRDefault="00E553FF" w:rsidP="00792A1D" w:rsidR="00E553FF" w:rsidRPr="00F41301">
      <w:pPr>
        <w:jc w:val="both"/>
      </w:pPr>
    </w:p>
    <w:p w:rsidRDefault="00A562C8" w:rsidP="00A562C8" w:rsidR="00A562C8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982CBC">
        <w:rPr>
          <w:b/>
          <w:sz w:val="24"/>
        </w:rPr>
        <w:t>zk.ul.br. 3058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4769/3, u naravi TVORNIČKO DVOR. U </w:t>
      </w:r>
      <w:proofErr w:type="spellStart"/>
      <w:r w:rsidRPr="00F41301">
        <w:rPr>
          <w:sz w:val="24"/>
        </w:rPr>
        <w:t>UL.SAJMIŠTE</w:t>
      </w:r>
      <w:proofErr w:type="spellEnd"/>
      <w:r w:rsidRPr="00F41301">
        <w:t xml:space="preserve"> ukupne </w:t>
      </w:r>
      <w:r w:rsidRPr="00F41301">
        <w:rPr>
          <w:sz w:val="24"/>
        </w:rPr>
        <w:t xml:space="preserve">površine 688 m²,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A562C8" w:rsidP="00A562C8" w:rsidR="00A562C8" w:rsidRPr="00F41301">
      <w:pPr>
        <w:jc w:val="both"/>
      </w:pPr>
    </w:p>
    <w:p w:rsidRDefault="00982CBC" w:rsidP="00982CBC" w:rsidR="00982CBC">
      <w:pPr>
        <w:pStyle w:val="Odlomakpopisa"/>
        <w:jc w:val="both"/>
      </w:pPr>
      <w:r w:rsidRPr="00F41301">
        <w:t xml:space="preserve">Na </w:t>
      </w:r>
      <w:r w:rsidR="00956F68" w:rsidRPr="00F41301">
        <w:t xml:space="preserve">navedenoj </w:t>
      </w:r>
      <w:r w:rsidR="00A562C8" w:rsidRPr="00F41301">
        <w:t>nekretnini</w:t>
      </w:r>
      <w:r>
        <w:t>:</w:t>
      </w:r>
      <w:r w:rsidR="00A562C8" w:rsidRPr="00F41301">
        <w:t xml:space="preserve"> </w:t>
      </w:r>
    </w:p>
    <w:p w:rsidRDefault="00982CBC" w:rsidP="00982CBC" w:rsidR="00982CBC">
      <w:pPr>
        <w:pStyle w:val="Odlomakpopisa"/>
        <w:jc w:val="both"/>
      </w:pPr>
    </w:p>
    <w:p w:rsidRDefault="00A562C8" w:rsidP="00982CBC" w:rsidR="00A562C8" w:rsidRPr="00F41301">
      <w:pPr>
        <w:pStyle w:val="Odlomakpopisa"/>
        <w:numPr>
          <w:ilvl w:val="0"/>
          <w:numId w:val="19"/>
        </w:numPr>
        <w:jc w:val="both"/>
      </w:pPr>
      <w:r w:rsidRPr="00982CBC">
        <w:rPr>
          <w:b/>
        </w:rPr>
        <w:t>pod brojem: Z-1631/2007</w:t>
      </w:r>
      <w:r w:rsidRPr="00F41301">
        <w:t xml:space="preserve"> - Temeljem ugovora o ustanovljenju prava služnosti pristupa, postavljanja i održavanja od 05. rujna 2006. i aneksa ugovora od 23. veljače 2007. god. uknjiženo je pravo služnosti prolaza radi izgradnje KTS 10(20)/0,4kV "</w:t>
      </w:r>
      <w:proofErr w:type="spellStart"/>
      <w:r w:rsidRPr="00F41301">
        <w:t>Drvopromet</w:t>
      </w:r>
      <w:proofErr w:type="spellEnd"/>
      <w:r w:rsidRPr="00F41301">
        <w:t>" Vukovar, KB 10(20)kV priključni za "</w:t>
      </w:r>
      <w:proofErr w:type="spellStart"/>
      <w:r w:rsidRPr="00F41301">
        <w:t>Drvopromet</w:t>
      </w:r>
      <w:proofErr w:type="spellEnd"/>
      <w:r w:rsidRPr="00F41301">
        <w:t>" Vukovar, MR, NN, KB NN i JR rasplet iz KTS "</w:t>
      </w:r>
      <w:proofErr w:type="spellStart"/>
      <w:r w:rsidRPr="00F41301">
        <w:t>Drvopromet</w:t>
      </w:r>
      <w:proofErr w:type="spellEnd"/>
      <w:r w:rsidRPr="00F41301">
        <w:t>" Vukovar preko kč.br. 4769/3, za korist: HEP-D.D. ZAGREB, ULICA GRADA VUKOVARA 37</w:t>
      </w:r>
    </w:p>
    <w:p w:rsidRDefault="00A562C8" w:rsidP="00792A1D" w:rsidR="00A562C8" w:rsidRPr="00F41301">
      <w:pPr>
        <w:jc w:val="both"/>
      </w:pPr>
    </w:p>
    <w:p w:rsidRDefault="00956F68" w:rsidP="00956F68" w:rsidR="00A562C8" w:rsidRPr="00F41301">
      <w:pPr>
        <w:pStyle w:val="Odlomakpopisa"/>
        <w:numPr>
          <w:ilvl w:val="0"/>
          <w:numId w:val="19"/>
        </w:numPr>
        <w:jc w:val="both"/>
      </w:pPr>
      <w:r w:rsidRPr="00D37967">
        <w:rPr>
          <w:b/>
        </w:rPr>
        <w:lastRenderedPageBreak/>
        <w:t>pod brojem Z-10327/2018</w:t>
      </w:r>
      <w:r w:rsidRPr="00F41301">
        <w:t xml:space="preserve"> UKNJIŽBA, ZALOŽNO PRAVO, Primljeno: 02.10.2009. Broj: Z-4000/09 - Temeljem ugovora o okvirnom iznosu zaduženja i osiguranju br. ES 630/09-1 od 01. listopada 2009. godine uknjiženo je pravo zaloga za iznos od 650.000,00 EUR-a (</w:t>
      </w:r>
      <w:proofErr w:type="spellStart"/>
      <w:r w:rsidRPr="00F41301">
        <w:t>šestopedesettisućaeura</w:t>
      </w:r>
      <w:proofErr w:type="spellEnd"/>
      <w:r w:rsidRPr="00F41301">
        <w:t xml:space="preserve">) kunske protuvrijednosti,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 w:rsidRPr="00F41301">
        <w:t>izvansudske</w:t>
      </w:r>
      <w:proofErr w:type="spellEnd"/>
      <w:r w:rsidRPr="00F41301">
        <w:t xml:space="preserve"> prirode, za korist: HB PRODUKT D.O.O., OIB: 59737374721, ZAPADNO PREDGRAĐE 18, 31000 OSIJEK</w:t>
      </w:r>
    </w:p>
    <w:p w:rsidRDefault="00A562C8" w:rsidP="00792A1D" w:rsidR="00A562C8" w:rsidRPr="00F41301">
      <w:pPr>
        <w:jc w:val="both"/>
      </w:pPr>
    </w:p>
    <w:p w:rsidRDefault="00956F68" w:rsidP="00A56F1E" w:rsidR="00A562C8" w:rsidRPr="00F41301">
      <w:pPr>
        <w:pStyle w:val="Odlomakpopisa"/>
        <w:numPr>
          <w:ilvl w:val="0"/>
          <w:numId w:val="19"/>
        </w:numPr>
        <w:jc w:val="both"/>
      </w:pPr>
      <w:r w:rsidRPr="00A56F1E">
        <w:rPr>
          <w:b/>
        </w:rPr>
        <w:t>pod brojem Z-5806/2017</w:t>
      </w:r>
      <w:r w:rsidRPr="00F41301">
        <w:t xml:space="preserve"> Prvenstveni red upisa: Z-4795/2017</w:t>
      </w:r>
      <w:r w:rsidR="00A56F1E">
        <w:t xml:space="preserve"> </w:t>
      </w:r>
      <w:r w:rsidRPr="00F41301">
        <w:t xml:space="preserve">UKNJIŽBA, ZALOŽNO PRAVO, RJEŠENJE OPĆINSKOG SUDA U VUKOVARU BROJ: OVR-1220/2017-5, STALNE SLUŽBE U ŽUPANJI, 31.03.2017, uknjiženo je pravo zaloga radi osiguranja novčane tražbine za sve iznose, kamate, naknade i troškove pobliže navedene u rješenju broj: </w:t>
      </w:r>
      <w:proofErr w:type="spellStart"/>
      <w:r w:rsidRPr="00F41301">
        <w:t>Ovr</w:t>
      </w:r>
      <w:proofErr w:type="spellEnd"/>
      <w:r w:rsidRPr="00F41301">
        <w:t>-1220/2017 od 31.03. 2017.g., za korist: SANTINI D.O.O., OIB: 55614719992, ANTE STARČEVIĆA 79, 32100 VINKOVCI, ZABILJEŽBA, GLAVNI ULOŽAK, 9507 K. O. VUKOVAR.</w:t>
      </w:r>
    </w:p>
    <w:p w:rsidRDefault="00DB51A7" w:rsidP="00956F68" w:rsidR="00DB51A7" w:rsidRPr="00F41301">
      <w:pPr>
        <w:pStyle w:val="Odlomakpopisa"/>
        <w:jc w:val="both"/>
      </w:pPr>
    </w:p>
    <w:p w:rsidRDefault="00DB51A7" w:rsidP="00DB51A7" w:rsidR="00DB51A7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A56F1E">
        <w:rPr>
          <w:b/>
          <w:sz w:val="24"/>
        </w:rPr>
        <w:t>zk.ul.br. 9554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4769/4, u naravi ZGRADA I DVORIŠTE </w:t>
      </w:r>
      <w:r w:rsidRPr="00F41301">
        <w:t xml:space="preserve">ukupne </w:t>
      </w:r>
      <w:r w:rsidRPr="00F41301">
        <w:rPr>
          <w:sz w:val="24"/>
        </w:rPr>
        <w:t xml:space="preserve">površine 729 m²,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DB51A7" w:rsidP="00DB51A7" w:rsidR="00DB51A7" w:rsidRPr="00F41301">
      <w:pPr>
        <w:jc w:val="both"/>
      </w:pPr>
    </w:p>
    <w:p w:rsidRDefault="00DB51A7" w:rsidP="00DB51A7" w:rsidR="00DB51A7" w:rsidRPr="00F41301">
      <w:pPr>
        <w:pStyle w:val="Odlomakpopisa"/>
        <w:jc w:val="both"/>
      </w:pPr>
      <w:r w:rsidRPr="00F41301">
        <w:t>Na navedenoj nekretnini:</w:t>
      </w:r>
    </w:p>
    <w:p w:rsidRDefault="00DB51A7" w:rsidP="00DB51A7" w:rsidR="00DB51A7" w:rsidRPr="00F41301">
      <w:pPr>
        <w:pStyle w:val="Odlomakpopisa"/>
        <w:jc w:val="both"/>
      </w:pPr>
    </w:p>
    <w:p w:rsidRDefault="00DB51A7" w:rsidP="00303BEE" w:rsidR="00DB51A7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 xml:space="preserve">pod brojem: Z-1631/2007. - </w:t>
      </w:r>
      <w:r w:rsidRPr="00F41301">
        <w:t>Temeljem ugovora o ustanovljenju prava služnosti pristupa, postavljanja i održavanja od 05. rujna 2006. i aneksa ugovora od 23. veljače 2007. god. uknjiženo je pravo služnosti</w:t>
      </w:r>
      <w:r w:rsidR="0038084C" w:rsidRPr="00F41301">
        <w:t xml:space="preserve"> </w:t>
      </w:r>
      <w:r w:rsidRPr="00F41301">
        <w:t xml:space="preserve">prolaza </w:t>
      </w:r>
      <w:r w:rsidR="0038084C" w:rsidRPr="00F41301">
        <w:t xml:space="preserve">radi izgradnje KTS 10(20)/0,4kV </w:t>
      </w:r>
      <w:r w:rsidRPr="00F41301">
        <w:t>"</w:t>
      </w:r>
      <w:proofErr w:type="spellStart"/>
      <w:r w:rsidRPr="00F41301">
        <w:t>Drvopromet</w:t>
      </w:r>
      <w:proofErr w:type="spellEnd"/>
      <w:r w:rsidRPr="00F41301">
        <w:t>" Vukovar, KB 10(20)kV</w:t>
      </w:r>
      <w:r w:rsidR="0038084C" w:rsidRPr="00F41301">
        <w:t xml:space="preserve"> </w:t>
      </w:r>
      <w:r w:rsidRPr="00F41301">
        <w:t>priključni za "</w:t>
      </w:r>
      <w:proofErr w:type="spellStart"/>
      <w:r w:rsidRPr="00F41301">
        <w:t>Drvopromet</w:t>
      </w:r>
      <w:proofErr w:type="spellEnd"/>
      <w:r w:rsidRPr="00F41301">
        <w:t>" Vukovar, MR, NN, KB NN i JR rasplet iz KTS</w:t>
      </w:r>
      <w:r w:rsidR="0038084C" w:rsidRPr="00F41301">
        <w:t xml:space="preserve"> </w:t>
      </w:r>
      <w:r w:rsidRPr="00F41301">
        <w:t>"</w:t>
      </w:r>
      <w:proofErr w:type="spellStart"/>
      <w:r w:rsidRPr="00F41301">
        <w:t>Drvopromet</w:t>
      </w:r>
      <w:proofErr w:type="spellEnd"/>
      <w:r w:rsidRPr="00F41301">
        <w:t>" Vukovar preko kč.br. 4769/4, za korist:</w:t>
      </w:r>
      <w:r w:rsidR="0038084C" w:rsidRPr="00F41301">
        <w:t xml:space="preserve"> </w:t>
      </w:r>
      <w:r w:rsidRPr="00F41301">
        <w:t>HEP - D.D. ZAGREB, MB: 4306, ULICA GRADA VUKOVARA 37</w:t>
      </w:r>
    </w:p>
    <w:p w:rsidRDefault="00DB51A7" w:rsidP="00956F68" w:rsidR="00DB51A7" w:rsidRPr="00F41301">
      <w:pPr>
        <w:pStyle w:val="Odlomakpopisa"/>
        <w:jc w:val="both"/>
      </w:pPr>
    </w:p>
    <w:p w:rsidRDefault="009D06DC" w:rsidP="00303BEE" w:rsidR="00DB51A7" w:rsidRPr="00F41301">
      <w:pPr>
        <w:pStyle w:val="Odlomakpopisa"/>
        <w:numPr>
          <w:ilvl w:val="0"/>
          <w:numId w:val="19"/>
        </w:numPr>
        <w:jc w:val="both"/>
      </w:pPr>
      <w:r w:rsidRPr="00F41301">
        <w:rPr>
          <w:b/>
        </w:rPr>
        <w:t xml:space="preserve">pod brojem: </w:t>
      </w:r>
      <w:r w:rsidR="00303BEE" w:rsidRPr="00F41301">
        <w:rPr>
          <w:b/>
        </w:rPr>
        <w:t xml:space="preserve">Z-1337/11 - </w:t>
      </w:r>
      <w:r w:rsidR="00303BEE" w:rsidRPr="00F41301">
        <w:t xml:space="preserve">Na temelju Sporazuma radi osiguranja novčane tražbine zasnivanjem založnog prava reg. br. 257/11 od 18. travnja 2011. g., uknjiženo je pravo zaloga na ukupni iznos od 4.500.000,00 HRK (slovima: </w:t>
      </w:r>
      <w:proofErr w:type="spellStart"/>
      <w:r w:rsidR="00303BEE" w:rsidRPr="00F41301">
        <w:t>četirimilijunapetstotisućakuna</w:t>
      </w:r>
      <w:proofErr w:type="spellEnd"/>
      <w:r w:rsidR="00303BEE" w:rsidRPr="00F41301">
        <w:t>), uvećano za kamate, naknade i troškove, s krajnjim rokom dospijeća na dan 18. travnja 2012. g., te ostalim ugovorenim uvjetima, za korist: SOCIETE GENERALE-SPLITSKA BANKA D.D., OIB: 69326397242, SPLIT, RUĐERA BOŠKOVIĆA 16</w:t>
      </w:r>
    </w:p>
    <w:p w:rsidRDefault="009D06DC" w:rsidP="009D06DC" w:rsidR="009D06DC" w:rsidRPr="00F41301">
      <w:pPr>
        <w:pStyle w:val="Odlomakpopisa"/>
      </w:pPr>
    </w:p>
    <w:p w:rsidRDefault="009D06DC" w:rsidP="009D06DC" w:rsidR="009D06DC" w:rsidRPr="00F41301">
      <w:pPr>
        <w:pStyle w:val="Odlomakpopisa"/>
        <w:numPr>
          <w:ilvl w:val="0"/>
          <w:numId w:val="19"/>
        </w:numPr>
        <w:jc w:val="both"/>
      </w:pPr>
      <w:r w:rsidRPr="00F41301">
        <w:rPr>
          <w:b/>
        </w:rPr>
        <w:t xml:space="preserve">pod brojem: Z-3503/12 - </w:t>
      </w:r>
      <w:r w:rsidRPr="00F41301">
        <w:t>Na temelju Sporazuma radi osiguranja novčane tražbine zasnivanjem založnog prava reg. br. 1555/12 od 17. listopada 2012. godine, uknjiženo je pravo zaloga u ukupnom iznosu od 500.000,00 kuna uvećano za kamate, naknade i troškove, s krajnjim rokom dospijeća na dan 18.05.2013. godine, te ostalih uvjeta iz Ugovora, za korist: SOCIETE GENERALE-SPLITSKA BANKA D.D., OIB: 69326397242, SPLIT, RUĐERA BOŠKOVIĆA 16</w:t>
      </w:r>
    </w:p>
    <w:p w:rsidRDefault="00DB51A7" w:rsidP="00956F68" w:rsidR="00DB51A7" w:rsidRPr="00F41301">
      <w:pPr>
        <w:pStyle w:val="Odlomakpopisa"/>
        <w:jc w:val="both"/>
      </w:pPr>
    </w:p>
    <w:p w:rsidRDefault="00E95F08" w:rsidP="0035795B" w:rsidR="009169FD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</w:t>
      </w:r>
      <w:r w:rsidRPr="00F41301">
        <w:t xml:space="preserve"> </w:t>
      </w:r>
      <w:r w:rsidRPr="00F41301">
        <w:rPr>
          <w:b/>
        </w:rPr>
        <w:t>Z-4215/2016</w:t>
      </w:r>
      <w:r w:rsidR="00AF584A" w:rsidRPr="00F41301">
        <w:rPr>
          <w:b/>
        </w:rPr>
        <w:t xml:space="preserve"> </w:t>
      </w:r>
      <w:r w:rsidRPr="00F41301">
        <w:t>UKNJIŽBA, ZALOŽNO PRAVO, RJEŠENJE O OVRSI OVR-2282/16 05.07.2016, u</w:t>
      </w:r>
      <w:r w:rsidR="0035795B" w:rsidRPr="00F41301">
        <w:t xml:space="preserve"> </w:t>
      </w:r>
      <w:r w:rsidRPr="00F41301">
        <w:t>iznosu od 3.976.804,34 kuna, kao i troškova postupka osiguranja u iznosu od 40.000,00</w:t>
      </w:r>
      <w:r w:rsidR="0035795B" w:rsidRPr="00F41301">
        <w:t xml:space="preserve"> </w:t>
      </w:r>
      <w:r w:rsidRPr="00F41301">
        <w:t xml:space="preserve">kuna, kako je to određeno rješenjem broj: </w:t>
      </w:r>
      <w:proofErr w:type="spellStart"/>
      <w:r w:rsidRPr="00F41301">
        <w:t>Ovr</w:t>
      </w:r>
      <w:proofErr w:type="spellEnd"/>
      <w:r w:rsidRPr="00F41301">
        <w:t xml:space="preserve">-2282/2016., uz zabilježbu </w:t>
      </w:r>
      <w:proofErr w:type="spellStart"/>
      <w:r w:rsidRPr="00F41301">
        <w:t>ovršivosti</w:t>
      </w:r>
      <w:proofErr w:type="spellEnd"/>
      <w:r w:rsidR="0035795B" w:rsidRPr="00F41301">
        <w:t xml:space="preserve"> </w:t>
      </w:r>
      <w:r w:rsidRPr="00F41301">
        <w:t xml:space="preserve">tražbine radi čijeg osiguranja je uknjižba određena (čl. 297. st. 2. Ovršnog zakona) za korist REPUBLIKA HRVATSKA ZA </w:t>
      </w:r>
      <w:r w:rsidRPr="00F41301">
        <w:lastRenderedPageBreak/>
        <w:t>MINISTARSTVO FINANCIJA, POREZNA</w:t>
      </w:r>
      <w:r w:rsidR="0035795B" w:rsidRPr="00F41301">
        <w:t xml:space="preserve"> </w:t>
      </w:r>
      <w:r w:rsidRPr="00F41301">
        <w:t>UPRAVA, PODRUČNI URED SLAVONIJA I BARANJA, OIB: 52634238587</w:t>
      </w:r>
    </w:p>
    <w:p w:rsidRDefault="00E95F08" w:rsidP="00792A1D" w:rsidR="00E95F08" w:rsidRPr="00F41301">
      <w:pPr>
        <w:jc w:val="both"/>
      </w:pPr>
    </w:p>
    <w:p w:rsidRDefault="00E95F08" w:rsidP="007D4061" w:rsidR="00E95F08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 Z-5806/2017</w:t>
      </w:r>
      <w:r w:rsidR="0035795B" w:rsidRPr="00F41301">
        <w:rPr>
          <w:b/>
        </w:rPr>
        <w:t xml:space="preserve"> - </w:t>
      </w:r>
      <w:r w:rsidRPr="00F41301">
        <w:t>Prvenstveni red upisa: Z-4795/2017</w:t>
      </w:r>
      <w:r w:rsidR="0035795B" w:rsidRPr="00F41301">
        <w:t xml:space="preserve"> </w:t>
      </w:r>
      <w:r w:rsidRPr="00F41301">
        <w:t xml:space="preserve">UKNJIŽBA, ZALOŽNO PRAVO, RJEŠENJE </w:t>
      </w:r>
      <w:r w:rsidR="0035795B" w:rsidRPr="00F41301">
        <w:t xml:space="preserve">OPĆINSKOG SUDA U VUKOVARU </w:t>
      </w:r>
      <w:r w:rsidRPr="00F41301">
        <w:t>BROJ: OVR-1220/2017-5,</w:t>
      </w:r>
      <w:r w:rsidR="0035795B" w:rsidRPr="00F41301">
        <w:t xml:space="preserve"> </w:t>
      </w:r>
      <w:r w:rsidRPr="00F41301">
        <w:t xml:space="preserve">STALNE SLUŽBE U </w:t>
      </w:r>
      <w:r w:rsidR="0035795B" w:rsidRPr="00F41301">
        <w:t>ŽUPANJI, 31.03.2017, uknjiženo j</w:t>
      </w:r>
      <w:r w:rsidRPr="00F41301">
        <w:t>e pravo zaloga radi osiguranja</w:t>
      </w:r>
      <w:r w:rsidR="007D4061" w:rsidRPr="00F41301">
        <w:t xml:space="preserve"> </w:t>
      </w:r>
      <w:r w:rsidRPr="00F41301">
        <w:t>novčane tražbine za sve iznose, kamate, naknade i troškove pobliže navedene u rješenju</w:t>
      </w:r>
      <w:r w:rsidR="007D4061" w:rsidRPr="00F41301">
        <w:t xml:space="preserve"> </w:t>
      </w:r>
      <w:r w:rsidRPr="00F41301">
        <w:t xml:space="preserve">broj: </w:t>
      </w:r>
      <w:proofErr w:type="spellStart"/>
      <w:r w:rsidRPr="00F41301">
        <w:t>Ovr</w:t>
      </w:r>
      <w:proofErr w:type="spellEnd"/>
      <w:r w:rsidRPr="00F41301">
        <w:t>-1220/2017 od 31.03. 2017.g</w:t>
      </w:r>
      <w:r w:rsidR="007D4061" w:rsidRPr="00F41301">
        <w:t>.</w:t>
      </w:r>
      <w:r w:rsidRPr="00F41301">
        <w:t xml:space="preserve"> za korist: SANTINI D.O.O., OIB: 55614719992, ANTE STARČEVIĆA 79, 32100 VINKOVCI, ZABILJEŽBA, GLAVNI ULOŽAK, 9507 K. O. VUKOVAR.</w:t>
      </w:r>
    </w:p>
    <w:p w:rsidRDefault="00E95F08" w:rsidP="00792A1D" w:rsidR="00E95F08" w:rsidRPr="00F41301">
      <w:pPr>
        <w:jc w:val="both"/>
      </w:pPr>
    </w:p>
    <w:p w:rsidRDefault="00603A5A" w:rsidP="00603A5A" w:rsidR="00603A5A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B759B4">
        <w:rPr>
          <w:b/>
          <w:sz w:val="24"/>
        </w:rPr>
        <w:t>zk.ul.br. 9507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4769/1, u naravi 8 ZGR. EKON. DVOR. NEPL." ISKOP ZEMLJE" </w:t>
      </w:r>
      <w:r w:rsidRPr="00F41301">
        <w:t xml:space="preserve">ukupne </w:t>
      </w:r>
      <w:r w:rsidRPr="00F41301">
        <w:rPr>
          <w:sz w:val="24"/>
        </w:rPr>
        <w:t xml:space="preserve">površine 36858 m²,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603A5A" w:rsidP="00603A5A" w:rsidR="00603A5A" w:rsidRPr="00F41301">
      <w:pPr>
        <w:jc w:val="both"/>
      </w:pPr>
    </w:p>
    <w:p w:rsidRDefault="00603A5A" w:rsidP="00603A5A" w:rsidR="00603A5A" w:rsidRPr="00F41301">
      <w:pPr>
        <w:pStyle w:val="Odlomakpopisa"/>
        <w:jc w:val="both"/>
      </w:pPr>
      <w:r w:rsidRPr="00F41301">
        <w:t>Na navedenoj nekretnini:</w:t>
      </w:r>
    </w:p>
    <w:p w:rsidRDefault="00603A5A" w:rsidP="00603A5A" w:rsidR="00603A5A" w:rsidRPr="00F41301">
      <w:pPr>
        <w:pStyle w:val="Odlomakpopisa"/>
        <w:jc w:val="both"/>
      </w:pPr>
    </w:p>
    <w:p w:rsidRDefault="00603A5A" w:rsidP="00847232" w:rsidR="00603A5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 xml:space="preserve">pod brojem: </w:t>
      </w:r>
      <w:r w:rsidR="00CB090B" w:rsidRPr="00F41301">
        <w:rPr>
          <w:b/>
        </w:rPr>
        <w:t>Z-10327/2018</w:t>
      </w:r>
      <w:r w:rsidR="00847232" w:rsidRPr="00F41301">
        <w:rPr>
          <w:b/>
        </w:rPr>
        <w:t xml:space="preserve"> </w:t>
      </w:r>
      <w:r w:rsidR="00CB090B" w:rsidRPr="00F41301">
        <w:t>UKNJIŽBA, ZALOŽNO PRAVO, Primlje</w:t>
      </w:r>
      <w:r w:rsidR="00847232" w:rsidRPr="00F41301">
        <w:t>no: 02.10.2009. Broj. Z-4000/09 –</w:t>
      </w:r>
      <w:r w:rsidR="00CB090B" w:rsidRPr="00F41301">
        <w:t xml:space="preserve"> Temeljem</w:t>
      </w:r>
      <w:r w:rsidR="00847232" w:rsidRPr="00F41301">
        <w:t xml:space="preserve"> </w:t>
      </w:r>
      <w:r w:rsidR="00CB090B" w:rsidRPr="00F41301">
        <w:t>ugovora o okvirnom iznosu zaduženja i osiguranju br. ES 630/09-1 od 01. listopada 2009.</w:t>
      </w:r>
      <w:r w:rsidR="00847232" w:rsidRPr="00F41301">
        <w:t xml:space="preserve"> godine uknjiženo j</w:t>
      </w:r>
      <w:r w:rsidR="00CB090B" w:rsidRPr="00F41301">
        <w:t>e pravo zaloga za iznos od 650.000,00 EUR-a</w:t>
      </w:r>
      <w:r w:rsidR="00847232" w:rsidRPr="00F41301">
        <w:t xml:space="preserve"> </w:t>
      </w:r>
      <w:r w:rsidR="00CB090B" w:rsidRPr="00F41301">
        <w:t>(</w:t>
      </w:r>
      <w:proofErr w:type="spellStart"/>
      <w:r w:rsidR="00CB090B" w:rsidRPr="00F41301">
        <w:t>šestopedesettisućaeura</w:t>
      </w:r>
      <w:proofErr w:type="spellEnd"/>
      <w:r w:rsidR="00CB090B" w:rsidRPr="00F41301">
        <w:t>) kunske protuvrijednosti, uvećano za ugovorene kamate, kamate</w:t>
      </w:r>
      <w:r w:rsidR="00847232" w:rsidRPr="00F41301">
        <w:t xml:space="preserve"> </w:t>
      </w:r>
      <w:r w:rsidR="00CB090B" w:rsidRPr="00F41301">
        <w:t>korisnika garancije, ugovorene kamate za zakašnjenje u plaćanju odnosno zakonske</w:t>
      </w:r>
      <w:r w:rsidR="00847232" w:rsidRPr="00F41301">
        <w:t xml:space="preserve"> </w:t>
      </w:r>
      <w:r w:rsidR="00CB090B" w:rsidRPr="00F41301">
        <w:t>zatezne kamate ukoliko budu veće te naknade i troškove prisilne naplate bilo sudske ili</w:t>
      </w:r>
      <w:r w:rsidR="00847232" w:rsidRPr="00F41301">
        <w:t xml:space="preserve"> </w:t>
      </w:r>
      <w:proofErr w:type="spellStart"/>
      <w:r w:rsidR="00CB090B" w:rsidRPr="00F41301">
        <w:t>izvansudske</w:t>
      </w:r>
      <w:proofErr w:type="spellEnd"/>
      <w:r w:rsidR="00CB090B" w:rsidRPr="00F41301">
        <w:t xml:space="preserve"> prirode, za korist: HB PRODUKT D.O.O., OIB: 59737374721, ZAPADNO PREDGRAĐE 18, 31000</w:t>
      </w:r>
      <w:r w:rsidR="00847232" w:rsidRPr="00F41301">
        <w:t xml:space="preserve"> </w:t>
      </w:r>
      <w:r w:rsidR="00CB090B" w:rsidRPr="00F41301">
        <w:t>OSIJEK</w:t>
      </w:r>
    </w:p>
    <w:p w:rsidRDefault="00603A5A" w:rsidP="00792A1D" w:rsidR="00603A5A" w:rsidRPr="00F41301">
      <w:pPr>
        <w:jc w:val="both"/>
      </w:pPr>
    </w:p>
    <w:p w:rsidRDefault="00CB090B" w:rsidP="00CB090B" w:rsidR="00603A5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 Z-4215/2016</w:t>
      </w:r>
      <w:r w:rsidR="00847232" w:rsidRPr="00F41301">
        <w:rPr>
          <w:b/>
        </w:rPr>
        <w:t xml:space="preserve"> </w:t>
      </w:r>
      <w:r w:rsidRPr="00F41301">
        <w:t>UKNJIŽBA, ZALOŽNO PRAVO, RJEŠENJE O OVRSI OVR-2282/16 05.07.2016, u</w:t>
      </w:r>
      <w:r w:rsidR="00DD6FC6" w:rsidRPr="00F41301">
        <w:t xml:space="preserve"> </w:t>
      </w:r>
      <w:r w:rsidRPr="00F41301">
        <w:t>iznosu od 3.976.804,34 kuna, kao i troškova postupka osiguranja u iznosu od 40.000,00</w:t>
      </w:r>
      <w:r w:rsidR="00DD6FC6" w:rsidRPr="00F41301">
        <w:t xml:space="preserve"> </w:t>
      </w:r>
      <w:r w:rsidRPr="00F41301">
        <w:t xml:space="preserve">kuna, kako je to određeno rješenjem broj: </w:t>
      </w:r>
      <w:proofErr w:type="spellStart"/>
      <w:r w:rsidRPr="00F41301">
        <w:t>Ovr</w:t>
      </w:r>
      <w:proofErr w:type="spellEnd"/>
      <w:r w:rsidRPr="00F41301">
        <w:t xml:space="preserve">-2282/2016., uz zabilježbu </w:t>
      </w:r>
      <w:proofErr w:type="spellStart"/>
      <w:r w:rsidRPr="00F41301">
        <w:t>ovršivosti</w:t>
      </w:r>
      <w:proofErr w:type="spellEnd"/>
      <w:r w:rsidR="00DD6FC6" w:rsidRPr="00F41301">
        <w:t xml:space="preserve"> </w:t>
      </w:r>
      <w:r w:rsidRPr="00F41301">
        <w:t>tražbine radi čijeg osiguranja je uknjižba određena (</w:t>
      </w:r>
      <w:r w:rsidR="00683719">
        <w:t xml:space="preserve">čl. 297. st. 2. Ovršnog zakona) </w:t>
      </w:r>
      <w:r w:rsidRPr="00F41301">
        <w:t>REPUBLIKA HRVATSKA ZA MINISTARSTVO FINANCIJA, POREZNA</w:t>
      </w:r>
      <w:r w:rsidR="00DD6FC6" w:rsidRPr="00F41301">
        <w:t xml:space="preserve"> </w:t>
      </w:r>
      <w:r w:rsidRPr="00F41301">
        <w:t>UPRAVA, PODRUČNI URED SLAVONIJA I BARANJA, OIB: 52634238587</w:t>
      </w:r>
    </w:p>
    <w:p w:rsidRDefault="00603A5A" w:rsidP="00792A1D" w:rsidR="00603A5A" w:rsidRPr="00F41301">
      <w:pPr>
        <w:jc w:val="both"/>
      </w:pPr>
    </w:p>
    <w:p w:rsidRDefault="0046770A" w:rsidP="00DD6FC6" w:rsidR="0046770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</w:t>
      </w:r>
      <w:r w:rsidRPr="00F41301">
        <w:t xml:space="preserve"> </w:t>
      </w:r>
      <w:r w:rsidRPr="00F41301">
        <w:rPr>
          <w:b/>
        </w:rPr>
        <w:t>Z-5806/2017</w:t>
      </w:r>
      <w:r w:rsidR="00DD6FC6" w:rsidRPr="00F41301">
        <w:rPr>
          <w:b/>
        </w:rPr>
        <w:t xml:space="preserve"> - </w:t>
      </w:r>
      <w:r w:rsidRPr="00F41301">
        <w:t>Prvenstveni red upisa: Z-4795/2017</w:t>
      </w:r>
      <w:r w:rsidR="00DD6FC6" w:rsidRPr="00F41301">
        <w:t xml:space="preserve"> </w:t>
      </w:r>
      <w:r w:rsidRPr="00F41301">
        <w:t xml:space="preserve">UKNJIŽBA, ZALOŽNO PRAVO, RJEŠENJE </w:t>
      </w:r>
      <w:r w:rsidR="00DD6FC6" w:rsidRPr="00F41301">
        <w:t xml:space="preserve">OPĆINSKOG SUDA U VUKOVARU </w:t>
      </w:r>
      <w:r w:rsidRPr="00F41301">
        <w:t>BROJ: OVR-1220/2017-5,</w:t>
      </w:r>
      <w:r w:rsidR="00DD6FC6" w:rsidRPr="00F41301">
        <w:t xml:space="preserve"> </w:t>
      </w:r>
      <w:r w:rsidRPr="00F41301">
        <w:t>STALNE SLUŽBE U ŽUPANJI, 3</w:t>
      </w:r>
      <w:r w:rsidR="00E50948" w:rsidRPr="00F41301">
        <w:t>1.03.2017, uknjiženo j</w:t>
      </w:r>
      <w:r w:rsidRPr="00F41301">
        <w:t>e pravo zaloga radi osiguranja</w:t>
      </w:r>
      <w:r w:rsidR="00DD6FC6" w:rsidRPr="00F41301">
        <w:t xml:space="preserve"> </w:t>
      </w:r>
      <w:r w:rsidRPr="00F41301">
        <w:t>novčane tražbine za sve iznose, kamate, naknade i troškove pobliže navedene u rješenju</w:t>
      </w:r>
      <w:r w:rsidR="00DD6FC6" w:rsidRPr="00F41301">
        <w:t xml:space="preserve"> </w:t>
      </w:r>
      <w:r w:rsidRPr="00F41301">
        <w:t xml:space="preserve">broj: </w:t>
      </w:r>
      <w:proofErr w:type="spellStart"/>
      <w:r w:rsidRPr="00F41301">
        <w:t>O</w:t>
      </w:r>
      <w:r w:rsidR="00257EDA" w:rsidRPr="00F41301">
        <w:t>vr</w:t>
      </w:r>
      <w:proofErr w:type="spellEnd"/>
      <w:r w:rsidR="00257EDA" w:rsidRPr="00F41301">
        <w:t>-1220/2017 od 31.03. 2017.g.</w:t>
      </w:r>
      <w:r w:rsidRPr="00F41301">
        <w:t>, za korist: SANTINI D.O.O., OIB: 55614719992, ANTE STARČEVIĆA 79, 32100 VINKOVCI, ZABILJEŽBA, SPOREDNI ULOŽAK, zk.ul.br. 3058, zk.ul.br. 9554, zk.ul.br. 9575, zk.ul.br. 10359, zk.ul.br. 9629 k. o. Vukovar</w:t>
      </w:r>
    </w:p>
    <w:p w:rsidRDefault="0046770A" w:rsidP="0046770A" w:rsidR="0046770A" w:rsidRPr="00F41301">
      <w:pPr>
        <w:jc w:val="both"/>
      </w:pPr>
    </w:p>
    <w:p w:rsidRDefault="00257EDA" w:rsidP="00257EDA" w:rsidR="00257EDA" w:rsidRPr="00F41301">
      <w:pPr>
        <w:pStyle w:val="Tijeloteksta"/>
        <w:rPr>
          <w:bCs/>
          <w:sz w:val="24"/>
        </w:rPr>
      </w:pPr>
      <w:r w:rsidRPr="00F41301">
        <w:rPr>
          <w:sz w:val="24"/>
        </w:rPr>
        <w:t xml:space="preserve">- upisanoj u </w:t>
      </w:r>
      <w:r w:rsidRPr="00A31919">
        <w:rPr>
          <w:b/>
          <w:sz w:val="24"/>
        </w:rPr>
        <w:t>zk.ul.br. 10359</w:t>
      </w:r>
      <w:r w:rsidRPr="00F41301">
        <w:rPr>
          <w:sz w:val="24"/>
        </w:rPr>
        <w:t xml:space="preserve">, k.o. </w:t>
      </w:r>
      <w:r w:rsidRPr="00F41301">
        <w:rPr>
          <w:bCs/>
          <w:sz w:val="24"/>
        </w:rPr>
        <w:t>Vukovar</w:t>
      </w:r>
      <w:r w:rsidRPr="00F41301">
        <w:rPr>
          <w:rFonts w:cs="TimesNewRomanPS-BoldMT" w:hAnsi="TimesNewRomanPS-BoldMT" w:ascii="TimesNewRomanPS-BoldMT"/>
          <w:bCs/>
          <w:sz w:val="24"/>
        </w:rPr>
        <w:t xml:space="preserve"> </w:t>
      </w:r>
      <w:r w:rsidRPr="00F41301">
        <w:rPr>
          <w:sz w:val="24"/>
        </w:rPr>
        <w:t xml:space="preserve">sagrađena na k.č.br. 395/15, u naravi </w:t>
      </w:r>
      <w:r w:rsidRPr="00F41301">
        <w:rPr>
          <w:b/>
          <w:sz w:val="24"/>
        </w:rPr>
        <w:t>ZGRADA BR. 46 ULICA KOLODVORSKA I TVORNIČKO</w:t>
      </w:r>
      <w:r w:rsidRPr="00F41301">
        <w:rPr>
          <w:b/>
        </w:rPr>
        <w:t xml:space="preserve"> DVORIŠTE </w:t>
      </w:r>
      <w:r w:rsidRPr="00F41301">
        <w:rPr>
          <w:b/>
          <w:sz w:val="24"/>
        </w:rPr>
        <w:t>površine 17312 m²</w:t>
      </w:r>
      <w:r w:rsidRPr="00F41301">
        <w:rPr>
          <w:sz w:val="24"/>
        </w:rPr>
        <w:t xml:space="preserve">, ZGRADA BR. 46 ULICA KOLODVORSKA površine 3359 m², TVORNIČKO DVORIŠTE površine 13953 </w:t>
      </w:r>
      <w:r w:rsidRPr="00F41301">
        <w:t xml:space="preserve">m², UKUPNO: </w:t>
      </w:r>
      <w:r w:rsidRPr="00F41301">
        <w:rPr>
          <w:sz w:val="24"/>
        </w:rPr>
        <w:t>17312 m²,</w:t>
      </w:r>
      <w:r w:rsidRPr="00F41301">
        <w:t xml:space="preserve"> </w:t>
      </w:r>
      <w:r w:rsidRPr="00F41301">
        <w:rPr>
          <w:bCs/>
          <w:sz w:val="24"/>
        </w:rPr>
        <w:t xml:space="preserve">upisana u zemljišnu knjigu Općinskog suda u Vukovaru, zemljišnoknjižni odjel Vukovar. </w:t>
      </w:r>
    </w:p>
    <w:p w:rsidRDefault="00257EDA" w:rsidP="00257EDA" w:rsidR="00257EDA" w:rsidRPr="00F41301">
      <w:pPr>
        <w:jc w:val="both"/>
      </w:pPr>
    </w:p>
    <w:p w:rsidRDefault="00257EDA" w:rsidP="00257EDA" w:rsidR="00257EDA" w:rsidRPr="00F41301">
      <w:pPr>
        <w:pStyle w:val="Odlomakpopisa"/>
        <w:jc w:val="both"/>
      </w:pPr>
      <w:r w:rsidRPr="00F41301">
        <w:t>Na navedenoj nekretnini:</w:t>
      </w:r>
    </w:p>
    <w:p w:rsidRDefault="00257EDA" w:rsidP="00257EDA" w:rsidR="00257EDA" w:rsidRPr="00F41301">
      <w:pPr>
        <w:pStyle w:val="Odlomakpopisa"/>
        <w:jc w:val="both"/>
      </w:pPr>
    </w:p>
    <w:p w:rsidRDefault="00257EDA" w:rsidP="00B21CCE" w:rsidR="0046770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</w:t>
      </w:r>
      <w:r w:rsidR="00B21CCE" w:rsidRPr="00F41301">
        <w:t xml:space="preserve"> </w:t>
      </w:r>
      <w:r w:rsidR="00B21CCE" w:rsidRPr="00F41301">
        <w:rPr>
          <w:b/>
        </w:rPr>
        <w:t xml:space="preserve">Z-4227/10 - </w:t>
      </w:r>
      <w:r w:rsidR="00B21CCE" w:rsidRPr="00F41301">
        <w:t xml:space="preserve">Na temelju Ugovora o ustanovljenju prava služnosti prolaza i provoza od 02. studenoga 2010.g., uknjiženo je pravo služnosti prolaza i provoza preko kč.br. 395/17 kao </w:t>
      </w:r>
      <w:proofErr w:type="spellStart"/>
      <w:r w:rsidR="00B21CCE" w:rsidRPr="00F41301">
        <w:t>poslužne</w:t>
      </w:r>
      <w:proofErr w:type="spellEnd"/>
      <w:r w:rsidR="00B21CCE" w:rsidRPr="00F41301">
        <w:t xml:space="preserve"> nekretnine upisane u zk.ul.br.10382 iste k.o. za korist kč.br. 395/15 kao </w:t>
      </w:r>
      <w:proofErr w:type="spellStart"/>
      <w:r w:rsidR="00B21CCE" w:rsidRPr="00F41301">
        <w:t>povlasne</w:t>
      </w:r>
      <w:proofErr w:type="spellEnd"/>
      <w:r w:rsidR="00B21CCE" w:rsidRPr="00F41301">
        <w:t xml:space="preserve"> nekretnine.</w:t>
      </w:r>
    </w:p>
    <w:p w:rsidRDefault="0046770A" w:rsidP="0046770A" w:rsidR="0046770A" w:rsidRPr="00F41301">
      <w:pPr>
        <w:jc w:val="both"/>
      </w:pPr>
    </w:p>
    <w:p w:rsidRDefault="00B21CCE" w:rsidP="0040334E" w:rsidR="0046770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 broj Z-3502/12</w:t>
      </w:r>
      <w:r w:rsidR="0040334E" w:rsidRPr="00F41301">
        <w:rPr>
          <w:b/>
        </w:rPr>
        <w:t xml:space="preserve"> - </w:t>
      </w:r>
      <w:r w:rsidRPr="00F41301">
        <w:t>Temeljem Dodatka br. 1 Sporazumu radi osiguranja novčane tražbine zasnivanjem</w:t>
      </w:r>
      <w:r w:rsidR="0040334E" w:rsidRPr="00F41301">
        <w:t xml:space="preserve"> </w:t>
      </w:r>
      <w:r w:rsidRPr="00F41301">
        <w:t xml:space="preserve">založnog prava reg. </w:t>
      </w:r>
      <w:proofErr w:type="spellStart"/>
      <w:r w:rsidRPr="00F41301">
        <w:t>br</w:t>
      </w:r>
      <w:proofErr w:type="spellEnd"/>
      <w:r w:rsidRPr="00F41301">
        <w:t>: 257/11 od 17. li</w:t>
      </w:r>
      <w:r w:rsidR="0040334E" w:rsidRPr="00F41301">
        <w:t>stopada 2012. godine uknjiženo j</w:t>
      </w:r>
      <w:r w:rsidRPr="00F41301">
        <w:t>e pravo zaloga u iznosu od 2.999.278,71 kuna (slovima:</w:t>
      </w:r>
      <w:r w:rsidR="0040334E" w:rsidRPr="00F41301">
        <w:t xml:space="preserve">  </w:t>
      </w:r>
      <w:r w:rsidRPr="00F41301">
        <w:t>dv</w:t>
      </w:r>
      <w:r w:rsidR="0040334E" w:rsidRPr="00F41301">
        <w:t>amilijunadevetstodevedesetdevet</w:t>
      </w:r>
      <w:r w:rsidRPr="00F41301">
        <w:t>tisućadvjestosedamdesetosamkuna</w:t>
      </w:r>
      <w:r w:rsidR="0040334E" w:rsidRPr="00F41301">
        <w:t xml:space="preserve"> i sedamdeset </w:t>
      </w:r>
      <w:proofErr w:type="spellStart"/>
      <w:r w:rsidR="0040334E" w:rsidRPr="00F41301">
        <w:t>jedn</w:t>
      </w:r>
      <w:r w:rsidRPr="00F41301">
        <w:t>alipa</w:t>
      </w:r>
      <w:proofErr w:type="spellEnd"/>
      <w:r w:rsidRPr="00F41301">
        <w:t>) uvećano za naknade i troškove, s krajnjim rokom dospijeća na dan</w:t>
      </w:r>
      <w:r w:rsidR="0040334E" w:rsidRPr="00F41301">
        <w:t xml:space="preserve"> </w:t>
      </w:r>
      <w:r w:rsidRPr="00F41301">
        <w:t>18. lipnja 2013. godine, za korist: SOCIETE GENERALE-SPLITSKA BANKA D.D., OIB: 69326397242, SPLIT,RUĐERA BOŠKOVIĆA 16</w:t>
      </w:r>
    </w:p>
    <w:p w:rsidRDefault="0046770A" w:rsidP="0046770A" w:rsidR="0046770A" w:rsidRPr="00F41301">
      <w:pPr>
        <w:jc w:val="both"/>
      </w:pPr>
    </w:p>
    <w:p w:rsidRDefault="00B21CCE" w:rsidP="00B21CCE" w:rsidR="00603A5A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 broj Z-3503/12</w:t>
      </w:r>
      <w:r w:rsidR="0040334E" w:rsidRPr="00F41301">
        <w:rPr>
          <w:b/>
        </w:rPr>
        <w:t xml:space="preserve"> - </w:t>
      </w:r>
      <w:r w:rsidRPr="00F41301">
        <w:t>Na temelju Sporazuma radi osiguranja novčane tražbine zasnivanjem založnog prava reg.</w:t>
      </w:r>
      <w:r w:rsidR="0040334E" w:rsidRPr="00F41301">
        <w:t>br</w:t>
      </w:r>
      <w:r w:rsidRPr="00F41301">
        <w:t>. 1555/12 od 17. lis</w:t>
      </w:r>
      <w:r w:rsidR="0040334E" w:rsidRPr="00F41301">
        <w:t>topada 2012. godine, uknjiženo j</w:t>
      </w:r>
      <w:r w:rsidRPr="00F41301">
        <w:t>e pravo zaloga u</w:t>
      </w:r>
      <w:r w:rsidR="0040334E" w:rsidRPr="00F41301">
        <w:t xml:space="preserve"> </w:t>
      </w:r>
      <w:r w:rsidRPr="00F41301">
        <w:t>ukupnom iznosu od 500.000,00 kuna uvećano za kamate, naknade i troškove, s krajnjim</w:t>
      </w:r>
      <w:r w:rsidR="0040334E" w:rsidRPr="00F41301">
        <w:t xml:space="preserve"> </w:t>
      </w:r>
      <w:r w:rsidRPr="00F41301">
        <w:t>rokom dospijeća na dan 18.05.2013. godine, te ostalih uvjeta iz Ugovora, za korist: SOCIETE GENERALE-SPLITSKA BANKA D.D., OIB: 69326397242, SPLIT,</w:t>
      </w:r>
      <w:r w:rsidR="0040334E" w:rsidRPr="00F41301">
        <w:t xml:space="preserve"> </w:t>
      </w:r>
      <w:r w:rsidRPr="00F41301">
        <w:t>RUĐERA BOŠKOVIĆA 16</w:t>
      </w:r>
    </w:p>
    <w:p w:rsidRDefault="00B21CCE" w:rsidP="00B21CCE" w:rsidR="00B21CCE" w:rsidRPr="00F41301">
      <w:pPr>
        <w:jc w:val="both"/>
      </w:pPr>
    </w:p>
    <w:p w:rsidRDefault="00B21CCE" w:rsidP="00B21CCE" w:rsidR="00B21CCE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</w:t>
      </w:r>
      <w:r w:rsidRPr="00F41301">
        <w:t xml:space="preserve"> </w:t>
      </w:r>
      <w:r w:rsidRPr="00F41301">
        <w:rPr>
          <w:b/>
        </w:rPr>
        <w:t>Z-4215/2016</w:t>
      </w:r>
      <w:r w:rsidR="00943087" w:rsidRPr="00F41301">
        <w:rPr>
          <w:b/>
        </w:rPr>
        <w:t xml:space="preserve"> </w:t>
      </w:r>
      <w:r w:rsidRPr="00F41301">
        <w:t>UKNJIŽBA, ZALOŽNO PRAVO, RJEŠENJE O OVRSI OVR-2282/16 05.07.2016, u</w:t>
      </w:r>
      <w:r w:rsidR="00943087" w:rsidRPr="00F41301">
        <w:t xml:space="preserve"> </w:t>
      </w:r>
      <w:r w:rsidRPr="00F41301">
        <w:t>iznosu od 3.976.804,34 kuna, kao i troškova postupka osiguranja u iznosu od 40.000,00</w:t>
      </w:r>
      <w:r w:rsidR="00943087" w:rsidRPr="00F41301">
        <w:t xml:space="preserve"> </w:t>
      </w:r>
      <w:r w:rsidRPr="00F41301">
        <w:t xml:space="preserve">kuna, kako je to određeno rješenjem broj: </w:t>
      </w:r>
      <w:proofErr w:type="spellStart"/>
      <w:r w:rsidRPr="00F41301">
        <w:t>Ovr</w:t>
      </w:r>
      <w:proofErr w:type="spellEnd"/>
      <w:r w:rsidRPr="00F41301">
        <w:t xml:space="preserve">-2282/2016., uz zabilježbu </w:t>
      </w:r>
      <w:proofErr w:type="spellStart"/>
      <w:r w:rsidRPr="00F41301">
        <w:t>ovršivosti</w:t>
      </w:r>
      <w:proofErr w:type="spellEnd"/>
      <w:r w:rsidR="00943087" w:rsidRPr="00F41301">
        <w:t xml:space="preserve"> </w:t>
      </w:r>
      <w:r w:rsidRPr="00F41301">
        <w:t>tražbine radi čijeg osiguranja je uknjižba određena (čl. 297. st. 2. Ovršnog zakona)</w:t>
      </w:r>
      <w:r w:rsidR="00943087" w:rsidRPr="00F41301">
        <w:t xml:space="preserve"> </w:t>
      </w:r>
      <w:r w:rsidRPr="00F41301">
        <w:t>REPUBLIKA HRVATSKA ZA MINISTARSTVO FINANCIJA, POREZNA</w:t>
      </w:r>
      <w:r w:rsidR="00943087" w:rsidRPr="00F41301">
        <w:t xml:space="preserve"> </w:t>
      </w:r>
      <w:r w:rsidRPr="00F41301">
        <w:t>UPRAVA, PODRUČNI URED SLAVONIJA I BARANJA, OIB: 52634238587</w:t>
      </w:r>
    </w:p>
    <w:p w:rsidRDefault="00E95F08" w:rsidP="00792A1D" w:rsidR="00E95F08" w:rsidRPr="00F41301">
      <w:pPr>
        <w:jc w:val="both"/>
      </w:pPr>
    </w:p>
    <w:p w:rsidRDefault="00B21CCE" w:rsidP="00B21CCE" w:rsidR="00B21CCE" w:rsidRPr="00F41301">
      <w:pPr>
        <w:pStyle w:val="Odlomakpopisa"/>
        <w:numPr>
          <w:ilvl w:val="0"/>
          <w:numId w:val="19"/>
        </w:numPr>
        <w:jc w:val="both"/>
        <w:rPr>
          <w:b/>
        </w:rPr>
      </w:pPr>
      <w:r w:rsidRPr="00F41301">
        <w:rPr>
          <w:b/>
        </w:rPr>
        <w:t>pod brojem:</w:t>
      </w:r>
      <w:r w:rsidRPr="00F41301">
        <w:t xml:space="preserve"> </w:t>
      </w:r>
      <w:r w:rsidRPr="00F41301">
        <w:rPr>
          <w:b/>
        </w:rPr>
        <w:t>Z-5806/2017</w:t>
      </w:r>
      <w:r w:rsidR="00C777F3" w:rsidRPr="00F41301">
        <w:rPr>
          <w:b/>
        </w:rPr>
        <w:t xml:space="preserve"> - </w:t>
      </w:r>
      <w:r w:rsidRPr="00F41301">
        <w:t>Prvenstveni red upisa: Z-4795/2017</w:t>
      </w:r>
      <w:r w:rsidR="00C777F3" w:rsidRPr="00F41301">
        <w:t xml:space="preserve"> </w:t>
      </w:r>
      <w:r w:rsidRPr="00F41301">
        <w:t>UKNJIŽBA, ZALOŽNO PRAVO, OVOSUDNO RJEŠENJE BROJ: OVR-1220/2017-5,</w:t>
      </w:r>
      <w:r w:rsidR="00C777F3" w:rsidRPr="00F41301">
        <w:t xml:space="preserve"> </w:t>
      </w:r>
      <w:r w:rsidRPr="00F41301">
        <w:t>STALNE SLUŽBE U ŽUPANJI, 31.03.2017, uknjižuje se pravo zaloga radi osiguranja</w:t>
      </w:r>
      <w:r w:rsidR="00C777F3" w:rsidRPr="00F41301">
        <w:t xml:space="preserve"> </w:t>
      </w:r>
      <w:r w:rsidRPr="00F41301">
        <w:t>novčane tražbine za sve iznose, kamate, naknade i troškove pobliže navedene u rješenju</w:t>
      </w:r>
      <w:r w:rsidR="00C777F3" w:rsidRPr="00F41301">
        <w:t xml:space="preserve"> </w:t>
      </w:r>
      <w:r w:rsidRPr="00F41301">
        <w:t xml:space="preserve">broj: </w:t>
      </w:r>
      <w:proofErr w:type="spellStart"/>
      <w:r w:rsidRPr="00F41301">
        <w:t>O</w:t>
      </w:r>
      <w:r w:rsidR="00C777F3" w:rsidRPr="00F41301">
        <w:t>vr</w:t>
      </w:r>
      <w:proofErr w:type="spellEnd"/>
      <w:r w:rsidR="00C777F3" w:rsidRPr="00F41301">
        <w:t>-1220/2017 od 31.03. 2017.g.</w:t>
      </w:r>
      <w:r w:rsidRPr="00F41301">
        <w:t>, za korist: SANTINI D.O.O., OIB: 55614719992, ANTE STARČEVIĆA 79, 32100 VINKOVCI, ZABILJEŽBA, GLAVNI ULOŽAK, 9507 K. O. VUKOVAR.</w:t>
      </w:r>
    </w:p>
    <w:p w:rsidRDefault="008A1214" w:rsidP="00F92BA0" w:rsidR="008A1214" w:rsidRPr="00F41301">
      <w:pPr>
        <w:jc w:val="both"/>
      </w:pPr>
    </w:p>
    <w:p w:rsidRDefault="00FF7538" w:rsidP="00FF7538" w:rsidR="00F93170" w:rsidRPr="00F41301">
      <w:pPr>
        <w:pStyle w:val="Tijeloteksta"/>
        <w:ind w:firstLine="360"/>
        <w:rPr>
          <w:bCs/>
          <w:sz w:val="24"/>
        </w:rPr>
      </w:pPr>
      <w:r w:rsidRPr="00F41301">
        <w:rPr>
          <w:bCs/>
          <w:sz w:val="24"/>
        </w:rPr>
        <w:t xml:space="preserve"> </w:t>
      </w:r>
      <w:r w:rsidR="000A4171" w:rsidRPr="00F41301">
        <w:rPr>
          <w:bCs/>
          <w:sz w:val="24"/>
        </w:rPr>
        <w:t>II</w:t>
      </w:r>
      <w:r w:rsidR="007B6B18" w:rsidRPr="00F41301">
        <w:rPr>
          <w:bCs/>
          <w:sz w:val="24"/>
        </w:rPr>
        <w:t>.</w:t>
      </w:r>
      <w:r w:rsidR="000A4171" w:rsidRPr="00F41301">
        <w:rPr>
          <w:bCs/>
          <w:sz w:val="24"/>
        </w:rPr>
        <w:tab/>
      </w:r>
      <w:r w:rsidR="00FD2269" w:rsidRPr="00F41301">
        <w:rPr>
          <w:bCs/>
          <w:sz w:val="24"/>
        </w:rPr>
        <w:t xml:space="preserve">Zaključkom </w:t>
      </w:r>
      <w:r w:rsidR="00F93170" w:rsidRPr="00F41301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F41301">
      <w:pPr>
        <w:pStyle w:val="Tijeloteksta"/>
        <w:ind w:left="705"/>
        <w:rPr>
          <w:bCs/>
          <w:sz w:val="24"/>
        </w:rPr>
      </w:pPr>
    </w:p>
    <w:p w:rsidRDefault="000A4171" w:rsidP="00925B93" w:rsidR="00FF7538">
      <w:pPr>
        <w:pStyle w:val="Tijeloteksta"/>
        <w:ind w:firstLine="360"/>
        <w:rPr>
          <w:bCs/>
          <w:sz w:val="24"/>
        </w:rPr>
      </w:pPr>
      <w:r w:rsidRPr="00F41301">
        <w:rPr>
          <w:bCs/>
          <w:sz w:val="24"/>
        </w:rPr>
        <w:t>III</w:t>
      </w:r>
      <w:r w:rsidR="007B6B18" w:rsidRPr="00F41301">
        <w:rPr>
          <w:bCs/>
          <w:sz w:val="24"/>
        </w:rPr>
        <w:t>.</w:t>
      </w:r>
      <w:r w:rsidRPr="00F41301">
        <w:rPr>
          <w:bCs/>
          <w:sz w:val="24"/>
        </w:rPr>
        <w:tab/>
      </w:r>
      <w:r w:rsidR="00F93170" w:rsidRPr="00F41301">
        <w:rPr>
          <w:bCs/>
          <w:sz w:val="24"/>
        </w:rPr>
        <w:t>Određuje se upis zabilježbe ovog rješenja o prodaji nekretnina stečajnog dužnika, navedenih pod točkom I.</w:t>
      </w:r>
      <w:r w:rsidR="00C85425" w:rsidRPr="00F41301">
        <w:rPr>
          <w:bCs/>
          <w:sz w:val="24"/>
        </w:rPr>
        <w:t xml:space="preserve"> </w:t>
      </w:r>
      <w:r w:rsidR="00F93170" w:rsidRPr="00F41301">
        <w:rPr>
          <w:bCs/>
          <w:sz w:val="24"/>
        </w:rPr>
        <w:t>ovog rješenja u zemljišnoj knjizi Općinskog suda u Osijeku</w:t>
      </w:r>
      <w:r w:rsidR="00C85425" w:rsidRPr="00F41301">
        <w:rPr>
          <w:bCs/>
          <w:sz w:val="24"/>
        </w:rPr>
        <w:t xml:space="preserve"> </w:t>
      </w:r>
      <w:r w:rsidR="00FF7538" w:rsidRPr="00F41301">
        <w:rPr>
          <w:bCs/>
          <w:sz w:val="24"/>
        </w:rPr>
        <w:t>Zemljišnoknjižni odjel</w:t>
      </w:r>
      <w:r w:rsidR="00F93170" w:rsidRPr="00F41301">
        <w:rPr>
          <w:bCs/>
          <w:sz w:val="24"/>
        </w:rPr>
        <w:t xml:space="preserve"> </w:t>
      </w:r>
      <w:r w:rsidR="00FF7538" w:rsidRPr="00F41301">
        <w:rPr>
          <w:bCs/>
          <w:sz w:val="24"/>
        </w:rPr>
        <w:t>Našice</w:t>
      </w:r>
      <w:r w:rsidR="00726756" w:rsidRPr="00F41301">
        <w:rPr>
          <w:bCs/>
          <w:sz w:val="24"/>
        </w:rPr>
        <w:t xml:space="preserve">, </w:t>
      </w:r>
      <w:r w:rsidR="00FF7538" w:rsidRPr="00F41301">
        <w:rPr>
          <w:bCs/>
          <w:sz w:val="24"/>
        </w:rPr>
        <w:t>Općinskog suda u Osijeku Zemljišnoknjižni odjel Beli Manastir, Općinskog suda u Osijeku Zemljišnoknjižni odjel Osijek</w:t>
      </w:r>
      <w:r w:rsidR="00726756" w:rsidRPr="00F41301">
        <w:rPr>
          <w:bCs/>
          <w:sz w:val="24"/>
        </w:rPr>
        <w:t xml:space="preserve"> </w:t>
      </w:r>
      <w:r w:rsidR="00FF7538" w:rsidRPr="00F41301">
        <w:rPr>
          <w:bCs/>
          <w:sz w:val="24"/>
        </w:rPr>
        <w:t xml:space="preserve">i </w:t>
      </w:r>
      <w:r w:rsidR="00726756" w:rsidRPr="00F41301">
        <w:rPr>
          <w:sz w:val="24"/>
        </w:rPr>
        <w:t xml:space="preserve">Općinskog suda u </w:t>
      </w:r>
      <w:r w:rsidR="00FF7538" w:rsidRPr="00F41301">
        <w:rPr>
          <w:sz w:val="24"/>
        </w:rPr>
        <w:t>Vukovaru</w:t>
      </w:r>
      <w:r w:rsidR="00DA4C7E" w:rsidRPr="00F41301">
        <w:rPr>
          <w:sz w:val="24"/>
        </w:rPr>
        <w:t xml:space="preserve">, zemljišnoknjižni odjel </w:t>
      </w:r>
      <w:r w:rsidR="00FF7538" w:rsidRPr="00F41301">
        <w:rPr>
          <w:sz w:val="24"/>
        </w:rPr>
        <w:t>Vukovar</w:t>
      </w:r>
      <w:r w:rsidR="00726756" w:rsidRPr="00F41301">
        <w:rPr>
          <w:sz w:val="24"/>
        </w:rPr>
        <w:t>.</w:t>
      </w:r>
      <w:r w:rsidR="00F93170" w:rsidRPr="00F41301">
        <w:rPr>
          <w:bCs/>
          <w:sz w:val="24"/>
        </w:rPr>
        <w:t xml:space="preserve"> </w:t>
      </w: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>
      <w:pPr>
        <w:pStyle w:val="Tijeloteksta"/>
        <w:ind w:firstLine="360"/>
        <w:rPr>
          <w:bCs/>
          <w:sz w:val="24"/>
        </w:rPr>
      </w:pPr>
    </w:p>
    <w:p w:rsidRDefault="00EA2C98" w:rsidP="00925B93" w:rsidR="00EA2C98" w:rsidRPr="00F41301">
      <w:pPr>
        <w:pStyle w:val="Tijeloteksta"/>
        <w:ind w:firstLine="360"/>
        <w:rPr>
          <w:bCs/>
          <w:sz w:val="24"/>
        </w:rPr>
      </w:pPr>
    </w:p>
    <w:p w:rsidRDefault="00F93170" w:rsidP="00F93170" w:rsidR="00F93170" w:rsidRPr="00F41301">
      <w:pPr>
        <w:pStyle w:val="Tijeloteksta"/>
        <w:jc w:val="center"/>
        <w:rPr>
          <w:bCs/>
          <w:sz w:val="24"/>
          <w:lang w:val="x-none"/>
        </w:rPr>
      </w:pPr>
      <w:r w:rsidRPr="00F41301">
        <w:rPr>
          <w:bCs/>
          <w:sz w:val="24"/>
        </w:rPr>
        <w:t>Obrazloženje</w:t>
      </w:r>
    </w:p>
    <w:p w:rsidRDefault="00F93170" w:rsidP="00F93170" w:rsidR="00F93170" w:rsidRPr="00F41301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F41301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F41301">
      <w:pPr>
        <w:pStyle w:val="Tijeloteksta"/>
        <w:ind w:firstLine="705"/>
        <w:rPr>
          <w:bCs/>
          <w:sz w:val="24"/>
        </w:rPr>
      </w:pPr>
      <w:r w:rsidRPr="00F41301">
        <w:rPr>
          <w:bCs/>
          <w:sz w:val="24"/>
        </w:rPr>
        <w:t xml:space="preserve">Rješenjem ovog suda broj </w:t>
      </w:r>
      <w:r w:rsidR="007B6B18" w:rsidRPr="00F41301">
        <w:rPr>
          <w:bCs/>
          <w:sz w:val="24"/>
        </w:rPr>
        <w:t>7 St-</w:t>
      </w:r>
      <w:r w:rsidR="00FF7538" w:rsidRPr="00F41301">
        <w:rPr>
          <w:bCs/>
          <w:sz w:val="24"/>
        </w:rPr>
        <w:t>2205</w:t>
      </w:r>
      <w:r w:rsidR="00C646B0" w:rsidRPr="00F41301">
        <w:rPr>
          <w:bCs/>
          <w:sz w:val="24"/>
        </w:rPr>
        <w:t>/1</w:t>
      </w:r>
      <w:r w:rsidR="00FF7538" w:rsidRPr="00F41301">
        <w:rPr>
          <w:bCs/>
          <w:sz w:val="24"/>
        </w:rPr>
        <w:t>6</w:t>
      </w:r>
      <w:r w:rsidR="00C646B0" w:rsidRPr="00F41301">
        <w:rPr>
          <w:bCs/>
          <w:sz w:val="24"/>
        </w:rPr>
        <w:t>-</w:t>
      </w:r>
      <w:r w:rsidR="00FF7538" w:rsidRPr="00F41301">
        <w:rPr>
          <w:bCs/>
          <w:sz w:val="24"/>
        </w:rPr>
        <w:t>36</w:t>
      </w:r>
      <w:r w:rsidR="00C646B0" w:rsidRPr="00F41301">
        <w:rPr>
          <w:bCs/>
          <w:sz w:val="24"/>
        </w:rPr>
        <w:t xml:space="preserve"> od </w:t>
      </w:r>
      <w:r w:rsidR="00FF7538" w:rsidRPr="00F41301">
        <w:rPr>
          <w:bCs/>
          <w:sz w:val="24"/>
        </w:rPr>
        <w:t>30. studenog</w:t>
      </w:r>
      <w:r w:rsidR="00C646B0" w:rsidRPr="00F41301">
        <w:rPr>
          <w:bCs/>
          <w:sz w:val="24"/>
        </w:rPr>
        <w:t xml:space="preserve"> 2017. godine </w:t>
      </w:r>
      <w:r w:rsidRPr="00F41301">
        <w:rPr>
          <w:bCs/>
          <w:sz w:val="24"/>
        </w:rPr>
        <w:t xml:space="preserve">otvoren je stečajni postupak nad dužnikom </w:t>
      </w:r>
      <w:r w:rsidR="0047684D" w:rsidRPr="00F41301">
        <w:t>EKO GRADNJA d.o.o., Darda, N.Š.Zrinskog 76, MBS: 030085191, OIB: 64374205747</w:t>
      </w:r>
      <w:r w:rsidRPr="00F41301">
        <w:rPr>
          <w:sz w:val="24"/>
        </w:rPr>
        <w:t>, a</w:t>
      </w:r>
      <w:r w:rsidRPr="00F41301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F41301">
      <w:pPr>
        <w:pStyle w:val="Tijeloteksta"/>
        <w:rPr>
          <w:bCs/>
          <w:sz w:val="24"/>
        </w:rPr>
      </w:pPr>
    </w:p>
    <w:p w:rsidRDefault="00F93170" w:rsidP="00944387" w:rsidR="00F93170" w:rsidRPr="00F41301">
      <w:pPr>
        <w:pStyle w:val="Tijeloteksta"/>
        <w:ind w:firstLine="705"/>
        <w:rPr>
          <w:sz w:val="24"/>
        </w:rPr>
      </w:pPr>
      <w:r w:rsidRPr="00F41301">
        <w:rPr>
          <w:bCs/>
          <w:sz w:val="24"/>
        </w:rPr>
        <w:t>Stečajni  upravitelj podnio je prijedlog da se nekretnine upisane u točci I</w:t>
      </w:r>
      <w:r w:rsidR="00785460" w:rsidRPr="00F41301">
        <w:rPr>
          <w:bCs/>
          <w:sz w:val="24"/>
        </w:rPr>
        <w:t>.</w:t>
      </w:r>
      <w:r w:rsidRPr="00F41301">
        <w:rPr>
          <w:bCs/>
          <w:sz w:val="24"/>
        </w:rPr>
        <w:t xml:space="preserve"> ovog rješenja, a na kojima postoji </w:t>
      </w:r>
      <w:proofErr w:type="spellStart"/>
      <w:r w:rsidRPr="00F41301">
        <w:rPr>
          <w:bCs/>
          <w:sz w:val="24"/>
        </w:rPr>
        <w:t>razlučno</w:t>
      </w:r>
      <w:proofErr w:type="spellEnd"/>
      <w:r w:rsidRPr="00F41301">
        <w:rPr>
          <w:bCs/>
          <w:sz w:val="24"/>
        </w:rPr>
        <w:t xml:space="preserve"> pravo, prodaju u stečajnom postupku, uz odgovarajuću primjenu pravila ovršnog postupka o ovrsi na nekretninama, sukladno članku 247. stav 1. </w:t>
      </w:r>
      <w:r w:rsidR="00944387" w:rsidRPr="00F41301">
        <w:rPr>
          <w:sz w:val="24"/>
        </w:rPr>
        <w:t>Stečajnog zakona („Narodne novine“ broj 71/15 i 104/17; u daljnjem tekstu SZ)</w:t>
      </w:r>
      <w:r w:rsidRPr="00F41301">
        <w:rPr>
          <w:bCs/>
          <w:sz w:val="24"/>
        </w:rPr>
        <w:t xml:space="preserve"> te je stoga temeljem odredbe članka 247. stav 1. i 2. Stečajnog zakona odlučeno kao u izreci ovog rješenja.</w:t>
      </w:r>
    </w:p>
    <w:p w:rsidRDefault="00F93170" w:rsidP="00F93170" w:rsidR="00F93170" w:rsidRPr="00F41301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F41301">
      <w:pPr>
        <w:pStyle w:val="Tijeloteksta"/>
        <w:ind w:firstLine="705"/>
        <w:rPr>
          <w:bCs/>
          <w:sz w:val="24"/>
        </w:rPr>
      </w:pPr>
      <w:r w:rsidRPr="00F41301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C85425" w:rsidP="002C2771" w:rsidR="00C85425" w:rsidRPr="00F41301">
      <w:pPr>
        <w:jc w:val="both"/>
      </w:pPr>
    </w:p>
    <w:p w:rsidRDefault="0018562D" w:rsidP="00DA1CFE" w:rsidR="0018562D" w:rsidRPr="00F41301">
      <w:pPr>
        <w:jc w:val="center"/>
      </w:pPr>
      <w:r w:rsidRPr="00F41301">
        <w:t>U Osijeku</w:t>
      </w:r>
      <w:r w:rsidR="00285D53" w:rsidRPr="00F41301">
        <w:t xml:space="preserve">, </w:t>
      </w:r>
      <w:r w:rsidR="00944387" w:rsidRPr="00F41301">
        <w:t>23. listopada 2018</w:t>
      </w:r>
      <w:r w:rsidRPr="00F41301">
        <w:t xml:space="preserve">. </w:t>
      </w:r>
    </w:p>
    <w:p w:rsidRDefault="0018562D" w:rsidP="0018562D" w:rsidR="0018562D" w:rsidRPr="00F41301">
      <w:pPr>
        <w:jc w:val="center"/>
      </w:pPr>
    </w:p>
    <w:p w:rsidRDefault="00AB2894" w:rsidP="006A4627" w:rsidR="006A4627" w:rsidRPr="00F41301">
      <w:pPr>
        <w:ind w:left="5580"/>
        <w:jc w:val="center"/>
      </w:pPr>
      <w:r w:rsidRPr="00F41301">
        <w:rPr>
          <w:b/>
          <w:bCs/>
        </w:rPr>
        <w:t xml:space="preserve">  </w:t>
      </w:r>
      <w:r w:rsidR="0018562D" w:rsidRPr="00F41301">
        <w:rPr>
          <w:b/>
          <w:bCs/>
        </w:rPr>
        <w:t> </w:t>
      </w:r>
      <w:r w:rsidR="006A4627" w:rsidRPr="00F41301">
        <w:t xml:space="preserve">STEČAJNI SUDAC </w:t>
      </w:r>
    </w:p>
    <w:p w:rsidRDefault="006A4627" w:rsidP="0018562D" w:rsidR="0018562D" w:rsidRPr="00F41301">
      <w:pPr>
        <w:ind w:left="5580"/>
        <w:jc w:val="center"/>
      </w:pPr>
      <w:r w:rsidRPr="00F41301">
        <w:t xml:space="preserve">   </w:t>
      </w:r>
      <w:r w:rsidR="0018562D" w:rsidRPr="00F41301">
        <w:t>mr. sc. Boris Vuković</w:t>
      </w:r>
    </w:p>
    <w:p w:rsidRDefault="00AB2894" w:rsidP="0018562D" w:rsidR="00AB2894" w:rsidRPr="00F41301">
      <w:pPr>
        <w:ind w:left="5580"/>
        <w:jc w:val="center"/>
      </w:pPr>
    </w:p>
    <w:p w:rsidRDefault="003F2A8C" w:rsidP="002B596E" w:rsidR="003F2A8C"/>
    <w:p w:rsidRDefault="00C02E24" w:rsidP="002B596E" w:rsidR="00C02E24"/>
    <w:p w:rsidRDefault="00C02E24" w:rsidP="002B596E" w:rsidR="00C02E24"/>
    <w:p w:rsidRDefault="00C02E24" w:rsidP="002B596E" w:rsidR="00C02E24" w:rsidRPr="00F41301"/>
    <w:p w:rsidRDefault="0018562D" w:rsidP="0018562D" w:rsidR="0018562D" w:rsidRPr="00F41301">
      <w:r w:rsidRPr="00F41301">
        <w:t>Zapisničar Danijela Špeletić</w:t>
      </w:r>
    </w:p>
    <w:p w:rsidRDefault="002C2771" w:rsidP="002C2771" w:rsidR="002C2771">
      <w:pPr>
        <w:jc w:val="both"/>
        <w:rPr>
          <w:bCs/>
        </w:rPr>
      </w:pPr>
    </w:p>
    <w:p w:rsidRDefault="00C02E24" w:rsidP="002C2771" w:rsidR="00C02E24">
      <w:pPr>
        <w:jc w:val="both"/>
        <w:rPr>
          <w:bCs/>
        </w:rPr>
      </w:pPr>
    </w:p>
    <w:p w:rsidRDefault="00C02E24" w:rsidP="002C2771" w:rsidR="00C02E24" w:rsidRPr="00F41301">
      <w:pPr>
        <w:jc w:val="both"/>
        <w:rPr>
          <w:bCs/>
        </w:rPr>
      </w:pPr>
    </w:p>
    <w:p w:rsidRDefault="00F93170" w:rsidP="00F93170" w:rsidR="00F93170" w:rsidRPr="00F41301">
      <w:pPr>
        <w:jc w:val="both"/>
        <w:rPr>
          <w:rFonts w:eastAsia="Calibri"/>
          <w:lang w:eastAsia="en-US"/>
        </w:rPr>
      </w:pPr>
      <w:r w:rsidRPr="00F41301">
        <w:rPr>
          <w:rFonts w:eastAsia="Calibri"/>
          <w:lang w:eastAsia="en-US"/>
        </w:rPr>
        <w:t>UPUTA O PRAVNOM LIJEKU:</w:t>
      </w:r>
    </w:p>
    <w:p w:rsidRDefault="00F93170" w:rsidP="00F93170" w:rsidR="00F93170" w:rsidRPr="00F41301">
      <w:pPr>
        <w:jc w:val="both"/>
        <w:rPr>
          <w:rFonts w:eastAsia="Calibri"/>
          <w:lang w:eastAsia="en-US"/>
        </w:rPr>
      </w:pPr>
      <w:r w:rsidRPr="00F41301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F41301">
        <w:rPr>
          <w:rFonts w:eastAsia="Calibri"/>
          <w:lang w:eastAsia="en-US"/>
        </w:rPr>
        <w:t>razlučni</w:t>
      </w:r>
      <w:proofErr w:type="spellEnd"/>
      <w:r w:rsidRPr="00F41301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>
      <w:pPr>
        <w:pStyle w:val="Tijeloteksta"/>
        <w:jc w:val="left"/>
        <w:rPr>
          <w:sz w:val="24"/>
        </w:rPr>
      </w:pPr>
    </w:p>
    <w:p w:rsidRDefault="006C685E" w:rsidP="00F93170" w:rsidR="006C685E" w:rsidRPr="00DA1CFE">
      <w:pPr>
        <w:pStyle w:val="Tijeloteksta"/>
        <w:jc w:val="left"/>
        <w:rPr>
          <w:sz w:val="24"/>
        </w:rPr>
      </w:pPr>
    </w:p>
    <w:p w:rsidRDefault="00F93170" w:rsidP="00F93170" w:rsidR="00F93170" w:rsidRPr="00F41301">
      <w:pPr>
        <w:pStyle w:val="Tijeloteksta"/>
        <w:jc w:val="left"/>
        <w:rPr>
          <w:sz w:val="24"/>
        </w:rPr>
      </w:pPr>
      <w:r w:rsidRPr="00F41301">
        <w:rPr>
          <w:sz w:val="24"/>
        </w:rPr>
        <w:t>DNA:</w:t>
      </w:r>
    </w:p>
    <w:p w:rsidRDefault="00AB2894" w:rsidP="00AB2894" w:rsidR="00AB2894" w:rsidRPr="00F41301">
      <w:r w:rsidRPr="00F41301">
        <w:t>1.</w:t>
      </w:r>
      <w:r w:rsidRPr="00F41301">
        <w:tab/>
        <w:t>stečajni upravitelj Žarko Timarac, Požega, Radnička 31</w:t>
      </w:r>
    </w:p>
    <w:p w:rsidRDefault="00AB2894" w:rsidP="00AB2894" w:rsidR="00BA4EA6">
      <w:pPr>
        <w:jc w:val="both"/>
      </w:pPr>
      <w:r w:rsidRPr="00F41301">
        <w:t>2.</w:t>
      </w:r>
      <w:r w:rsidRPr="00F41301">
        <w:tab/>
      </w:r>
      <w:proofErr w:type="spellStart"/>
      <w:r w:rsidRPr="00F41301">
        <w:t>razlučni</w:t>
      </w:r>
      <w:proofErr w:type="spellEnd"/>
      <w:r w:rsidRPr="00F41301">
        <w:t xml:space="preserve"> vjerovnici</w:t>
      </w:r>
      <w:r w:rsidR="00BA4EA6">
        <w:t>:</w:t>
      </w:r>
    </w:p>
    <w:p w:rsidRDefault="00BA4EA6" w:rsidP="00DA1CFE" w:rsidR="00BC3425" w:rsidRPr="00DA1CFE">
      <w:pPr>
        <w:ind w:left="705"/>
        <w:jc w:val="both"/>
        <w:rPr>
          <w:rFonts w:cs="Calibri"/>
          <w:bCs/>
        </w:rPr>
      </w:pPr>
      <w:r w:rsidRPr="00DA1CFE">
        <w:t xml:space="preserve">- </w:t>
      </w:r>
      <w:r w:rsidR="00BC3425" w:rsidRPr="00DA1CFE">
        <w:rPr>
          <w:rFonts w:cs="Calibri"/>
          <w:bCs/>
        </w:rPr>
        <w:t>RADNIK d.d.</w:t>
      </w:r>
      <w:r w:rsidR="008D1EDE" w:rsidRPr="00DA1CFE">
        <w:rPr>
          <w:rFonts w:cs="Calibri"/>
          <w:bCs/>
        </w:rPr>
        <w:t>Križevci, Ulica kralja Tomislava 45</w:t>
      </w:r>
      <w:r w:rsidR="00BC3425" w:rsidRPr="00DA1CFE">
        <w:rPr>
          <w:rFonts w:cs="Calibri"/>
          <w:bCs/>
        </w:rPr>
        <w:t xml:space="preserve"> </w:t>
      </w:r>
      <w:r w:rsidR="00820DAC" w:rsidRPr="00DA1CFE">
        <w:rPr>
          <w:rFonts w:cs="Calibri"/>
          <w:bCs/>
        </w:rPr>
        <w:t xml:space="preserve">– </w:t>
      </w:r>
      <w:r w:rsidR="00DA1CFE">
        <w:rPr>
          <w:rFonts w:cs="Calibri"/>
          <w:bCs/>
        </w:rPr>
        <w:t xml:space="preserve">po </w:t>
      </w:r>
      <w:r w:rsidR="00820DAC" w:rsidRPr="00DA1CFE">
        <w:rPr>
          <w:rFonts w:cs="Calibri"/>
          <w:bCs/>
        </w:rPr>
        <w:t xml:space="preserve">pun. </w:t>
      </w:r>
      <w:r w:rsidR="00BC3425" w:rsidRPr="00DA1CFE">
        <w:t>Vesna Škare Ožbolt odvjetnica iz Zagreba,</w:t>
      </w:r>
      <w:r w:rsidR="00820DAC" w:rsidRPr="00DA1CFE">
        <w:t xml:space="preserve"> </w:t>
      </w:r>
      <w:proofErr w:type="spellStart"/>
      <w:r w:rsidR="00820DAC" w:rsidRPr="00DA1CFE">
        <w:t>Masarykova</w:t>
      </w:r>
      <w:proofErr w:type="spellEnd"/>
      <w:r w:rsidR="00820DAC" w:rsidRPr="00DA1CFE">
        <w:t xml:space="preserve"> 10</w:t>
      </w:r>
    </w:p>
    <w:p w:rsidRDefault="002443EA" w:rsidP="00DC6143" w:rsidR="00BC3425" w:rsidRPr="00DA1CFE">
      <w:pPr>
        <w:ind w:left="708"/>
        <w:jc w:val="both"/>
      </w:pPr>
      <w:r>
        <w:rPr>
          <w:rFonts w:cs="Calibri"/>
          <w:bCs/>
        </w:rPr>
        <w:t>HB PRODUKT d.o.o. Osijek, Zapadno predgrađe 18</w:t>
      </w:r>
    </w:p>
    <w:p w:rsidRDefault="00BC3425" w:rsidP="00DC6143" w:rsidR="00BC3425" w:rsidRPr="00DA1CFE">
      <w:pPr>
        <w:ind w:left="705"/>
        <w:jc w:val="both"/>
        <w:rPr>
          <w:rFonts w:cs="Calibri"/>
          <w:bCs/>
        </w:rPr>
      </w:pPr>
      <w:r w:rsidRPr="00DA1CFE">
        <w:rPr>
          <w:rFonts w:cs="Calibri"/>
          <w:bCs/>
        </w:rPr>
        <w:t xml:space="preserve">-SPLITSKA BANKA </w:t>
      </w:r>
      <w:r w:rsidR="00DC6143" w:rsidRPr="00DA1CFE">
        <w:rPr>
          <w:rFonts w:cs="Calibri"/>
          <w:bCs/>
        </w:rPr>
        <w:t xml:space="preserve">d.d., Split, Domovinskog rata 61 – </w:t>
      </w:r>
      <w:r w:rsidR="00DA1CFE">
        <w:rPr>
          <w:rFonts w:cs="Calibri"/>
          <w:bCs/>
        </w:rPr>
        <w:t xml:space="preserve">po </w:t>
      </w:r>
      <w:r w:rsidR="00DC6143" w:rsidRPr="00DA1CFE">
        <w:rPr>
          <w:rFonts w:cs="Calibri"/>
          <w:bCs/>
        </w:rPr>
        <w:t xml:space="preserve">pun. Odvjetnica Ema </w:t>
      </w:r>
      <w:proofErr w:type="spellStart"/>
      <w:r w:rsidR="00DC6143" w:rsidRPr="00DA1CFE">
        <w:rPr>
          <w:rFonts w:cs="Calibri"/>
          <w:bCs/>
        </w:rPr>
        <w:t>Kalogjera</w:t>
      </w:r>
      <w:proofErr w:type="spellEnd"/>
      <w:r w:rsidR="00DC6143" w:rsidRPr="00DA1CFE">
        <w:rPr>
          <w:rFonts w:cs="Calibri"/>
          <w:bCs/>
        </w:rPr>
        <w:t xml:space="preserve"> </w:t>
      </w:r>
      <w:proofErr w:type="spellStart"/>
      <w:r w:rsidR="00DC6143" w:rsidRPr="00DA1CFE">
        <w:rPr>
          <w:rFonts w:cs="Calibri"/>
          <w:bCs/>
        </w:rPr>
        <w:t>Juranić</w:t>
      </w:r>
      <w:proofErr w:type="spellEnd"/>
      <w:r w:rsidR="00DC6143" w:rsidRPr="00DA1CFE">
        <w:rPr>
          <w:rFonts w:cs="Calibri"/>
          <w:bCs/>
        </w:rPr>
        <w:t>, Zagreb, Trg bana Jelačića 3</w:t>
      </w:r>
    </w:p>
    <w:p w:rsidRDefault="00BC3425" w:rsidP="00AB2894" w:rsidR="00BC3425" w:rsidRPr="00DA1CFE">
      <w:pPr>
        <w:jc w:val="both"/>
        <w:rPr>
          <w:rFonts w:cs="Calibri"/>
          <w:bCs/>
        </w:rPr>
      </w:pPr>
      <w:r w:rsidRPr="00DA1CFE">
        <w:rPr>
          <w:rFonts w:cs="Calibri"/>
          <w:bCs/>
        </w:rPr>
        <w:tab/>
        <w:t xml:space="preserve">-PODRAVSKA BANKA </w:t>
      </w:r>
      <w:r w:rsidR="008D1EDE" w:rsidRPr="00DA1CFE">
        <w:rPr>
          <w:rFonts w:cs="Calibri"/>
          <w:bCs/>
        </w:rPr>
        <w:t>d.d., Koprivnica, Opatička 3</w:t>
      </w:r>
    </w:p>
    <w:p w:rsidRDefault="00BC3425" w:rsidP="00AB2894" w:rsidR="00BC3425" w:rsidRPr="00820DAC">
      <w:pPr>
        <w:jc w:val="both"/>
        <w:rPr>
          <w:rFonts w:cs="Calibri"/>
          <w:bCs/>
        </w:rPr>
      </w:pPr>
      <w:r w:rsidRPr="00DA1CFE">
        <w:rPr>
          <w:rFonts w:cs="Calibri"/>
          <w:bCs/>
        </w:rPr>
        <w:tab/>
        <w:t xml:space="preserve">-RH MINSTARSTVO FINANCIJA – </w:t>
      </w:r>
      <w:r w:rsidR="00C40660" w:rsidRPr="00DA1CFE">
        <w:rPr>
          <w:rFonts w:cs="Calibri"/>
          <w:bCs/>
        </w:rPr>
        <w:t xml:space="preserve">po ŽDO u Osijeku, </w:t>
      </w:r>
      <w:proofErr w:type="spellStart"/>
      <w:r w:rsidR="00C40660" w:rsidRPr="00DA1CFE">
        <w:rPr>
          <w:rFonts w:cs="Calibri"/>
          <w:bCs/>
        </w:rPr>
        <w:t>Kapucnska</w:t>
      </w:r>
      <w:proofErr w:type="spellEnd"/>
      <w:r w:rsidR="00C40660" w:rsidRPr="00DA1CFE">
        <w:rPr>
          <w:rFonts w:cs="Calibri"/>
          <w:bCs/>
        </w:rPr>
        <w:t xml:space="preserve"> 21</w:t>
      </w:r>
    </w:p>
    <w:p w:rsidRDefault="00BC3425" w:rsidP="00DA1CFE" w:rsidR="00AB2894" w:rsidRPr="00F41301">
      <w:pPr>
        <w:ind w:left="705"/>
        <w:jc w:val="both"/>
      </w:pPr>
      <w:r w:rsidRPr="00820DAC">
        <w:rPr>
          <w:rFonts w:cs="Calibri"/>
          <w:bCs/>
        </w:rPr>
        <w:tab/>
        <w:t>-SANTINI d.o.o.</w:t>
      </w:r>
      <w:r w:rsidR="00C40660">
        <w:rPr>
          <w:rFonts w:cs="Calibri"/>
          <w:bCs/>
        </w:rPr>
        <w:t xml:space="preserve">, Vinkovci, Ante Starčevića 79 – </w:t>
      </w:r>
      <w:r w:rsidR="00DA1CFE">
        <w:rPr>
          <w:rFonts w:cs="Calibri"/>
          <w:bCs/>
        </w:rPr>
        <w:t xml:space="preserve">po </w:t>
      </w:r>
      <w:r w:rsidR="00C40660">
        <w:rPr>
          <w:rFonts w:cs="Calibri"/>
          <w:bCs/>
        </w:rPr>
        <w:t>pun.</w:t>
      </w:r>
      <w:r w:rsidR="00DA1CFE">
        <w:rPr>
          <w:rFonts w:cs="Calibri"/>
          <w:bCs/>
        </w:rPr>
        <w:t xml:space="preserve"> </w:t>
      </w:r>
      <w:r w:rsidR="00C40660">
        <w:t>Odvjetnik</w:t>
      </w:r>
      <w:r w:rsidRPr="00820DAC">
        <w:t xml:space="preserve"> Krešimir Medved</w:t>
      </w:r>
      <w:r w:rsidR="00DA1CFE">
        <w:t>, Osije</w:t>
      </w:r>
      <w:r w:rsidR="00C40660">
        <w:t xml:space="preserve">k, Šetalište kardinala Franje </w:t>
      </w:r>
      <w:proofErr w:type="spellStart"/>
      <w:r w:rsidR="00C40660">
        <w:t>Šepera</w:t>
      </w:r>
      <w:proofErr w:type="spellEnd"/>
      <w:r w:rsidR="00C40660">
        <w:t xml:space="preserve"> 13/II</w:t>
      </w:r>
    </w:p>
    <w:p w:rsidRDefault="00AB2894" w:rsidP="00AB2894" w:rsidR="00AB2894" w:rsidRPr="00F41301">
      <w:pPr>
        <w:ind w:hanging="705" w:left="705"/>
        <w:jc w:val="both"/>
      </w:pPr>
      <w:r w:rsidRPr="00F41301">
        <w:t>3.</w:t>
      </w:r>
      <w:r w:rsidRPr="00F41301">
        <w:tab/>
        <w:t xml:space="preserve">Općinski sud u Osijeku </w:t>
      </w:r>
      <w:proofErr w:type="spellStart"/>
      <w:r w:rsidRPr="00F41301">
        <w:t>zk</w:t>
      </w:r>
      <w:proofErr w:type="spellEnd"/>
      <w:r w:rsidRPr="00F41301">
        <w:t xml:space="preserve"> odjel Beli Manastir, </w:t>
      </w:r>
      <w:proofErr w:type="spellStart"/>
      <w:r w:rsidRPr="00F41301">
        <w:t>zk</w:t>
      </w:r>
      <w:proofErr w:type="spellEnd"/>
      <w:r w:rsidRPr="00F41301">
        <w:t xml:space="preserve"> odjel Našice, </w:t>
      </w:r>
      <w:proofErr w:type="spellStart"/>
      <w:r w:rsidRPr="00F41301">
        <w:t>zk</w:t>
      </w:r>
      <w:proofErr w:type="spellEnd"/>
      <w:r w:rsidRPr="00F41301">
        <w:t xml:space="preserve"> odjel Osijek i Općinski sud u Vukovaru, </w:t>
      </w:r>
      <w:proofErr w:type="spellStart"/>
      <w:r w:rsidRPr="00F41301">
        <w:t>zk</w:t>
      </w:r>
      <w:proofErr w:type="spellEnd"/>
      <w:r w:rsidRPr="00F41301">
        <w:t xml:space="preserve"> odjel Vukovar </w:t>
      </w:r>
      <w:bookmarkStart w:name="_GoBack" w:id="0"/>
      <w:bookmarkEnd w:id="0"/>
    </w:p>
    <w:p w:rsidRDefault="00AB2894" w:rsidP="00AB2894" w:rsidR="00AB2894" w:rsidRPr="00F41301">
      <w:pPr>
        <w:jc w:val="both"/>
      </w:pPr>
      <w:r w:rsidRPr="00F41301">
        <w:t>4.</w:t>
      </w:r>
      <w:r w:rsidRPr="00F41301">
        <w:tab/>
        <w:t>RH MF Porezna uprava Beli Manastir</w:t>
      </w:r>
    </w:p>
    <w:p w:rsidRDefault="00AB2894" w:rsidP="00AB2894" w:rsidR="00AB2894" w:rsidRPr="00F41301">
      <w:pPr>
        <w:jc w:val="both"/>
      </w:pPr>
      <w:r w:rsidRPr="00F41301">
        <w:t>5.</w:t>
      </w:r>
      <w:r w:rsidRPr="00F41301">
        <w:tab/>
        <w:t xml:space="preserve">e-oglasna ploča </w:t>
      </w:r>
    </w:p>
    <w:p w:rsidRDefault="00AB2894" w:rsidP="00AB2894" w:rsidR="00AB2894" w:rsidRPr="00F41301">
      <w:pPr>
        <w:jc w:val="both"/>
      </w:pPr>
      <w:r w:rsidRPr="00F41301">
        <w:t>6.</w:t>
      </w:r>
      <w:r w:rsidRPr="00F41301">
        <w:tab/>
        <w:t>FINA Osijek</w:t>
      </w:r>
    </w:p>
    <w:p w:rsidRDefault="00AB2894" w:rsidP="00AB2894" w:rsidR="003325A0" w:rsidRPr="00BA0A4B">
      <w:pPr>
        <w:jc w:val="both"/>
        <w:rPr>
          <w:bCs/>
        </w:rPr>
      </w:pPr>
      <w:r w:rsidRPr="00F41301">
        <w:t>7.</w:t>
      </w:r>
      <w:r w:rsidRPr="00F41301">
        <w:tab/>
      </w:r>
      <w:proofErr w:type="spellStart"/>
      <w:r w:rsidR="00BF0180">
        <w:t>ref</w:t>
      </w:r>
      <w:proofErr w:type="spellEnd"/>
      <w:r w:rsidR="00BF0180">
        <w:t>.</w:t>
      </w: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/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</w:t>
      </w:r>
      <w:r w:rsidRPr="00BA0A4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 xml:space="preserve">                                                                                                                                </w:t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  </w:t>
      </w:r>
      <w:r w:rsidRPr="00BA0A4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6D3C3F" w:rsidP="008615FD" w:rsidR="006D3C3F" w:rsidRPr="00BA0A4B"/>
    <w:sectPr w:rsidSect="00606835" w:rsidR="006D3C3F" w:rsidRPr="00BA0A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9F9" w:rsidR="00E129F9">
      <w:r>
        <w:separator/>
      </w:r>
    </w:p>
  </w:endnote>
  <w:endnote w:id="0" w:type="continuationSeparator">
    <w:p w:rsidRDefault="00E129F9" w:rsidR="00E12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9F9" w:rsidR="00E129F9">
      <w:r>
        <w:separator/>
      </w:r>
    </w:p>
  </w:footnote>
  <w:footnote w:id="0" w:type="continuationSeparator">
    <w:p w:rsidRDefault="00E129F9" w:rsidR="00E12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38B" w:rsidP="00F718C0" w:rsidR="009443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38B" w:rsidR="009443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38B" w:rsidP="00F718C0" w:rsidR="009443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142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94438B" w:rsidP="006E57C1" w:rsidR="006E57C1">
    <w:pPr>
      <w:pStyle w:val="Tijeloteksta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E57C1">
      <w:t>7 St-2205/16-96</w:t>
    </w:r>
  </w:p>
  <w:p w:rsidRDefault="0094438B" w:rsidP="006E57C1" w:rsidR="0094438B" w:rsidRPr="00877147">
    <w:pPr>
      <w:pStyle w:val="Tijeloteksta"/>
      <w:jc w:val="right"/>
      <w:rPr>
        <w:b/>
      </w:rPr>
    </w:pPr>
  </w:p>
  <w:p w:rsidRDefault="0094438B" w:rsidP="0038135F" w:rsidR="0094438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38B" w:rsidP="00CC16C6" w:rsidR="0094438B">
    <w:pPr>
      <w:pStyle w:val="Tijeloteksta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7 St-2205/16-9</w:t>
    </w:r>
    <w:r w:rsidR="006E57C1">
      <w:t>6</w:t>
    </w:r>
  </w:p>
  <w:p w:rsidRDefault="0094438B" w:rsidP="00974855" w:rsidR="0094438B">
    <w:pPr>
      <w:jc w:val="right"/>
    </w:pPr>
  </w:p>
  <w:p w:rsidRDefault="0094438B" w:rsidP="00DA1CFE" w:rsidR="0094438B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99067B"/>
    <w:multiLevelType w:val="hybridMultilevel"/>
    <w:tmpl w:val="11D8F4A4"/>
    <w:lvl w:tplc="C78CC9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2643DA"/>
    <w:multiLevelType w:val="hybridMultilevel"/>
    <w:tmpl w:val="8A6E0514"/>
    <w:lvl w:tplc="46269B1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90A05F3"/>
    <w:multiLevelType w:val="hybridMultilevel"/>
    <w:tmpl w:val="1078176A"/>
    <w:lvl w:tplc="A5CAB534" w:ilvl="0">
      <w:start w:val="3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85A388F"/>
    <w:multiLevelType w:val="hybridMultilevel"/>
    <w:tmpl w:val="9BD82A20"/>
    <w:lvl w:tplc="F1829B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6F170FAC"/>
    <w:multiLevelType w:val="hybridMultilevel"/>
    <w:tmpl w:val="C01C6AB8"/>
    <w:lvl w:tplc="B142C5B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77B"/>
    <w:rsid w:val="00003B60"/>
    <w:rsid w:val="00004F27"/>
    <w:rsid w:val="000060D6"/>
    <w:rsid w:val="00006803"/>
    <w:rsid w:val="00006A74"/>
    <w:rsid w:val="00010F89"/>
    <w:rsid w:val="00011F2C"/>
    <w:rsid w:val="000122BF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D9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A4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FF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40BC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6CF5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3EA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6B13"/>
    <w:rsid w:val="00257E9B"/>
    <w:rsid w:val="00257EDA"/>
    <w:rsid w:val="00260443"/>
    <w:rsid w:val="00260815"/>
    <w:rsid w:val="0026217E"/>
    <w:rsid w:val="00262A35"/>
    <w:rsid w:val="00262F86"/>
    <w:rsid w:val="0026698D"/>
    <w:rsid w:val="00273B2E"/>
    <w:rsid w:val="00273B39"/>
    <w:rsid w:val="00276BE9"/>
    <w:rsid w:val="00277609"/>
    <w:rsid w:val="002811C3"/>
    <w:rsid w:val="0028153C"/>
    <w:rsid w:val="00282E30"/>
    <w:rsid w:val="00283734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B596E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3BEE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6BC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5795B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084C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352"/>
    <w:rsid w:val="003C14CB"/>
    <w:rsid w:val="003C1F87"/>
    <w:rsid w:val="003C2067"/>
    <w:rsid w:val="003C7070"/>
    <w:rsid w:val="003D0D80"/>
    <w:rsid w:val="003D184F"/>
    <w:rsid w:val="003D1992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A8C"/>
    <w:rsid w:val="003F451F"/>
    <w:rsid w:val="003F686D"/>
    <w:rsid w:val="0040025C"/>
    <w:rsid w:val="00401E16"/>
    <w:rsid w:val="0040305A"/>
    <w:rsid w:val="0040334E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1E35"/>
    <w:rsid w:val="00442D99"/>
    <w:rsid w:val="004458F1"/>
    <w:rsid w:val="00446E1B"/>
    <w:rsid w:val="00450039"/>
    <w:rsid w:val="0045032F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6770A"/>
    <w:rsid w:val="00471601"/>
    <w:rsid w:val="004717FF"/>
    <w:rsid w:val="004728FD"/>
    <w:rsid w:val="0047338B"/>
    <w:rsid w:val="00475155"/>
    <w:rsid w:val="0047589D"/>
    <w:rsid w:val="004766DB"/>
    <w:rsid w:val="0047684D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34BC"/>
    <w:rsid w:val="004D48CA"/>
    <w:rsid w:val="004D4A74"/>
    <w:rsid w:val="004D4D12"/>
    <w:rsid w:val="004D536E"/>
    <w:rsid w:val="004D5674"/>
    <w:rsid w:val="004D58F1"/>
    <w:rsid w:val="004D5A8C"/>
    <w:rsid w:val="004D6158"/>
    <w:rsid w:val="004D7447"/>
    <w:rsid w:val="004E4381"/>
    <w:rsid w:val="004E5250"/>
    <w:rsid w:val="004F0B03"/>
    <w:rsid w:val="004F2AA7"/>
    <w:rsid w:val="004F3C29"/>
    <w:rsid w:val="004F3DD6"/>
    <w:rsid w:val="004F422A"/>
    <w:rsid w:val="004F5315"/>
    <w:rsid w:val="004F5AF1"/>
    <w:rsid w:val="004F5DD4"/>
    <w:rsid w:val="004F7E41"/>
    <w:rsid w:val="005013B9"/>
    <w:rsid w:val="00503088"/>
    <w:rsid w:val="00504BBF"/>
    <w:rsid w:val="00504C4B"/>
    <w:rsid w:val="0050594E"/>
    <w:rsid w:val="005069B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E7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1E4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3A5A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31E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3719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85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7C1"/>
    <w:rsid w:val="006E651D"/>
    <w:rsid w:val="006F08C0"/>
    <w:rsid w:val="006F1C17"/>
    <w:rsid w:val="006F282E"/>
    <w:rsid w:val="006F3F27"/>
    <w:rsid w:val="006F48BA"/>
    <w:rsid w:val="006F51D9"/>
    <w:rsid w:val="006F616D"/>
    <w:rsid w:val="006F6C19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756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2A1D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D4061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8A2"/>
    <w:rsid w:val="007F5CA3"/>
    <w:rsid w:val="007F638A"/>
    <w:rsid w:val="007F7C97"/>
    <w:rsid w:val="0080076F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AC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0FCF"/>
    <w:rsid w:val="00841584"/>
    <w:rsid w:val="008419D8"/>
    <w:rsid w:val="00843992"/>
    <w:rsid w:val="00844E84"/>
    <w:rsid w:val="0084606E"/>
    <w:rsid w:val="00847232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30D"/>
    <w:rsid w:val="00856E0B"/>
    <w:rsid w:val="0085711C"/>
    <w:rsid w:val="008615FD"/>
    <w:rsid w:val="0086164D"/>
    <w:rsid w:val="00862BE1"/>
    <w:rsid w:val="00862E57"/>
    <w:rsid w:val="0086350F"/>
    <w:rsid w:val="00865C65"/>
    <w:rsid w:val="00870CA7"/>
    <w:rsid w:val="00871CB1"/>
    <w:rsid w:val="00872876"/>
    <w:rsid w:val="00875DAB"/>
    <w:rsid w:val="00877147"/>
    <w:rsid w:val="00877FF1"/>
    <w:rsid w:val="00880DC7"/>
    <w:rsid w:val="00881463"/>
    <w:rsid w:val="008814C5"/>
    <w:rsid w:val="00882502"/>
    <w:rsid w:val="00884841"/>
    <w:rsid w:val="00886343"/>
    <w:rsid w:val="008877EC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1214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1EDE"/>
    <w:rsid w:val="008D47D4"/>
    <w:rsid w:val="008D5F88"/>
    <w:rsid w:val="008E175A"/>
    <w:rsid w:val="008E27E6"/>
    <w:rsid w:val="008E2B0E"/>
    <w:rsid w:val="008E2D4B"/>
    <w:rsid w:val="008E439F"/>
    <w:rsid w:val="008E6F1B"/>
    <w:rsid w:val="008F0E90"/>
    <w:rsid w:val="008F1DC4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69FD"/>
    <w:rsid w:val="009178B4"/>
    <w:rsid w:val="00917CF8"/>
    <w:rsid w:val="00921407"/>
    <w:rsid w:val="00921C7F"/>
    <w:rsid w:val="00922FFF"/>
    <w:rsid w:val="009232C0"/>
    <w:rsid w:val="009256A6"/>
    <w:rsid w:val="009257C8"/>
    <w:rsid w:val="00925B93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087"/>
    <w:rsid w:val="00943607"/>
    <w:rsid w:val="00944387"/>
    <w:rsid w:val="0094438B"/>
    <w:rsid w:val="009451CC"/>
    <w:rsid w:val="009473AB"/>
    <w:rsid w:val="00947940"/>
    <w:rsid w:val="00947E39"/>
    <w:rsid w:val="00950D43"/>
    <w:rsid w:val="00950EDC"/>
    <w:rsid w:val="009521F0"/>
    <w:rsid w:val="009525E8"/>
    <w:rsid w:val="00953934"/>
    <w:rsid w:val="00953DC8"/>
    <w:rsid w:val="00956F68"/>
    <w:rsid w:val="00957B9E"/>
    <w:rsid w:val="00961ECA"/>
    <w:rsid w:val="00963E70"/>
    <w:rsid w:val="0096466A"/>
    <w:rsid w:val="00965775"/>
    <w:rsid w:val="00965929"/>
    <w:rsid w:val="00966C03"/>
    <w:rsid w:val="0096702B"/>
    <w:rsid w:val="009672A9"/>
    <w:rsid w:val="00967478"/>
    <w:rsid w:val="009723C8"/>
    <w:rsid w:val="00974855"/>
    <w:rsid w:val="00976BC0"/>
    <w:rsid w:val="00980CC4"/>
    <w:rsid w:val="00981007"/>
    <w:rsid w:val="00981933"/>
    <w:rsid w:val="00981D54"/>
    <w:rsid w:val="00982CBC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2E55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06DC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0CE8"/>
    <w:rsid w:val="00A21B4F"/>
    <w:rsid w:val="00A22BB8"/>
    <w:rsid w:val="00A246FD"/>
    <w:rsid w:val="00A27F09"/>
    <w:rsid w:val="00A3031B"/>
    <w:rsid w:val="00A3191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8CC"/>
    <w:rsid w:val="00A5302C"/>
    <w:rsid w:val="00A557DF"/>
    <w:rsid w:val="00A562C8"/>
    <w:rsid w:val="00A56501"/>
    <w:rsid w:val="00A56F1E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75F5D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894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C1D"/>
    <w:rsid w:val="00AF1A34"/>
    <w:rsid w:val="00AF22F6"/>
    <w:rsid w:val="00AF31C8"/>
    <w:rsid w:val="00AF3ECC"/>
    <w:rsid w:val="00AF584A"/>
    <w:rsid w:val="00AF5B14"/>
    <w:rsid w:val="00AF6846"/>
    <w:rsid w:val="00AF6C13"/>
    <w:rsid w:val="00AF7DAE"/>
    <w:rsid w:val="00B026F7"/>
    <w:rsid w:val="00B0554D"/>
    <w:rsid w:val="00B1351D"/>
    <w:rsid w:val="00B14188"/>
    <w:rsid w:val="00B14FFC"/>
    <w:rsid w:val="00B15F6D"/>
    <w:rsid w:val="00B162DF"/>
    <w:rsid w:val="00B20AD5"/>
    <w:rsid w:val="00B20B46"/>
    <w:rsid w:val="00B20ED1"/>
    <w:rsid w:val="00B21CCE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1E36"/>
    <w:rsid w:val="00B62149"/>
    <w:rsid w:val="00B627B3"/>
    <w:rsid w:val="00B67BBF"/>
    <w:rsid w:val="00B7024E"/>
    <w:rsid w:val="00B71B8B"/>
    <w:rsid w:val="00B737B4"/>
    <w:rsid w:val="00B73CC6"/>
    <w:rsid w:val="00B74FDD"/>
    <w:rsid w:val="00B759B4"/>
    <w:rsid w:val="00B766CA"/>
    <w:rsid w:val="00B80142"/>
    <w:rsid w:val="00B80EAE"/>
    <w:rsid w:val="00B821DD"/>
    <w:rsid w:val="00B8355E"/>
    <w:rsid w:val="00B83CFF"/>
    <w:rsid w:val="00B86A6A"/>
    <w:rsid w:val="00B87FA0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A4B"/>
    <w:rsid w:val="00BA0CE3"/>
    <w:rsid w:val="00BA3D45"/>
    <w:rsid w:val="00BA3E22"/>
    <w:rsid w:val="00BA4EA6"/>
    <w:rsid w:val="00BA73A8"/>
    <w:rsid w:val="00BA7931"/>
    <w:rsid w:val="00BB0102"/>
    <w:rsid w:val="00BB01C2"/>
    <w:rsid w:val="00BB0826"/>
    <w:rsid w:val="00BB3177"/>
    <w:rsid w:val="00BB3E82"/>
    <w:rsid w:val="00BB72F3"/>
    <w:rsid w:val="00BB752B"/>
    <w:rsid w:val="00BB7CF0"/>
    <w:rsid w:val="00BB7E08"/>
    <w:rsid w:val="00BC3425"/>
    <w:rsid w:val="00BC3441"/>
    <w:rsid w:val="00BC50C5"/>
    <w:rsid w:val="00BC77A9"/>
    <w:rsid w:val="00BC792D"/>
    <w:rsid w:val="00BC7B05"/>
    <w:rsid w:val="00BC7C5E"/>
    <w:rsid w:val="00BD0A07"/>
    <w:rsid w:val="00BD1A0A"/>
    <w:rsid w:val="00BD1AA6"/>
    <w:rsid w:val="00BD4899"/>
    <w:rsid w:val="00BD5693"/>
    <w:rsid w:val="00BD6E08"/>
    <w:rsid w:val="00BE018E"/>
    <w:rsid w:val="00BE0835"/>
    <w:rsid w:val="00BE267B"/>
    <w:rsid w:val="00BE550E"/>
    <w:rsid w:val="00BE559E"/>
    <w:rsid w:val="00BE5CC6"/>
    <w:rsid w:val="00BF0180"/>
    <w:rsid w:val="00BF1493"/>
    <w:rsid w:val="00BF2AF3"/>
    <w:rsid w:val="00BF3E59"/>
    <w:rsid w:val="00BF46FE"/>
    <w:rsid w:val="00BF532F"/>
    <w:rsid w:val="00BF70D6"/>
    <w:rsid w:val="00BF7E1D"/>
    <w:rsid w:val="00C00292"/>
    <w:rsid w:val="00C02E24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660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6B0"/>
    <w:rsid w:val="00C65C76"/>
    <w:rsid w:val="00C65C7C"/>
    <w:rsid w:val="00C67F4E"/>
    <w:rsid w:val="00C70AB2"/>
    <w:rsid w:val="00C71A39"/>
    <w:rsid w:val="00C73E39"/>
    <w:rsid w:val="00C7409B"/>
    <w:rsid w:val="00C74B21"/>
    <w:rsid w:val="00C777F3"/>
    <w:rsid w:val="00C82179"/>
    <w:rsid w:val="00C82B5E"/>
    <w:rsid w:val="00C82CCB"/>
    <w:rsid w:val="00C83233"/>
    <w:rsid w:val="00C83A3A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3A1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90B"/>
    <w:rsid w:val="00CB24A8"/>
    <w:rsid w:val="00CB312D"/>
    <w:rsid w:val="00CB3876"/>
    <w:rsid w:val="00CB4BE0"/>
    <w:rsid w:val="00CB54F1"/>
    <w:rsid w:val="00CB64C3"/>
    <w:rsid w:val="00CB7057"/>
    <w:rsid w:val="00CC0427"/>
    <w:rsid w:val="00CC16C6"/>
    <w:rsid w:val="00CC31B6"/>
    <w:rsid w:val="00CC3A70"/>
    <w:rsid w:val="00CC6031"/>
    <w:rsid w:val="00CC6DCF"/>
    <w:rsid w:val="00CC76A6"/>
    <w:rsid w:val="00CD0772"/>
    <w:rsid w:val="00CD1962"/>
    <w:rsid w:val="00CD2560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967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CFE"/>
    <w:rsid w:val="00DA2971"/>
    <w:rsid w:val="00DA2DE2"/>
    <w:rsid w:val="00DA3097"/>
    <w:rsid w:val="00DA4C7E"/>
    <w:rsid w:val="00DA5644"/>
    <w:rsid w:val="00DA6841"/>
    <w:rsid w:val="00DB030F"/>
    <w:rsid w:val="00DB032C"/>
    <w:rsid w:val="00DB1BF9"/>
    <w:rsid w:val="00DB51A7"/>
    <w:rsid w:val="00DB5992"/>
    <w:rsid w:val="00DB6077"/>
    <w:rsid w:val="00DB62A5"/>
    <w:rsid w:val="00DB77DD"/>
    <w:rsid w:val="00DC2A34"/>
    <w:rsid w:val="00DC5E34"/>
    <w:rsid w:val="00DC6143"/>
    <w:rsid w:val="00DC7EA3"/>
    <w:rsid w:val="00DD1593"/>
    <w:rsid w:val="00DD3504"/>
    <w:rsid w:val="00DD58B4"/>
    <w:rsid w:val="00DD6F38"/>
    <w:rsid w:val="00DD6FC6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F5"/>
    <w:rsid w:val="00E053C9"/>
    <w:rsid w:val="00E069FB"/>
    <w:rsid w:val="00E06D0C"/>
    <w:rsid w:val="00E07772"/>
    <w:rsid w:val="00E11205"/>
    <w:rsid w:val="00E11EB7"/>
    <w:rsid w:val="00E129F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948"/>
    <w:rsid w:val="00E50AFC"/>
    <w:rsid w:val="00E5259F"/>
    <w:rsid w:val="00E53385"/>
    <w:rsid w:val="00E539D1"/>
    <w:rsid w:val="00E54E43"/>
    <w:rsid w:val="00E553FF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0C9D"/>
    <w:rsid w:val="00E91105"/>
    <w:rsid w:val="00E91787"/>
    <w:rsid w:val="00E91BDC"/>
    <w:rsid w:val="00E93021"/>
    <w:rsid w:val="00E9484C"/>
    <w:rsid w:val="00E9508B"/>
    <w:rsid w:val="00E95587"/>
    <w:rsid w:val="00E95F08"/>
    <w:rsid w:val="00E9704E"/>
    <w:rsid w:val="00EA29D7"/>
    <w:rsid w:val="00EA2C98"/>
    <w:rsid w:val="00EA599C"/>
    <w:rsid w:val="00EB0700"/>
    <w:rsid w:val="00EB0FA3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04F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D9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5A2"/>
    <w:rsid w:val="00F34984"/>
    <w:rsid w:val="00F373FB"/>
    <w:rsid w:val="00F37FD9"/>
    <w:rsid w:val="00F40741"/>
    <w:rsid w:val="00F408E8"/>
    <w:rsid w:val="00F41301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CD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8623E"/>
    <w:rsid w:val="00F90246"/>
    <w:rsid w:val="00F92006"/>
    <w:rsid w:val="00F92BA0"/>
    <w:rsid w:val="00F93170"/>
    <w:rsid w:val="00F9354C"/>
    <w:rsid w:val="00F9429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3D5B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7E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9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79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79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9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9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7E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9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79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79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9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9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34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6704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69870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2035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022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997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19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284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01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58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18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30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4648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7494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48498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1989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1704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8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272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85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807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9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6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43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8905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73985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4587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65828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02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17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64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36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45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6540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9529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371249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25864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10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1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664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0158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St-2205/2016-96</izvorni_sadrzaj>
    <derivirana_varijabla naziv="DomainObject.Oznaka_1">St-2205/2016-96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pisarnici samo svežanj 7</izvorni_sadrzaj>
    <derivirana_varijabla naziv="DomainObject.Predmet.PrimjedbaSuca_1">U pisarnici samo svežanj 7</derivirana_varijabla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St-2205/2016-96</izvorni_sadrzaj>
    <derivirana_varijabla naziv="DomainObject.PoslovniBrojDokumenta_1">St-2205/2016-96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St-2205/2016-79</izvorni_sadrzaj>
    <derivirana_varijabla naziv="DomainObject.PredzadnjaOdlukaIzPredmeta.Oznaka_1">St-2205/2016-79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75BF0-EB9D-4433-B223-88697B4F3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3048</properties:Words>
  <properties:Characters>18158</properties:Characters>
  <properties:Lines>480</properties:Lines>
  <properties:Paragraphs>86</properties:Paragraphs>
  <properties:TotalTime>965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2018-10-29T06:58:00Z</cp:lastPrinted>
  <dcterms:modified xmlns:xsi="http://www.w3.org/2001/XMLSchema-instance" xsi:type="dcterms:W3CDTF">2018-10-29T07:02:00Z</dcterms:modified>
  <cp:revision>748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10</vt:i4>
  </prop:property>
  <prop:property name="Naslov" pid="4" fmtid="{D5CDD505-2E9C-101B-9397-08002B2CF9AE}">
    <vt:lpwstr>St-2205/2016-96 / Odluka - Rješenje - prodaja (2205-16_EKO_GRADNJA_(1).docx)</vt:lpwstr>
  </prop:property>
  <prop:property name="CC_coloring" pid="5" fmtid="{D5CDD505-2E9C-101B-9397-08002B2CF9AE}">
    <vt:bool>true</vt:bool>
  </prop:property>
</prop:Properties>
</file>