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21b9f" w14:paraId="4821b9f" w:rsidRDefault="00590943" w:rsidP="009D7220" w:rsidR="00BC2AA3" w:rsidRPr="006A62B7">
      <w:pPr>
        <w:jc w:val="right"/>
        <w15:collapsed w:val="false"/>
      </w:pPr>
      <w:bookmarkStart w:name="_GoBack" w:id="0"/>
      <w:bookmarkEnd w:id="0"/>
      <w:r w:rsidRPr="006A62B7">
        <w:tab/>
        <w:t>Poslovni broj 1 St-</w:t>
      </w:r>
      <w:r w:rsidR="00B64703">
        <w:t>984</w:t>
      </w:r>
      <w:r w:rsidR="006F7DC4">
        <w:t>/16-</w:t>
      </w:r>
      <w:r w:rsidR="00B64703">
        <w:t>1</w:t>
      </w:r>
      <w:r w:rsidR="003F6638">
        <w:t>6</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64703">
        <w:t xml:space="preserve">MRAV </w:t>
      </w:r>
      <w:r w:rsidR="006F7DC4">
        <w:t xml:space="preserve">d.o.o., </w:t>
      </w:r>
      <w:r w:rsidR="00B64703">
        <w:t>Zadar, Put Dikla 53</w:t>
      </w:r>
      <w:r w:rsidR="00DF1AFA">
        <w:t xml:space="preserve">, OIB: </w:t>
      </w:r>
      <w:r w:rsidR="00B64703">
        <w:t>99607961098</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8E03B0">
        <w:t>25.</w:t>
      </w:r>
      <w:r w:rsidR="00934810">
        <w:t xml:space="preserve"> </w:t>
      </w:r>
      <w:r w:rsidR="003F6638">
        <w:t>svibnja</w:t>
      </w:r>
      <w:r w:rsidR="00587A8A">
        <w:t xml:space="preserve">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64703">
        <w:t>MRAV d.o.o., Zadar, Put Dikla 53, OIB: 99607961098</w:t>
      </w:r>
      <w:r w:rsidR="00E55A42">
        <w:t xml:space="preserve"> </w:t>
      </w:r>
      <w:r w:rsidRPr="006A62B7">
        <w:t xml:space="preserve">stečajni </w:t>
      </w:r>
      <w:r w:rsidR="00AA36F9">
        <w:t xml:space="preserve"> </w:t>
      </w:r>
      <w:r w:rsidRPr="006A62B7">
        <w:t xml:space="preserve">postupak otvoren je dana </w:t>
      </w:r>
      <w:r w:rsidR="008E03B0">
        <w:t>25.</w:t>
      </w:r>
      <w:r w:rsidR="00934810">
        <w:t xml:space="preserve"> </w:t>
      </w:r>
      <w:r w:rsidR="003F6638">
        <w:t>svibnja</w:t>
      </w:r>
      <w:r w:rsidR="00F26669">
        <w:t xml:space="preserve"> </w:t>
      </w:r>
      <w:r>
        <w:t>201</w:t>
      </w:r>
      <w:r w:rsidR="00587A8A">
        <w:t>7</w:t>
      </w:r>
      <w:r w:rsidRPr="006A62B7">
        <w:t xml:space="preserve">. u </w:t>
      </w:r>
      <w:r w:rsidR="008E03B0">
        <w:t>13,10</w:t>
      </w:r>
      <w:r w:rsidR="00985416">
        <w:t xml:space="preserve"> </w:t>
      </w:r>
      <w:r w:rsidR="00587A8A">
        <w:t xml:space="preserve">sati kada je ovo rješenje </w:t>
      </w:r>
      <w:r w:rsidRPr="006A62B7">
        <w:t xml:space="preserve">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11E17">
        <w:t>Radojka Danek</w:t>
      </w:r>
      <w:r w:rsidR="00186D9B" w:rsidRPr="0022320B">
        <w:t xml:space="preserve">, </w:t>
      </w:r>
      <w:r w:rsidR="00B11E17">
        <w:t>Šibenik, P. Preradovića 6</w:t>
      </w:r>
      <w:r w:rsidR="00DF1AFA">
        <w:t xml:space="preserve">, </w:t>
      </w:r>
      <w:r w:rsidR="00C843A4">
        <w:t xml:space="preserve">OIB: </w:t>
      </w:r>
      <w:r w:rsidR="00B11E17">
        <w:t>78988701424</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B64703">
        <w:t>MRAV d.o.o., Zadar, Put Dikla 53, OIB: 99607961098</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64703">
        <w:t>10. kolovoza</w:t>
      </w:r>
      <w:r w:rsidR="00C52D13">
        <w:t xml:space="preserve"> 2016</w:t>
      </w:r>
      <w:r w:rsidRPr="00CE76CB">
        <w:t xml:space="preserve">., rješenjem ovog suda od </w:t>
      </w:r>
      <w:r w:rsidR="00B64703">
        <w:t>17. kolovoza</w:t>
      </w:r>
      <w:r w:rsidR="002F1652">
        <w:t xml:space="preserve"> 2016</w:t>
      </w:r>
      <w:r w:rsidRPr="00CE76CB">
        <w:t>. pokrenut je prethodni postupak nad dužnikom</w:t>
      </w:r>
      <w:r w:rsidR="00DF1AFA">
        <w:t xml:space="preserve"> </w:t>
      </w:r>
      <w:r w:rsidR="00B64703">
        <w:t>MRAV d.o.o., Zadar, Put Dikla 53, OIB: 99607961098</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B64703">
        <w:t>984</w:t>
      </w:r>
      <w:r w:rsidR="006F7DC4">
        <w:t>/16-</w:t>
      </w:r>
      <w:r w:rsidR="00B64703">
        <w:t>8</w:t>
      </w:r>
      <w:r w:rsidRPr="006A62B7">
        <w:t xml:space="preserve"> od </w:t>
      </w:r>
      <w:r>
        <w:t xml:space="preserve">dana </w:t>
      </w:r>
      <w:r w:rsidR="00B64703">
        <w:t>31. kolovoza</w:t>
      </w:r>
      <w:r w:rsidR="00C52D13">
        <w:t xml:space="preserve"> 2016.,</w:t>
      </w:r>
      <w:r w:rsidRPr="006A62B7">
        <w:t xml:space="preserve"> imenovan je privremeni stečajni upravitelj koji je izvješće dostavio dana </w:t>
      </w:r>
      <w:r w:rsidR="00B64703">
        <w:t>23. rujna</w:t>
      </w:r>
      <w:r w:rsidR="00934810">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934810">
      <w:pPr>
        <w:ind w:firstLine="708"/>
        <w:jc w:val="both"/>
      </w:pPr>
      <w:r w:rsidRPr="00DF1AFA">
        <w:t xml:space="preserve">Rješenje kojim su vjerovnici pozvani na uplatu predujma objavljeno je na e-oglasnoj ploči suda dana </w:t>
      </w:r>
      <w:r w:rsidR="00B11E17">
        <w:t>30. rujna</w:t>
      </w:r>
      <w:r w:rsidR="00C52D13" w:rsidRPr="00DF1AFA">
        <w:t xml:space="preserve"> 2016</w:t>
      </w:r>
      <w:r w:rsidRPr="00DF1AFA">
        <w:t xml:space="preserve">., temeljem čega je rok za uplatu predujma istekao dana </w:t>
      </w:r>
      <w:r w:rsidR="00934810" w:rsidRPr="00934810">
        <w:t>25. listopada</w:t>
      </w:r>
      <w:r w:rsidR="009D7220" w:rsidRPr="00934810">
        <w:t xml:space="preserve"> </w:t>
      </w:r>
      <w:r w:rsidR="00C52D13" w:rsidRPr="00934810">
        <w:t>2016</w:t>
      </w:r>
      <w:r w:rsidR="00AA36F9" w:rsidRPr="00934810">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587A8A" w:rsidP="00587A8A" w:rsidR="00587A8A">
      <w:pPr>
        <w:ind w:firstLine="708"/>
        <w:jc w:val="both"/>
      </w:pPr>
      <w:r>
        <w:t>Izbor stečajnog upravitelja izvršen je na temelju odredbe čl. 85. st. 2. Stečajnog zakona.</w:t>
      </w:r>
    </w:p>
    <w:p w:rsidRDefault="00587A8A" w:rsidP="00587A8A" w:rsidR="00587A8A">
      <w:pPr>
        <w:ind w:firstLine="708"/>
        <w:jc w:val="both"/>
      </w:pPr>
      <w:r>
        <w:t>Nalog iz točke V</w:t>
      </w:r>
      <w:r>
        <w:rPr>
          <w:b/>
        </w:rPr>
        <w:t xml:space="preserve"> </w:t>
      </w:r>
      <w: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87A8A" w:rsidP="00587A8A" w:rsidR="00587A8A">
      <w:pPr>
        <w:ind w:firstLine="705"/>
        <w:jc w:val="both"/>
      </w:pPr>
      <w:r>
        <w:t>Stoga je odlučeno kao u izreci.</w:t>
      </w:r>
      <w:r>
        <w:tab/>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8E03B0">
        <w:t>25.</w:t>
      </w:r>
      <w:r w:rsidR="00934810">
        <w:t xml:space="preserve"> </w:t>
      </w:r>
      <w:r w:rsidR="003F6638">
        <w:t>svibnja</w:t>
      </w:r>
      <w:r w:rsidR="002B20BC">
        <w:t xml:space="preserve"> </w:t>
      </w:r>
      <w:r w:rsidR="00F26669">
        <w:t xml:space="preserve"> </w:t>
      </w:r>
      <w:r>
        <w:t>201</w:t>
      </w:r>
      <w:r w:rsidR="00587A8A">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3F6638">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3F6638">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3F6638">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44BF">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B64703">
      <w:t>984</w:t>
    </w:r>
    <w:r w:rsidR="006F7DC4">
      <w:t>/16-</w:t>
    </w:r>
    <w:r w:rsidR="003F6638">
      <w:t>16</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3BEE"/>
    <w:rsid w:val="000B7715"/>
    <w:rsid w:val="000D7790"/>
    <w:rsid w:val="001144F4"/>
    <w:rsid w:val="00117181"/>
    <w:rsid w:val="001441EB"/>
    <w:rsid w:val="00152E13"/>
    <w:rsid w:val="001540AB"/>
    <w:rsid w:val="00161F86"/>
    <w:rsid w:val="00186D9B"/>
    <w:rsid w:val="00215D49"/>
    <w:rsid w:val="00216EE2"/>
    <w:rsid w:val="00221D5E"/>
    <w:rsid w:val="00236C5C"/>
    <w:rsid w:val="00242766"/>
    <w:rsid w:val="00252C35"/>
    <w:rsid w:val="00272170"/>
    <w:rsid w:val="002A25D5"/>
    <w:rsid w:val="002B20BC"/>
    <w:rsid w:val="002C1F71"/>
    <w:rsid w:val="002C3F74"/>
    <w:rsid w:val="002F1652"/>
    <w:rsid w:val="00315BAD"/>
    <w:rsid w:val="0034570F"/>
    <w:rsid w:val="003466FE"/>
    <w:rsid w:val="00347F8C"/>
    <w:rsid w:val="00353B45"/>
    <w:rsid w:val="003544BF"/>
    <w:rsid w:val="003572C6"/>
    <w:rsid w:val="003A0F96"/>
    <w:rsid w:val="003C52E1"/>
    <w:rsid w:val="003F6638"/>
    <w:rsid w:val="003F68D8"/>
    <w:rsid w:val="003F769A"/>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87A8A"/>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E03B0"/>
    <w:rsid w:val="008F0D7C"/>
    <w:rsid w:val="00934810"/>
    <w:rsid w:val="00946BCA"/>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11E17"/>
    <w:rsid w:val="00B20829"/>
    <w:rsid w:val="00B45C7F"/>
    <w:rsid w:val="00B604A8"/>
    <w:rsid w:val="00B64703"/>
    <w:rsid w:val="00B85A8A"/>
    <w:rsid w:val="00BA5150"/>
    <w:rsid w:val="00BB0D8F"/>
    <w:rsid w:val="00BC2AA3"/>
    <w:rsid w:val="00C33171"/>
    <w:rsid w:val="00C35145"/>
    <w:rsid w:val="00C52D13"/>
    <w:rsid w:val="00C843A4"/>
    <w:rsid w:val="00CA793B"/>
    <w:rsid w:val="00CD2D99"/>
    <w:rsid w:val="00CE4609"/>
    <w:rsid w:val="00CE76CB"/>
    <w:rsid w:val="00CE7D3D"/>
    <w:rsid w:val="00D07F8B"/>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544BF"/>
    <w:rPr>
      <w:color w:val="808080"/>
      <w:bdr w:space="0" w:sz="0" w:color="auto" w:val="none"/>
      <w:shd w:fill="auto" w:color="auto" w:val="clear"/>
    </w:rPr>
  </w:style>
  <w:style w:customStyle="true" w:styleId="eSPISCCParagraphDefaultFont" w:type="character">
    <w:name w:val="eSPIS_CC_Paragraph Default Font"/>
    <w:basedOn w:val="Zadanifontodlomka"/>
    <w:rsid w:val="003544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44BF"/>
    <w:rPr>
      <w:bdr w:space="0" w:sz="0" w:color="auto" w:val="none"/>
      <w:shd w:fill="FFFFCC" w:color="auto" w:val="clear"/>
      <w:lang w:val="hr-HR"/>
    </w:rPr>
  </w:style>
  <w:style w:customStyle="true" w:styleId="PozadinaSvijetloCrvena" w:type="character">
    <w:name w:val="Pozadina_SvijetloCrvena"/>
    <w:basedOn w:val="eSPISCCParagraphDefaultFont"/>
    <w:rsid w:val="003544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44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544BF"/>
    <w:rPr>
      <w:color w:val="808080"/>
      <w:bdr w:color="auto" w:space="0" w:sz="0" w:val="none"/>
      <w:shd w:color="auto" w:fill="auto" w:val="clear"/>
    </w:rPr>
  </w:style>
  <w:style w:customStyle="1" w:styleId="eSPISCCParagraphDefaultFont" w:type="character">
    <w:name w:val="eSPIS_CC_Paragraph Default Font"/>
    <w:basedOn w:val="Zadanifontodlomka"/>
    <w:rsid w:val="003544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44BF"/>
    <w:rPr>
      <w:bdr w:color="auto" w:space="0" w:sz="0" w:val="none"/>
      <w:shd w:color="auto" w:fill="FFFFCC" w:val="clear"/>
      <w:lang w:val="hr-HR"/>
    </w:rPr>
  </w:style>
  <w:style w:customStyle="1" w:styleId="PozadinaSvijetloCrvena" w:type="character">
    <w:name w:val="Pozadina_SvijetloCrvena"/>
    <w:basedOn w:val="eSPISCCParagraphDefaultFont"/>
    <w:rsid w:val="003544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44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6571853">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St-984/2016</izvorni_sadrzaj>
    <derivirana_varijabla naziv="DomainObject.Predmet.OznakaBroj_1">St-984/2016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MRAV d.o.o. za završne radove u graditeljstvu</izvorni_sadrzaj>
    <derivirana_varijabla naziv="DomainObject.Predmet.ProtustrankaFormated_1">  MRAV d.o.o. za završne radove u graditeljstvu</derivirana_varijabla>
  </DomainObject.Predmet.ProtustrankaFormated>
  <DomainObject.Predmet.ProtustrankaFormatedOIB>
    <izvorni_sadrzaj>  MRAV d.o.o. za završne radove u graditeljstvu, OIB 99607961098</izvorni_sadrzaj>
    <derivirana_varijabla naziv="DomainObject.Predmet.ProtustrankaFormatedOIB_1">  MRAV d.o.o. za završne radove u graditeljstvu, OIB 99607961098</derivirana_varijabla>
  </DomainObject.Predmet.ProtustrankaFormatedOIB>
  <DomainObject.Predmet.ProtustrankaFormatedWithAdress>
    <izvorni_sadrzaj> MRAV d.o.o. za završne radove u graditeljstvu, Put Dikla 53, 23000 Zadar</izvorni_sadrzaj>
    <derivirana_varijabla naziv="DomainObject.Predmet.ProtustrankaFormatedWithAdress_1"> MRAV d.o.o. za završne radove u graditeljstvu, Put Dikla 53, 23000 Zadar</derivirana_varijabla>
  </DomainObject.Predmet.ProtustrankaFormatedWithAdress>
  <DomainObject.Predmet.ProtustrankaFormatedWithAdressOIB>
    <izvorni_sadrzaj> MRAV d.o.o. za završne radove u graditeljstvu, OIB 99607961098, Put Dikla 53, 23000 Zadar</izvorni_sadrzaj>
    <derivirana_varijabla naziv="DomainObject.Predmet.ProtustrankaFormatedWithAdressOIB_1"> MRAV d.o.o. za završne radove u graditeljstvu, OIB 99607961098, Put Dikla 53, 23000 Zadar</derivirana_varijabla>
  </DomainObject.Predmet.ProtustrankaFormatedWithAdressOIB>
  <DomainObject.Predmet.ProtustrankaWithAdress>
    <izvorni_sadrzaj>MRAV d.o.o. za završne radove u graditeljstvu Put Dikla 53, 23000 Zadar</izvorni_sadrzaj>
    <derivirana_varijabla naziv="DomainObject.Predmet.ProtustrankaWithAdress_1">MRAV d.o.o. za završne radove u graditeljstvu Put Dikla 53, 23000 Zadar</derivirana_varijabla>
  </DomainObject.Predmet.ProtustrankaWithAdress>
  <DomainObject.Predmet.ProtustrankaWithAdressOIB>
    <izvorni_sadrzaj>MRAV d.o.o. za završne radove u graditeljstvu, OIB 99607961098, Put Dikla 53, 23000 Zadar</izvorni_sadrzaj>
    <derivirana_varijabla naziv="DomainObject.Predmet.ProtustrankaWithAdressOIB_1">MRAV d.o.o. za završne radove u graditeljstvu, OIB 99607961098, Put Dikla 53, 23000 Zadar</derivirana_varijabla>
  </DomainObject.Predmet.ProtustrankaWithAdressOIB>
  <DomainObject.Predmet.ProtustrankaNazivFormated>
    <izvorni_sadrzaj>MRAV d.o.o. za završne radove u graditeljstvu</izvorni_sadrzaj>
    <derivirana_varijabla naziv="DomainObject.Predmet.ProtustrankaNazivFormated_1">MRAV d.o.o. za završne radove u graditeljstvu</derivirana_varijabla>
  </DomainObject.Predmet.ProtustrankaNazivFormated>
  <DomainObject.Predmet.ProtustrankaNazivFormatedOIB>
    <izvorni_sadrzaj>MRAV d.o.o. za završne radove u graditeljstvu, OIB 99607961098</izvorni_sadrzaj>
    <derivirana_varijabla naziv="DomainObject.Predmet.ProtustrankaNazivFormatedOIB_1">MRAV d.o.o. za završne radove u graditeljstvu, OIB 99607961098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Mario Šimunov</izvorni_sadrzaj>
    <derivirana_varijabla naziv="DomainObject.Predmet.StrankaFormated_1">  FINA; Mario Šimunov</derivirana_varijabla>
  </DomainObject.Predmet.StrankaFormated>
  <DomainObject.Predmet.StrankaFormatedOIB>
    <izvorni_sadrzaj>  FINA, OIB 85821130368; Mario Šimunov, OIB 68558403720</izvorni_sadrzaj>
    <derivirana_varijabla naziv="DomainObject.Predmet.StrankaFormatedOIB_1">  FINA, OIB 85821130368; Mario Šimunov, OIB 68558403720</derivirana_varijabla>
  </DomainObject.Predmet.StrankaFormatedOIB>
  <DomainObject.Predmet.StrankaFormatedWithAdress>
    <izvorni_sadrzaj> FINA; Mario Šimunov, Put Dikla 53, 23000 Zadar</izvorni_sadrzaj>
    <derivirana_varijabla naziv="DomainObject.Predmet.StrankaFormatedWithAdress_1"> FINA; Mario Šimunov, Put Dikla 53, 23000 Zadar</derivirana_varijabla>
  </DomainObject.Predmet.StrankaFormatedWithAdress>
  <DomainObject.Predmet.StrankaFormatedWithAdressOIB>
    <izvorni_sadrzaj> FINA, OIB 85821130368; Mario Šimunov, OIB 68558403720, Put Dikla 53, 23000 Zadar</izvorni_sadrzaj>
    <derivirana_varijabla naziv="DomainObject.Predmet.StrankaFormatedWithAdressOIB_1"> FINA, OIB 85821130368; Mario Šimunov, OIB 68558403720, Put Dikla 53, 23000 Zadar</derivirana_varijabla>
  </DomainObject.Predmet.StrankaFormatedWithAdressOIB>
  <DomainObject.Predmet.StrankaWithAdress>
    <izvorni_sadrzaj>FINA ,Mario Šimunov Put Dikla 53,23000 Zadar</izvorni_sadrzaj>
    <derivirana_varijabla naziv="DomainObject.Predmet.StrankaWithAdress_1">FINA ,Mario Šimunov Put Dikla 53,23000 Zadar</derivirana_varijabla>
  </DomainObject.Predmet.StrankaWithAdress>
  <DomainObject.Predmet.StrankaWithAdressOIB>
    <izvorni_sadrzaj>FINA, OIB 85821130368,Mario Šimunov, OIB 68558403720, Put Dikla 53,23000 Zadar</izvorni_sadrzaj>
    <derivirana_varijabla naziv="DomainObject.Predmet.StrankaWithAdressOIB_1">FINA, OIB 85821130368,Mario Šimunov, OIB 68558403720, Put Dikla 53,23000 Zadar</derivirana_varijabla>
  </DomainObject.Predmet.StrankaWithAdressOIB>
  <DomainObject.Predmet.StrankaNazivFormated>
    <izvorni_sadrzaj>FINA,Mario Šimunov</izvorni_sadrzaj>
    <derivirana_varijabla naziv="DomainObject.Predmet.StrankaNazivFormated_1">FINA,Mario Šimunov</derivirana_varijabla>
  </DomainObject.Predmet.StrankaNazivFormated>
  <DomainObject.Predmet.StrankaNazivFormatedOIB>
    <izvorni_sadrzaj>FINA, OIB 85821130368,Mario Šimunov, OIB 68558403720</izvorni_sadrzaj>
    <derivirana_varijabla naziv="DomainObject.Predmet.StrankaNazivFormatedOIB_1">FINA, OIB 85821130368,Mario Šimunov, OIB 68558403720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21711.99</izvorni_sadrzaj>
    <derivirana_varijabla naziv="DomainObject.Predmet.TrenutnaVrijednost_1">21711.99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Mario Šimunov</item>
    </izvorni_sadrzaj>
    <derivirana_varijabla naziv="DomainObject.Predmet.StrankaListFormated_1">
      <item>FINA</item>
      <item>Mario Šimunov</item>
    </derivirana_varijabla>
  </DomainObject.Predmet.StrankaListFormated>
  <DomainObject.Predmet.StrankaListFormatedOIB>
    <izvorni_sadrzaj>
      <item>FINA, OIB 85821130368</item>
      <item>Mario Šimunov, OIB 68558403720</item>
    </izvorni_sadrzaj>
    <derivirana_varijabla naziv="DomainObject.Predmet.StrankaListFormatedOIB_1">
      <item>FINA, OIB 85821130368</item>
      <item>Mario Šimunov, OIB 68558403720</item>
    </derivirana_varijabla>
  </DomainObject.Predmet.StrankaListFormatedOIB>
  <DomainObject.Predmet.StrankaListFormatedWithAdress>
    <izvorni_sadrzaj>
      <item>FINA</item>
      <item>Mario Šimunov, Put Dikla 53, 23000 Zadar</item>
    </izvorni_sadrzaj>
    <derivirana_varijabla naziv="DomainObject.Predmet.StrankaListFormatedWithAdress_1">
      <item>FINA</item>
      <item>Mario Šimunov, Put Dikla 53, 23000 Zadar</item>
    </derivirana_varijabla>
  </DomainObject.Predmet.StrankaListFormatedWithAdress>
  <DomainObject.Predmet.StrankaListFormatedWithAdressOIB>
    <izvorni_sadrzaj>
      <item>FINA, OIB 85821130368</item>
      <item>Mario Šimunov, OIB 68558403720, Put Dikla 53, 23000 Zadar</item>
    </izvorni_sadrzaj>
    <derivirana_varijabla naziv="DomainObject.Predmet.StrankaListFormatedWithAdressOIB_1">
      <item>FINA, OIB 85821130368</item>
      <item>Mario Šimunov, OIB 68558403720, Put Dikla 53, 23000 Zadar</item>
    </derivirana_varijabla>
  </DomainObject.Predmet.StrankaListFormatedWithAdressOIB>
  <DomainObject.Predmet.StrankaListNazivFormated>
    <izvorni_sadrzaj>
      <item>FINA</item>
      <item>Mario Šimunov</item>
    </izvorni_sadrzaj>
    <derivirana_varijabla naziv="DomainObject.Predmet.StrankaListNazivFormated_1">
      <item>FINA</item>
      <item>Mario Šimunov</item>
    </derivirana_varijabla>
  </DomainObject.Predmet.StrankaListNazivFormated>
  <DomainObject.Predmet.StrankaListNazivFormatedOIB>
    <izvorni_sadrzaj>
      <item>FINA, OIB 85821130368</item>
      <item>Mario Šimunov, OIB 68558403720</item>
    </izvorni_sadrzaj>
    <derivirana_varijabla naziv="DomainObject.Predmet.StrankaListNazivFormatedOIB_1">
      <item>FINA, OIB 85821130368</item>
      <item>Mario Šimunov, OIB 68558403720</item>
    </derivirana_varijabla>
  </DomainObject.Predmet.StrankaListNazivFormatedOIB>
  <DomainObject.Predmet.ProtuStrankaListFormated>
    <izvorni_sadrzaj>
      <item>MRAV d.o.o. za završne radove u graditeljstvu</item>
    </izvorni_sadrzaj>
    <derivirana_varijabla naziv="DomainObject.Predmet.ProtuStrankaListFormated_1">
      <item>MRAV d.o.o. za završne radove u graditeljstvu</item>
    </derivirana_varijabla>
  </DomainObject.Predmet.ProtuStrankaListFormated>
  <DomainObject.Predmet.ProtuStrankaListFormatedOIB>
    <izvorni_sadrzaj>
      <item>MRAV d.o.o. za završne radove u graditeljstvu, OIB 99607961098</item>
    </izvorni_sadrzaj>
    <derivirana_varijabla naziv="DomainObject.Predmet.ProtuStrankaListFormatedOIB_1">
      <item>MRAV d.o.o. za završne radove u graditeljstvu, OIB 99607961098</item>
    </derivirana_varijabla>
  </DomainObject.Predmet.ProtuStrankaListFormatedOIB>
  <DomainObject.Predmet.ProtuStrankaListFormatedWithAdress>
    <izvorni_sadrzaj>
      <item>MRAV d.o.o. za završne radove u graditeljstvu, Put Dikla 53, 23000 Zadar</item>
    </izvorni_sadrzaj>
    <derivirana_varijabla naziv="DomainObject.Predmet.ProtuStrankaListFormatedWithAdress_1">
      <item>MRAV d.o.o. za završne radove u graditeljstvu, Put Dikla 53, 23000 Zadar</item>
    </derivirana_varijabla>
  </DomainObject.Predmet.ProtuStrankaListFormatedWithAdress>
  <DomainObject.Predmet.ProtuStrankaListFormatedWithAdressOIB>
    <izvorni_sadrzaj>
      <item>MRAV d.o.o. za završne radove u graditeljstvu, OIB 99607961098, Put Dikla 53, 23000 Zadar</item>
    </izvorni_sadrzaj>
    <derivirana_varijabla naziv="DomainObject.Predmet.ProtuStrankaListFormatedWithAdressOIB_1">
      <item>MRAV d.o.o. za završne radove u graditeljstvu, OIB 99607961098, Put Dikla 53, 23000 Zadar</item>
    </derivirana_varijabla>
  </DomainObject.Predmet.ProtuStrankaListFormatedWithAdressOIB>
  <DomainObject.Predmet.ProtuStrankaListNazivFormated>
    <izvorni_sadrzaj>
      <item>MRAV d.o.o. za završne radove u graditeljstvu</item>
    </izvorni_sadrzaj>
    <derivirana_varijabla naziv="DomainObject.Predmet.ProtuStrankaListNazivFormated_1">
      <item>MRAV d.o.o. za završne radove u graditeljstvu</item>
    </derivirana_varijabla>
  </DomainObject.Predmet.ProtuStrankaListNazivFormated>
  <DomainObject.Predmet.ProtuStrankaListNazivFormatedOIB>
    <izvorni_sadrzaj>
      <item>MRAV d.o.o. za završne radove u graditeljstvu, OIB 99607961098</item>
    </izvorni_sadrzaj>
    <derivirana_varijabla naziv="DomainObject.Predmet.ProtuStrankaListNazivFormatedOIB_1">
      <item>MRAV d.o.o. za završne radove u graditeljstvu, OIB 99607961098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MRAV d.o.o. za završne radove u graditeljstvu</izvorni_sadrzaj>
    <derivirana_varijabla naziv="DomainObject.Predmet.ProtustrankaIDrugi_1">MRAV d.o.o. za završne radove u graditeljstvu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MRAV d.o.o. za završne radove u graditeljstvu, OIB 99607961098, Put Dikla 53, 23000 Zadar</izvorni_sadrzaj>
    <derivirana_varijabla naziv="DomainObject.Predmet.ProtustrankaIDrugiAdressOIB_1">MRAV d.o.o. za završne radove u graditeljstvu, OIB 99607961098, Put Dikla 53,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MRAV d.o.o. za završne radove u graditeljstvu</item>
      <item>Mario Šimunov</item>
    </izvorni_sadrzaj>
    <derivirana_varijabla naziv="DomainObject.Predmet.SudioniciListNaziv_1">
      <item>FINA</item>
      <item>MRAV d.o.o. za završne radove u graditeljstvu</item>
      <item>Mario Šimunov</item>
    </derivirana_varijabla>
  </DomainObject.Predmet.SudioniciListNaziv>
  <DomainObject.Predmet.SudioniciListAdressOIB>
    <izvorni_sadrzaj>
      <item>FINA, OIB 85821130368</item>
      <item>MRAV d.o.o. za završne radove u graditeljstvu, OIB 99607961098, Put Dikla 53,23000 Zadar</item>
      <item>Mario Šimunov, OIB 68558403720, Put Dikla 53,23000 Zadar</item>
    </izvorni_sadrzaj>
    <derivirana_varijabla naziv="DomainObject.Predmet.SudioniciListAdressOIB_1">
      <item>FINA, OIB 85821130368</item>
      <item>MRAV d.o.o. za završne radove u graditeljstvu, OIB 99607961098, Put Dikla 53,23000 Zadar</item>
      <item>Mario Šimunov, OIB 68558403720, Put Dikla 53,23000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99607961098</item>
      <item>, OIB 68558403720</item>
    </izvorni_sadrzaj>
    <derivirana_varijabla naziv="DomainObject.Predmet.SudioniciListNazivOIB_1">
      <item>, OIB 85821130368</item>
      <item>, OIB 99607961098</item>
      <item>, OIB 68558403720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688</properties:Words>
  <properties:Characters>3610</properties:Characters>
  <properties:Lines>99</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2016-10-27T12:11:00Z</dcterms:created>
  <dc:creator>Ardena Bajlo</dc:creator>
  <cp:lastModifiedBy>Nena Mužanović</cp:lastModifiedBy>
  <cp:lastPrinted>2015-03-02T10:10:00Z</cp:lastPrinted>
  <dcterms:modified xmlns:xsi="http://www.w3.org/2001/XMLSchema-instance" xsi:type="dcterms:W3CDTF">2017-05-25T09:26:00Z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