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efe2" w14:paraId="6c2efe2" w:rsidRDefault="00557F3A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967F36">
        <w:rPr>
          <w:szCs w:val="24"/>
          <w:lang w:val="hr-HR"/>
        </w:rPr>
        <w:t>158/10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547E93" w:rsidP="00696610" w:rsidR="006966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547E93" w:rsidP="00696610" w:rsidR="00547E93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967F36" w:rsidRPr="003C6212">
        <w:t xml:space="preserve">BBS d. </w:t>
      </w:r>
      <w:proofErr w:type="gramStart"/>
      <w:r w:rsidR="00967F36" w:rsidRPr="003C6212">
        <w:t>o</w:t>
      </w:r>
      <w:proofErr w:type="gramEnd"/>
      <w:r w:rsidR="00967F36" w:rsidRPr="003C6212">
        <w:t>. o. u stečaju, Zagreb, F</w:t>
      </w:r>
      <w:r w:rsidR="00967F36">
        <w:t>ran</w:t>
      </w:r>
      <w:r w:rsidR="00995692">
        <w:t xml:space="preserve">e Petrića 3, OIB 85115884915, </w:t>
      </w:r>
      <w:r w:rsidR="00547E93">
        <w:t xml:space="preserve">4. </w:t>
      </w:r>
      <w:proofErr w:type="gramStart"/>
      <w:r w:rsidR="00547E93">
        <w:t>prosinca</w:t>
      </w:r>
      <w:proofErr w:type="gramEnd"/>
      <w:r w:rsidR="00967F36">
        <w:t xml:space="preserve"> 2015.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547E93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547E93">
        <w:rPr>
          <w:szCs w:val="24"/>
          <w:lang w:val="hr-HR"/>
        </w:rPr>
        <w:t>1. Ispravlja se rješenje o dosudi broj St-158/10 od 27. studenog 2015. u točki 3. izreke u iznosu kupovnine, tako da ista u čistopisu glasi: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547E93">
        <w:rPr>
          <w:szCs w:val="24"/>
          <w:lang w:val="hr-HR"/>
        </w:rPr>
        <w:t>"</w:t>
      </w:r>
      <w:r w:rsidRPr="00DD7699">
        <w:rPr>
          <w:szCs w:val="24"/>
          <w:lang w:val="hr-HR"/>
        </w:rPr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547E93">
        <w:rPr>
          <w:szCs w:val="24"/>
          <w:lang w:val="hr-HR"/>
        </w:rPr>
        <w:t>100</w:t>
      </w:r>
      <w:r w:rsidR="00967F36">
        <w:rPr>
          <w:szCs w:val="24"/>
          <w:lang w:val="hr-HR"/>
        </w:rPr>
        <w:t>.798,29</w:t>
      </w:r>
      <w:r w:rsidR="00DD7699">
        <w:rPr>
          <w:szCs w:val="24"/>
          <w:lang w:val="hr-HR"/>
        </w:rPr>
        <w:t xml:space="preserve"> kn (a što predstavlja prodajnu cijenu u iznosu od </w:t>
      </w:r>
      <w:r w:rsidR="00967F36">
        <w:rPr>
          <w:szCs w:val="24"/>
          <w:lang w:val="hr-HR"/>
        </w:rPr>
        <w:t>105.000</w:t>
      </w:r>
      <w:r w:rsidR="00DD7699">
        <w:rPr>
          <w:szCs w:val="24"/>
          <w:lang w:val="hr-HR"/>
        </w:rPr>
        <w:t>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967F36">
        <w:t xml:space="preserve">4.201,71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967F36">
        <w:rPr>
          <w:szCs w:val="24"/>
          <w:lang w:val="pl-PL"/>
        </w:rPr>
        <w:t>15810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  <w:r w:rsidR="00547E93">
        <w:rPr>
          <w:szCs w:val="24"/>
          <w:lang w:val="hr-HR"/>
        </w:rPr>
        <w:t>"</w:t>
      </w:r>
    </w:p>
    <w:p w:rsidRDefault="00696610" w:rsidP="00547E93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547E93">
        <w:rPr>
          <w:szCs w:val="24"/>
          <w:lang w:val="hr-HR"/>
        </w:rPr>
        <w:t>2. U ostalom dijelu rješenje ostaje nepromijenjeno.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752ACC" w:rsidP="00752ACC" w:rsidR="00752ACC">
      <w:pPr>
        <w:ind w:firstLine="708"/>
        <w:jc w:val="both"/>
        <w:rPr>
          <w:szCs w:val="24"/>
        </w:rPr>
      </w:pPr>
      <w:r w:rsidRPr="00710065">
        <w:rPr>
          <w:szCs w:val="24"/>
        </w:rPr>
        <w:t>Uslijed greške</w:t>
      </w:r>
      <w:r>
        <w:rPr>
          <w:szCs w:val="24"/>
        </w:rPr>
        <w:t xml:space="preserve"> u pisanju pogrešno je naveden iznos kupovnine kao </w:t>
      </w:r>
      <w:r w:rsidR="00B00ED3">
        <w:rPr>
          <w:szCs w:val="24"/>
          <w:lang w:val="hr-HR"/>
        </w:rPr>
        <w:t xml:space="preserve">145.798,29 </w:t>
      </w:r>
      <w:r>
        <w:rPr>
          <w:szCs w:val="24"/>
        </w:rPr>
        <w:t xml:space="preserve">kn. Očito je da se radi o grešci u pisanju, obzirom da je </w:t>
      </w:r>
      <w:proofErr w:type="gramStart"/>
      <w:r>
        <w:rPr>
          <w:szCs w:val="24"/>
        </w:rPr>
        <w:t>na</w:t>
      </w:r>
      <w:proofErr w:type="gramEnd"/>
      <w:r>
        <w:rPr>
          <w:szCs w:val="24"/>
        </w:rPr>
        <w:t xml:space="preserve"> zapisniku o održanoj dražbi od </w:t>
      </w:r>
      <w:r w:rsidR="00B00ED3">
        <w:rPr>
          <w:szCs w:val="24"/>
        </w:rPr>
        <w:t xml:space="preserve">25. </w:t>
      </w:r>
      <w:proofErr w:type="gramStart"/>
      <w:r w:rsidR="00B00ED3">
        <w:rPr>
          <w:szCs w:val="24"/>
        </w:rPr>
        <w:t>studenog</w:t>
      </w:r>
      <w:proofErr w:type="gramEnd"/>
      <w:r w:rsidR="00B00ED3">
        <w:rPr>
          <w:szCs w:val="24"/>
        </w:rPr>
        <w:t xml:space="preserve"> 2015. </w:t>
      </w:r>
      <w:proofErr w:type="gramStart"/>
      <w:r>
        <w:rPr>
          <w:szCs w:val="24"/>
        </w:rPr>
        <w:t>kao</w:t>
      </w:r>
      <w:proofErr w:type="gramEnd"/>
      <w:r>
        <w:rPr>
          <w:szCs w:val="24"/>
        </w:rPr>
        <w:t xml:space="preserve"> iznos kupovnine označen iznos </w:t>
      </w:r>
      <w:r w:rsidR="00B00ED3">
        <w:rPr>
          <w:szCs w:val="24"/>
        </w:rPr>
        <w:t>100.798,29</w:t>
      </w:r>
      <w:r>
        <w:rPr>
          <w:szCs w:val="24"/>
        </w:rPr>
        <w:t xml:space="preserve"> kn.</w:t>
      </w:r>
    </w:p>
    <w:p w:rsidRDefault="00752ACC" w:rsidP="00752ACC" w:rsidR="00696610" w:rsidRPr="00752ACC">
      <w:pPr>
        <w:ind w:firstLine="708"/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>Čim je greška uočena, valjalo je istu ispraviti temeljem odredbe čl. 342 Zakona o parničnom postupku u svezi s čl. 6 Stečajnog zakova, valjalo riješiti kao u izreci rješenja.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752ACC">
        <w:rPr>
          <w:szCs w:val="24"/>
          <w:lang w:val="hr-HR"/>
        </w:rPr>
        <w:t>4. prosinac</w:t>
      </w:r>
      <w:r w:rsidR="00681F38">
        <w:rPr>
          <w:szCs w:val="24"/>
          <w:lang w:val="hr-HR"/>
        </w:rPr>
        <w:t xml:space="preserve"> 2015.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2727C2" w:rsidRPr="00DD7699">
        <w:rPr>
          <w:szCs w:val="24"/>
          <w:lang w:val="pl-PL"/>
        </w:rPr>
        <w:t xml:space="preserve"> </w:t>
      </w:r>
      <w:r w:rsidR="00B85A2A">
        <w:rPr>
          <w:szCs w:val="24"/>
          <w:lang w:val="pl-PL"/>
        </w:rPr>
        <w:t xml:space="preserve">v. r. </w:t>
      </w:r>
    </w:p>
    <w:p w:rsidRDefault="00696610" w:rsidP="00696610" w:rsidR="00696610" w:rsidRPr="00995692">
      <w:pPr>
        <w:rPr>
          <w:szCs w:val="24"/>
          <w:lang w:val="pl-PL"/>
        </w:rPr>
      </w:pPr>
      <w:r w:rsidRPr="00995692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B85A2A" w:rsidP="00AB7A2F" w:rsidR="00B85A2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85A2A" w:rsidP="00995CE9" w:rsidR="00B85A2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4A" w:rsidR="00512F4A">
      <w:r>
        <w:separator/>
      </w:r>
    </w:p>
  </w:endnote>
  <w:endnote w:id="0" w:type="continuationSeparator">
    <w:p w:rsidRDefault="00512F4A" w:rsidR="0051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4A" w:rsidR="00512F4A">
      <w:r>
        <w:separator/>
      </w:r>
    </w:p>
  </w:footnote>
  <w:footnote w:id="0" w:type="continuationSeparator">
    <w:p w:rsidRDefault="00512F4A" w:rsidR="00512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A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995692">
      <w:rPr>
        <w:rFonts w:hAnsi="Verdana" w:ascii="Verdana"/>
        <w:sz w:val="20"/>
        <w:lang w:val="hr-HR"/>
      </w:rPr>
      <w:t>158/10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A4684"/>
    <w:rsid w:val="000B5DA3"/>
    <w:rsid w:val="000C5196"/>
    <w:rsid w:val="001350F4"/>
    <w:rsid w:val="001A6B42"/>
    <w:rsid w:val="002727C2"/>
    <w:rsid w:val="00280A41"/>
    <w:rsid w:val="002B1C77"/>
    <w:rsid w:val="00462EB2"/>
    <w:rsid w:val="00512F4A"/>
    <w:rsid w:val="00547E93"/>
    <w:rsid w:val="00557F3A"/>
    <w:rsid w:val="0057170A"/>
    <w:rsid w:val="006341D0"/>
    <w:rsid w:val="00681F38"/>
    <w:rsid w:val="00696610"/>
    <w:rsid w:val="006D6BBB"/>
    <w:rsid w:val="00752ACC"/>
    <w:rsid w:val="00756FB0"/>
    <w:rsid w:val="007648BF"/>
    <w:rsid w:val="00795C4F"/>
    <w:rsid w:val="007C6A2B"/>
    <w:rsid w:val="007E2475"/>
    <w:rsid w:val="008539D3"/>
    <w:rsid w:val="008D14CD"/>
    <w:rsid w:val="00966A94"/>
    <w:rsid w:val="00967F36"/>
    <w:rsid w:val="00995692"/>
    <w:rsid w:val="00A1141C"/>
    <w:rsid w:val="00A1490D"/>
    <w:rsid w:val="00A35123"/>
    <w:rsid w:val="00A62241"/>
    <w:rsid w:val="00AF1E61"/>
    <w:rsid w:val="00B00ED3"/>
    <w:rsid w:val="00B85A2A"/>
    <w:rsid w:val="00BC5661"/>
    <w:rsid w:val="00C01819"/>
    <w:rsid w:val="00C94946"/>
    <w:rsid w:val="00DD7699"/>
    <w:rsid w:val="00E13D93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5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69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5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5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69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5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1589</properties:Characters>
  <properties:Lines>44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2015-12-04T11:35:00Z</dcterms:created>
  <dc:creator>ksvajger</dc:creator>
  <cp:lastModifiedBy>Kristina Švajger</cp:lastModifiedBy>
  <cp:lastPrinted>2015-12-04T11:56:00Z</cp:lastPrinted>
  <dcterms:modified xmlns:xsi="http://www.w3.org/2001/XMLSchema-instance" xsi:type="dcterms:W3CDTF">2015-12-04T11:56:00Z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