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957AA" w:rsidRPr="00C61EDF">
        <w:trPr>
          <w:trHeight w:val="2231"/>
        </w:trPr>
        <w:tc>
          <w:tcPr>
            <w:tcW w:type="dxa" w:w="3369"/>
            <w:vAlign w:val="center"/>
          </w:tcPr>
          <w:p w:rsidRDefault="007957AA" w:rsidP="00A66C00" w:rsidR="007957AA"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957AA" w:rsidP="00A66C00" w:rsidR="007957AA" w:rsidRPr="00F24FD8">
            <w:pPr>
              <w:spacing w:before="100"/>
              <w:rPr>
                <w:sz w:val="24"/>
                <w:szCs w:val="24"/>
              </w:rPr>
            </w:pPr>
            <w:r w:rsidRPr="00F24FD8">
              <w:rPr>
                <w:sz w:val="24"/>
                <w:szCs w:val="24"/>
              </w:rPr>
              <w:t>REPUBLIKA HRVATSKA</w:t>
            </w:r>
          </w:p>
          <w:p w:rsidRDefault="007957AA" w:rsidP="00A66C00" w:rsidR="007957AA" w:rsidRPr="00F24FD8">
            <w:pPr>
              <w:rPr>
                <w:sz w:val="24"/>
                <w:szCs w:val="24"/>
              </w:rPr>
            </w:pPr>
            <w:r w:rsidRPr="00F24FD8">
              <w:rPr>
                <w:sz w:val="24"/>
                <w:szCs w:val="24"/>
              </w:rPr>
              <w:t>TRGOVAČKI SUD U SPLITU</w:t>
            </w:r>
          </w:p>
          <w:p w:rsidRDefault="007957AA" w:rsidP="00DA5B9D" w:rsidR="007957AA" w:rsidRPr="00C61EDF">
            <w:r w:rsidRPr="00F24FD8">
              <w:rPr>
                <w:sz w:val="24"/>
                <w:szCs w:val="24"/>
              </w:rPr>
              <w:t>Split, Sukoišanska 6</w:t>
            </w:r>
          </w:p>
        </w:tc>
        <w:tc>
          <w:tcPr>
            <w:tcW w:type="dxa" w:w="5811"/>
          </w:tcPr>
          <w:p w:rsidRDefault="007957AA" w:rsidP="00DA5B9D" w:rsidR="007957AA">
            <w:pPr>
              <w:jc w:val="both"/>
            </w:pPr>
          </w:p>
          <w:p w:rsidRDefault="007957AA" w:rsidP="00DA5B9D" w:rsidR="007957AA">
            <w:pPr>
              <w:jc w:val="both"/>
            </w:pPr>
          </w:p>
          <w:p w:rsidRDefault="007957AA" w:rsidP="00DA5B9D" w:rsidR="007957AA">
            <w:pPr>
              <w:jc w:val="both"/>
            </w:pPr>
          </w:p>
          <w:p w:rsidRDefault="007957AA" w:rsidP="00DA5B9D" w:rsidR="007957AA">
            <w:pPr>
              <w:jc w:val="right"/>
            </w:pPr>
          </w:p>
          <w:p w:rsidRDefault="007957AA" w:rsidP="00DA5B9D" w:rsidR="007957AA">
            <w:pPr>
              <w:jc w:val="right"/>
            </w:pPr>
          </w:p>
          <w:p w:rsidRDefault="007957AA" w:rsidP="00DA5B9D" w:rsidR="007957AA">
            <w:pPr>
              <w:jc w:val="right"/>
              <w:rPr>
                <w:noProof/>
              </w:rPr>
            </w:pPr>
          </w:p>
          <w:p w:rsidRDefault="007957AA" w:rsidP="00DA5B9D" w:rsidR="007957AA">
            <w:pPr>
              <w:jc w:val="right"/>
              <w:rPr>
                <w:noProof/>
              </w:rPr>
            </w:pPr>
          </w:p>
          <w:p w:rsidRDefault="007957AA" w:rsidP="00DA5B9D" w:rsidR="007957AA">
            <w:pPr>
              <w:jc w:val="right"/>
              <w:rPr>
                <w:noProof/>
                <w:sz w:val="24"/>
              </w:rPr>
            </w:pPr>
          </w:p>
          <w:p w:rsidRDefault="007957AA" w:rsidP="007957AA" w:rsidR="007957AA" w:rsidRPr="00E003B6">
            <w:pPr>
              <w:jc w:val="right"/>
              <w:rPr>
                <w:noProof/>
                <w:sz w:val="24"/>
                <w:szCs w:val="24"/>
              </w:rPr>
            </w:pPr>
            <w:r>
              <w:rPr>
                <w:noProof/>
                <w:sz w:val="24"/>
                <w:szCs w:val="24"/>
              </w:rPr>
              <w:t>Poslovni broj: 11.St-589</w:t>
            </w:r>
            <w:r w:rsidRPr="00E003B6">
              <w:rPr>
                <w:noProof/>
                <w:sz w:val="24"/>
                <w:szCs w:val="24"/>
              </w:rPr>
              <w:t>/2017</w:t>
            </w:r>
          </w:p>
        </w:tc>
      </w:tr>
    </w:tbl>
    <w:p w14:textId="c4964b4" w14:paraId="c4964b4" w:rsidRDefault="007957AA" w:rsidP="00B02E45" w:rsidR="007957AA">
      <w:pPr>
        <w:pStyle w:val="Naslov1"/>
        <w:spacing w:after="200" w:before="200"/>
        <w15:collapsed w:val="false"/>
        <w:rPr>
          <w:b w:val="false"/>
        </w:rPr>
      </w:pPr>
    </w:p>
    <w:p w:rsidRDefault="00B02E45" w:rsidP="00B02E45" w:rsidR="00B02E45" w:rsidRPr="001003B7">
      <w:pPr>
        <w:pStyle w:val="Naslov1"/>
        <w:spacing w:after="200" w:before="200"/>
        <w:rPr>
          <w:b w:val="false"/>
        </w:rPr>
      </w:pPr>
      <w:r w:rsidRPr="001003B7">
        <w:rPr>
          <w:b w:val="false"/>
        </w:rPr>
        <w:t>R E P U B L I K A   H R V A T S K A</w:t>
      </w:r>
    </w:p>
    <w:p w:rsidRDefault="00B02E45" w:rsidP="00B02E45" w:rsidR="00B02E45" w:rsidRPr="001003B7">
      <w:pPr>
        <w:pStyle w:val="Naslov2"/>
        <w:spacing w:after="200" w:before="200"/>
        <w:rPr>
          <w:bCs/>
          <w:szCs w:val="24"/>
        </w:rPr>
      </w:pPr>
      <w:r w:rsidRPr="001003B7">
        <w:rPr>
          <w:bCs/>
          <w:szCs w:val="24"/>
        </w:rPr>
        <w:t>R J E Š E NJ E</w:t>
      </w:r>
    </w:p>
    <w:p w:rsidRDefault="006953FE" w:rsidP="006953FE" w:rsidR="006953FE">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94540B">
        <w:t>VATRENI ZMAJ j.d.o.o., OIB: 87915103203, Makarska, Ante Starčevića 127</w:t>
      </w:r>
      <w:r w:rsidR="007957AA">
        <w:rPr>
          <w:lang w:val="hr-HR"/>
        </w:rPr>
        <w:t xml:space="preserve">, 8. prosinca </w:t>
      </w:r>
      <w:r>
        <w:rPr>
          <w:szCs w:val="24"/>
          <w:lang w:val="hr-HR"/>
        </w:rPr>
        <w:t xml:space="preserve">2017. </w:t>
      </w:r>
    </w:p>
    <w:p w:rsidRDefault="00B02E45" w:rsidP="00B02E45" w:rsidR="00B02E45" w:rsidRPr="001003B7">
      <w:pPr>
        <w:pStyle w:val="Tijeloteksta"/>
        <w:spacing w:after="200" w:before="200"/>
        <w:jc w:val="center"/>
        <w:rPr>
          <w:lang w:val="hr-HR"/>
        </w:rPr>
      </w:pPr>
      <w:r w:rsidRPr="001003B7">
        <w:rPr>
          <w:lang w:val="hr-HR"/>
        </w:rPr>
        <w:t>r i j e š i o   j e</w:t>
      </w:r>
    </w:p>
    <w:p w:rsidRDefault="00B02E45" w:rsidP="00B02E45" w:rsidR="00B02E45" w:rsidRPr="001003B7">
      <w:pPr>
        <w:pStyle w:val="Tijeloteksta"/>
        <w:ind w:firstLine="708"/>
        <w:rPr>
          <w:lang w:val="hr-HR"/>
        </w:rPr>
      </w:pPr>
      <w:r w:rsidRPr="001003B7">
        <w:rPr>
          <w:lang w:val="hr-HR"/>
        </w:rPr>
        <w:t xml:space="preserve">I. Poziva </w:t>
      </w:r>
      <w:r>
        <w:rPr>
          <w:lang w:val="hr-HR"/>
        </w:rPr>
        <w:t xml:space="preserve">se </w:t>
      </w:r>
      <w:r w:rsidR="0094540B">
        <w:rPr>
          <w:szCs w:val="24"/>
        </w:rPr>
        <w:t xml:space="preserve">Mrkonjić Željko iz </w:t>
      </w:r>
      <w:r w:rsidR="007957AA">
        <w:rPr>
          <w:szCs w:val="24"/>
        </w:rPr>
        <w:t>Splita, Velebitska 78,</w:t>
      </w:r>
      <w:r w:rsidR="0094540B">
        <w:rPr>
          <w:lang w:val="hr-HR"/>
        </w:rPr>
        <w:t xml:space="preserve"> OIB: 59801937135 </w:t>
      </w:r>
      <w:r w:rsidRPr="001003B7">
        <w:rPr>
          <w:lang w:val="hr-HR"/>
        </w:rPr>
        <w:t>(dalje: obveznik plaćanja predujma) da, kao osob</w:t>
      </w:r>
      <w:r w:rsidR="0094540B">
        <w:rPr>
          <w:lang w:val="hr-HR"/>
        </w:rPr>
        <w:t>a</w:t>
      </w:r>
      <w:r w:rsidRPr="001003B7">
        <w:rPr>
          <w:lang w:val="hr-HR"/>
        </w:rPr>
        <w:t xml:space="preserve"> ovlašten</w:t>
      </w:r>
      <w:r w:rsidR="0094540B">
        <w:rPr>
          <w:lang w:val="hr-HR"/>
        </w:rPr>
        <w:t>a</w:t>
      </w:r>
      <w:r w:rsidRPr="001003B7">
        <w:rPr>
          <w:lang w:val="hr-HR"/>
        </w:rPr>
        <w:t xml:space="preserve"> za zastupanje dužnika po zakonu, u roku od 8 dana </w:t>
      </w:r>
      <w:r w:rsidR="00AF226F">
        <w:rPr>
          <w:lang w:val="hr-HR"/>
        </w:rPr>
        <w:t xml:space="preserve">solidarno </w:t>
      </w:r>
      <w:r w:rsidRPr="001003B7">
        <w:rPr>
          <w:lang w:val="hr-HR"/>
        </w:rPr>
        <w:t>plat</w:t>
      </w:r>
      <w:r w:rsidR="00AF226F">
        <w:rPr>
          <w:lang w:val="hr-HR"/>
        </w:rPr>
        <w:t>e</w:t>
      </w:r>
      <w:r w:rsidRPr="001003B7">
        <w:rPr>
          <w:lang w:val="hr-HR"/>
        </w:rPr>
        <w:t xml:space="preserve">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94540B">
        <w:rPr>
          <w:lang w:val="hr-HR"/>
        </w:rPr>
        <w:t>589-2017</w:t>
      </w:r>
      <w:r w:rsidRPr="001003B7">
        <w:rPr>
          <w:lang w:val="hr-HR"/>
        </w:rPr>
        <w:t>)</w:t>
      </w:r>
      <w:r>
        <w:rPr>
          <w:lang w:val="hr-HR"/>
        </w:rPr>
        <w:t>.</w:t>
      </w:r>
    </w:p>
    <w:p w:rsidRDefault="00B02E45" w:rsidP="00B02E45" w:rsidR="00B02E45">
      <w:pPr>
        <w:ind w:firstLine="708"/>
        <w:jc w:val="both"/>
        <w:rPr>
          <w:szCs w:val="24"/>
        </w:rPr>
      </w:pPr>
    </w:p>
    <w:p w:rsidRDefault="0094540B" w:rsidP="00B02E45" w:rsidR="00B02E45" w:rsidRPr="001003B7">
      <w:pPr>
        <w:ind w:firstLine="708"/>
        <w:jc w:val="both"/>
        <w:rPr>
          <w:szCs w:val="24"/>
        </w:rPr>
      </w:pPr>
      <w:r>
        <w:rPr>
          <w:szCs w:val="24"/>
        </w:rPr>
        <w:t>II. Ako obveznik</w:t>
      </w:r>
      <w:r w:rsidR="00B02E45" w:rsidRPr="001003B7">
        <w:rPr>
          <w:szCs w:val="24"/>
        </w:rPr>
        <w:t xml:space="preserve"> plaćanja predujma ne plat</w:t>
      </w:r>
      <w:r>
        <w:rPr>
          <w:szCs w:val="24"/>
        </w:rPr>
        <w:t>i</w:t>
      </w:r>
      <w:r w:rsidR="00B02E45" w:rsidRPr="001003B7">
        <w:rPr>
          <w:szCs w:val="24"/>
        </w:rPr>
        <w:t xml:space="preserve"> predujam iz točke</w:t>
      </w:r>
      <w:r w:rsidR="00B02E45" w:rsidRPr="001003B7">
        <w:rPr>
          <w:b/>
          <w:color w:val="FF0000"/>
          <w:szCs w:val="24"/>
        </w:rPr>
        <w:t xml:space="preserve"> </w:t>
      </w:r>
      <w:r w:rsidR="00B02E45" w:rsidRPr="001003B7">
        <w:rPr>
          <w:szCs w:val="24"/>
        </w:rPr>
        <w:t>I. ovog rješenja u ostavljenom roku ili o tome bez odgađanja ne obavijest</w:t>
      </w:r>
      <w:r>
        <w:rPr>
          <w:szCs w:val="24"/>
        </w:rPr>
        <w:t>i</w:t>
      </w:r>
      <w:r w:rsidR="00B02E45" w:rsidRPr="001003B7">
        <w:rPr>
          <w:szCs w:val="24"/>
        </w:rPr>
        <w:t xml:space="preserve"> sud, radi naplate tog predujma određuje se ovrha na novčanim sredstvima </w:t>
      </w:r>
      <w:r w:rsidR="00B02E45" w:rsidRPr="001003B7">
        <w:t xml:space="preserve">obveznika </w:t>
      </w:r>
      <w:r w:rsidR="00B02E45" w:rsidRPr="001003B7">
        <w:rPr>
          <w:szCs w:val="24"/>
        </w:rPr>
        <w:t>te se nalaže Financijskoj agenciji da provede ovrhu pljenidbom i prijenosom sredstava na svim računima i oročenim novčanim sred</w:t>
      </w:r>
      <w:r>
        <w:rPr>
          <w:szCs w:val="24"/>
        </w:rPr>
        <w:t>stvima kod svih banaka kod koje</w:t>
      </w:r>
      <w:r w:rsidR="00B02E45" w:rsidRPr="001003B7">
        <w:rPr>
          <w:szCs w:val="24"/>
        </w:rPr>
        <w:t xml:space="preserve"> ima račune.</w:t>
      </w:r>
    </w:p>
    <w:p w:rsidRDefault="00B02E45" w:rsidP="00B02E45" w:rsidR="00B02E45" w:rsidRPr="001003B7">
      <w:pPr>
        <w:ind w:firstLine="708"/>
        <w:jc w:val="both"/>
        <w:rPr>
          <w:szCs w:val="24"/>
        </w:rPr>
      </w:pPr>
    </w:p>
    <w:p w:rsidRDefault="00B02E45" w:rsidP="00B02E45" w:rsidR="00B02E45" w:rsidRPr="001003B7">
      <w:pPr>
        <w:ind w:firstLine="708"/>
        <w:jc w:val="both"/>
        <w:rPr>
          <w:szCs w:val="24"/>
        </w:rPr>
      </w:pPr>
      <w:r w:rsidRPr="001003B7">
        <w:rPr>
          <w:szCs w:val="24"/>
        </w:rPr>
        <w:t>III. Nalaže se Financijskoj agenciji izdati nalog bankama kod kojih obvezni</w:t>
      </w:r>
      <w:r w:rsidR="0094540B">
        <w:rPr>
          <w:szCs w:val="24"/>
        </w:rPr>
        <w:t>k</w:t>
      </w:r>
      <w:r w:rsidRPr="001003B7">
        <w:rPr>
          <w:szCs w:val="24"/>
        </w:rPr>
        <w:t xml:space="preserve"> plaćanja predujma vod</w:t>
      </w:r>
      <w:r w:rsidR="0094540B">
        <w:rPr>
          <w:szCs w:val="24"/>
        </w:rPr>
        <w:t>i svoje račun</w:t>
      </w:r>
      <w:r w:rsidRPr="001003B7">
        <w:rPr>
          <w:szCs w:val="24"/>
        </w:rPr>
        <w:t xml:space="preserv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94540B">
        <w:t>589-2017</w:t>
      </w:r>
      <w:r w:rsidRPr="001003B7">
        <w:rPr>
          <w:szCs w:val="24"/>
        </w:rPr>
        <w:t>).</w:t>
      </w:r>
    </w:p>
    <w:p w:rsidRDefault="00B02E45" w:rsidP="00B02E45" w:rsidR="00B02E45" w:rsidRPr="001003B7">
      <w:pPr>
        <w:ind w:firstLine="708"/>
        <w:jc w:val="both"/>
        <w:rPr>
          <w:szCs w:val="24"/>
        </w:rPr>
      </w:pPr>
    </w:p>
    <w:p w:rsidRDefault="00B02E45" w:rsidP="00B02E45" w:rsidR="00B02E45"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02E45" w:rsidP="00B02E45" w:rsidR="00B02E45" w:rsidRPr="001003B7">
      <w:pPr>
        <w:ind w:firstLine="708"/>
        <w:jc w:val="both"/>
        <w:rPr>
          <w:szCs w:val="24"/>
        </w:rPr>
      </w:pPr>
    </w:p>
    <w:p w:rsidRDefault="00B02E45" w:rsidP="00B02E45" w:rsidR="00B02E45" w:rsidRPr="001003B7">
      <w:pPr>
        <w:ind w:firstLine="708"/>
        <w:jc w:val="both"/>
        <w:rPr>
          <w:szCs w:val="24"/>
        </w:rPr>
      </w:pPr>
      <w:r w:rsidRPr="001003B7">
        <w:rPr>
          <w:szCs w:val="24"/>
        </w:rPr>
        <w:lastRenderedPageBreak/>
        <w:t>V. Neiskorišteni iznos predujma iz točke I. izreke ovog rješenja, sud će nakon završetka postupka uplatiti u Fond za namirenje troškova stečajnog postupka.</w:t>
      </w:r>
    </w:p>
    <w:p w:rsidRDefault="00B02E45" w:rsidP="00B02E45" w:rsidR="00B02E45" w:rsidRPr="001003B7">
      <w:pPr>
        <w:spacing w:after="120" w:before="240"/>
        <w:jc w:val="center"/>
        <w:rPr>
          <w:szCs w:val="24"/>
        </w:rPr>
      </w:pPr>
      <w:r w:rsidRPr="001003B7">
        <w:rPr>
          <w:szCs w:val="24"/>
        </w:rPr>
        <w:t>Obrazloženje</w:t>
      </w:r>
    </w:p>
    <w:p w:rsidRDefault="0094540B" w:rsidP="0094540B" w:rsidR="0094540B">
      <w:pPr>
        <w:spacing w:before="40"/>
        <w:ind w:firstLine="709"/>
        <w:jc w:val="both"/>
        <w:rPr>
          <w:szCs w:val="24"/>
        </w:rPr>
      </w:pPr>
      <w:r>
        <w:rPr>
          <w:szCs w:val="24"/>
        </w:rPr>
        <w:t>Financijska agencija, Regionalni centar Split, Podružnica Split, podnijela je ovom sudu dana 22. svibnja 2017. godine, na tem</w:t>
      </w:r>
      <w:r w:rsidR="007957AA">
        <w:rPr>
          <w:szCs w:val="24"/>
        </w:rPr>
        <w:t xml:space="preserve">elju odredbe čl. 110.  st. 1. </w:t>
      </w:r>
      <w:r w:rsidR="007957AA" w:rsidRPr="007957AA">
        <w:rPr>
          <w:rFonts w:cs="Times New Roman"/>
          <w:szCs w:val="24"/>
        </w:rPr>
        <w:t>Stečajnog zakona („Narodne novine“ 71/15 i 104/17; dalje SZ)</w:t>
      </w:r>
      <w:r>
        <w:rPr>
          <w:szCs w:val="24"/>
        </w:rPr>
        <w:t>, prijedlog za otvaranje stečajnog postupka nad dužnikom VATRENI ZMAJ j.d.o.o., OIB: 87915103203, Makarska, Ante Starčevića 127.</w:t>
      </w:r>
    </w:p>
    <w:p w:rsidRDefault="0094540B" w:rsidP="0094540B" w:rsidR="0094540B">
      <w:pPr>
        <w:spacing w:before="140"/>
        <w:ind w:firstLine="708"/>
        <w:jc w:val="both"/>
      </w:pPr>
      <w:r>
        <w:rPr>
          <w:szCs w:val="24"/>
        </w:rPr>
        <w:t xml:space="preserve">U prijedlogu se navodi da dužnik na dan 16. svibnja 2017. u Očevidniku redoslijeda osnova za plaćanje ima evidentirane neizvršene osnove za plaćanja u neprekinutom razdoblju od 120 dana, u ukupnom iznosu od 25.701,16 kn, kao i da prema podacima koji su dostavljeni od Hrvatskog zavoda za mirovinsko osiguranje dužnik </w:t>
      </w:r>
      <w:r w:rsidR="007957AA">
        <w:rPr>
          <w:szCs w:val="24"/>
        </w:rPr>
        <w:t>ima 2 zaposlena</w:t>
      </w:r>
      <w:r>
        <w:rPr>
          <w:szCs w:val="24"/>
        </w:rPr>
        <w:t xml:space="preserve">. </w:t>
      </w:r>
    </w:p>
    <w:p w:rsidRDefault="00B02E45" w:rsidP="00B02E45" w:rsidR="00B02E45"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B02E45" w:rsidP="00B02E45" w:rsidR="00B02E45"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B02E45" w:rsidP="00B02E45" w:rsidR="00B02E45"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B02E45" w:rsidP="00B02E45" w:rsidR="00B02E45" w:rsidRPr="001003B7">
      <w:pPr>
        <w:spacing w:before="200"/>
        <w:ind w:firstLine="709"/>
        <w:jc w:val="both"/>
      </w:pPr>
      <w:r w:rsidRPr="001003B7">
        <w:t>Kako iz utvrđenih činjenica u konkretnom predmetu proizlazi:</w:t>
      </w:r>
    </w:p>
    <w:p w:rsidRDefault="00B02E45" w:rsidP="00B02E45" w:rsidR="00B02E45" w:rsidRPr="001003B7">
      <w:pPr>
        <w:spacing w:before="60"/>
        <w:ind w:firstLine="709"/>
        <w:jc w:val="both"/>
        <w:rPr>
          <w:i/>
          <w:color w:val="FF0000"/>
        </w:rPr>
      </w:pPr>
      <w:r w:rsidRPr="001003B7">
        <w:t xml:space="preserve">- da dužnik </w:t>
      </w:r>
      <w:r w:rsidR="00E232A6">
        <w:t>VATRENI ZMAJ</w:t>
      </w:r>
      <w:r>
        <w:t xml:space="preserve"> </w:t>
      </w:r>
      <w:r w:rsidR="00E232A6">
        <w:t>j.</w:t>
      </w:r>
      <w:r>
        <w:t xml:space="preserve">d.o.o., </w:t>
      </w:r>
      <w:r w:rsidR="00E232A6">
        <w:t>Makarska</w:t>
      </w:r>
      <w:r w:rsidRPr="001003B7">
        <w:t xml:space="preserve">, prema prijedlogu FINA-e za otvaranje stečajnog postupka zaprimljenog kod ovoga suda dana </w:t>
      </w:r>
      <w:r w:rsidR="00E232A6">
        <w:t>24. svibnja 2017</w:t>
      </w:r>
      <w:r w:rsidRPr="001003B7">
        <w:t xml:space="preserve">., na dan </w:t>
      </w:r>
      <w:r>
        <w:t>1</w:t>
      </w:r>
      <w:r w:rsidR="00E232A6">
        <w:t>6</w:t>
      </w:r>
      <w:r>
        <w:t xml:space="preserve">. </w:t>
      </w:r>
      <w:r w:rsidR="00E232A6">
        <w:t>svibnja</w:t>
      </w:r>
      <w:r>
        <w:t xml:space="preserve"> </w:t>
      </w:r>
      <w:r w:rsidR="00E232A6">
        <w:t>2017</w:t>
      </w:r>
      <w:r w:rsidRPr="001003B7">
        <w:t xml:space="preserve">. ima evidentirane neizvršene osnove za plaćanje u neprekinutom razdoblju od </w:t>
      </w:r>
      <w:r w:rsidR="00E232A6">
        <w:t>120</w:t>
      </w:r>
      <w:r w:rsidRPr="001003B7">
        <w:t xml:space="preserve"> dana, u ukupnom iznosu </w:t>
      </w:r>
      <w:r>
        <w:t xml:space="preserve">od </w:t>
      </w:r>
      <w:r w:rsidR="00E232A6">
        <w:t>25.701,16</w:t>
      </w:r>
      <w:r w:rsidRPr="001003B7">
        <w:t xml:space="preserve"> </w:t>
      </w:r>
      <w:r>
        <w:t>kn</w:t>
      </w:r>
      <w:r w:rsidRPr="001003B7">
        <w:t xml:space="preserve">, </w:t>
      </w:r>
    </w:p>
    <w:p w:rsidRDefault="00B02E45" w:rsidP="00B02E45" w:rsidR="00B02E45" w:rsidRPr="001003B7">
      <w:pPr>
        <w:spacing w:before="60"/>
        <w:ind w:firstLine="709"/>
        <w:jc w:val="both"/>
      </w:pPr>
      <w:r w:rsidRPr="001003B7">
        <w:t xml:space="preserve">- da </w:t>
      </w:r>
      <w:r w:rsidR="00E232A6">
        <w:rPr>
          <w:szCs w:val="20"/>
        </w:rPr>
        <w:t>Željko Mrkonjić</w:t>
      </w:r>
      <w:r w:rsidRPr="001003B7">
        <w:t>, kao osob</w:t>
      </w:r>
      <w:r w:rsidR="00E232A6">
        <w:t>a</w:t>
      </w:r>
      <w:r w:rsidRPr="001003B7">
        <w:t xml:space="preserve"> ovlašten</w:t>
      </w:r>
      <w:r w:rsidR="00E232A6">
        <w:t>a</w:t>
      </w:r>
      <w:r w:rsidRPr="001003B7">
        <w:t xml:space="preserve"> za zastupanje dužnika po zakonu (kako to proizlazi iz izvatka iz sudskog registra), </w:t>
      </w:r>
      <w:r w:rsidR="00E232A6">
        <w:t>nije</w:t>
      </w:r>
      <w:r w:rsidRPr="001003B7">
        <w:t xml:space="preserve"> u roku iz čl. 110. st. 2. SZ-a </w:t>
      </w:r>
      <w:r w:rsidR="007957AA">
        <w:t>podnio</w:t>
      </w:r>
      <w:r w:rsidRPr="001003B7">
        <w:t xml:space="preserve"> prijedlog za otvaranje stečajnog postupka, posljedično čega je prijedlog za otvaranje stečajnog postupka, po službenoj dužnosti, na temelju čl. </w:t>
      </w:r>
      <w:r w:rsidR="00E232A6">
        <w:t>110</w:t>
      </w:r>
      <w:r w:rsidRPr="001003B7">
        <w:t xml:space="preserve">. st. </w:t>
      </w:r>
      <w:r w:rsidR="00E232A6">
        <w:t>1</w:t>
      </w:r>
      <w:r w:rsidRPr="001003B7">
        <w:t>. SZ-a podnijela Financijska agencija, a koja je na temelju članka 114. st. 3. alineje 2. SZ-a oslobođena plaćanja predujma,</w:t>
      </w:r>
    </w:p>
    <w:p w:rsidRDefault="00B02E45" w:rsidP="00B02E45" w:rsidR="00B02E45" w:rsidRPr="001003B7">
      <w:pPr>
        <w:spacing w:before="100"/>
        <w:jc w:val="both"/>
      </w:pPr>
      <w:r>
        <w:t>ovaj sud je</w:t>
      </w:r>
      <w:r w:rsidRPr="001003B7">
        <w:t xml:space="preserve"> pozvao </w:t>
      </w:r>
      <w:r w:rsidR="00E232A6">
        <w:rPr>
          <w:szCs w:val="20"/>
        </w:rPr>
        <w:t>Željka Mrkonjića</w:t>
      </w:r>
      <w:r w:rsidR="007957AA">
        <w:t>, kao</w:t>
      </w:r>
      <w:r w:rsidRPr="001003B7">
        <w:t xml:space="preserve"> osob</w:t>
      </w:r>
      <w:r w:rsidR="00E232A6">
        <w:t>u</w:t>
      </w:r>
      <w:r w:rsidRPr="001003B7">
        <w:t xml:space="preserve"> ovlašten</w:t>
      </w:r>
      <w:r w:rsidR="00E232A6">
        <w:t>u</w:t>
      </w:r>
      <w:r w:rsidRPr="001003B7">
        <w:t xml:space="preserve"> za zastupanje dužnika po zakonu, na plaćanje iznosa predujma od 1.000,00 kn, u korist Fond za namirenje troškova stečajnog postupka, a sve pod prijetnjom da će u slučaju da se zatraženi predujam ne plati u ostavljenom roku</w:t>
      </w:r>
      <w:r>
        <w:t>, naplata</w:t>
      </w:r>
      <w:r w:rsidRPr="001003B7">
        <w:t xml:space="preserve"> izvršiti prisilnim putem po pravilima o naplati novčane kazne u parničnom postupku, a sve sukladno odredbama čl. 113. st. 1. i 3. SZ-a.</w:t>
      </w:r>
    </w:p>
    <w:p w:rsidRDefault="00B02E45" w:rsidP="00B02E45" w:rsidR="00B02E45" w:rsidRPr="001003B7">
      <w:pPr>
        <w:ind w:firstLine="708"/>
        <w:jc w:val="both"/>
        <w:rPr>
          <w:u w:val="single"/>
        </w:rPr>
      </w:pPr>
    </w:p>
    <w:p w:rsidRDefault="00B02E45" w:rsidP="00B02E45" w:rsidR="00B02E45" w:rsidRPr="001003B7">
      <w:pPr>
        <w:ind w:firstLine="708"/>
        <w:jc w:val="both"/>
      </w:pPr>
      <w:r w:rsidRPr="001003B7">
        <w:lastRenderedPageBreak/>
        <w:t xml:space="preserve">Slijedom navedenog, a na temelju odredbi čl. 112., 113. i 114. SZ-a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B02E45" w:rsidP="00B02E45" w:rsidR="00B02E45" w:rsidRPr="001003B7">
      <w:pPr>
        <w:jc w:val="center"/>
        <w:rPr>
          <w:szCs w:val="24"/>
        </w:rPr>
      </w:pPr>
    </w:p>
    <w:p w:rsidRDefault="00B02E45" w:rsidP="00B02E45" w:rsidR="00B02E45" w:rsidRPr="001003B7">
      <w:pPr>
        <w:jc w:val="center"/>
        <w:rPr>
          <w:szCs w:val="24"/>
        </w:rPr>
      </w:pPr>
      <w:r w:rsidRPr="001003B7">
        <w:rPr>
          <w:szCs w:val="24"/>
        </w:rPr>
        <w:t>U Splitu</w:t>
      </w:r>
      <w:r w:rsidR="007957AA">
        <w:rPr>
          <w:szCs w:val="24"/>
        </w:rPr>
        <w:t xml:space="preserve"> 8. prosinca </w:t>
      </w:r>
      <w:r w:rsidRPr="001003B7">
        <w:rPr>
          <w:szCs w:val="24"/>
        </w:rPr>
        <w:t xml:space="preserve">2017. </w:t>
      </w:r>
    </w:p>
    <w:p w:rsidRDefault="00B02E45" w:rsidP="00B02E45" w:rsidR="00B02E45" w:rsidRPr="001003B7">
      <w:pPr>
        <w:ind w:firstLine="708"/>
        <w:jc w:val="both"/>
        <w:rPr>
          <w:szCs w:val="24"/>
        </w:rPr>
      </w:pPr>
    </w:p>
    <w:p w:rsidRDefault="007957AA" w:rsidP="00B02E45" w:rsidR="00B02E45" w:rsidRPr="001003B7">
      <w:pPr>
        <w:ind w:left="6372"/>
        <w:jc w:val="center"/>
      </w:pPr>
      <w:r w:rsidRPr="001003B7">
        <w:t>Sutkinja</w:t>
      </w:r>
    </w:p>
    <w:p w:rsidRDefault="007957AA" w:rsidP="00B02E45" w:rsidR="00B02E45" w:rsidRPr="001003B7">
      <w:pPr>
        <w:ind w:left="6372"/>
        <w:jc w:val="center"/>
      </w:pPr>
      <w:r w:rsidRPr="001003B7">
        <w:t>Ana Golub Gruić</w:t>
      </w:r>
    </w:p>
    <w:p w:rsidRDefault="00B02E45" w:rsidP="00B02E45" w:rsidR="00B02E45" w:rsidRPr="001003B7">
      <w:pPr>
        <w:jc w:val="both"/>
      </w:pPr>
    </w:p>
    <w:p w:rsidRDefault="00B02E45" w:rsidP="00B02E45" w:rsidR="00B02E45" w:rsidRPr="001003B7">
      <w:pPr>
        <w:jc w:val="both"/>
      </w:pPr>
    </w:p>
    <w:p w:rsidRDefault="007957AA" w:rsidP="00B02E45" w:rsidR="00B02E45" w:rsidRPr="001003B7">
      <w:pPr>
        <w:jc w:val="both"/>
      </w:pPr>
      <w:r w:rsidRPr="001003B7">
        <w:t>Pouka o pravnom lijeku</w:t>
      </w:r>
      <w:r w:rsidR="00B02E45" w:rsidRPr="001003B7">
        <w:t>:</w:t>
      </w:r>
      <w:r w:rsidR="00B02E45">
        <w:t xml:space="preserve"> </w:t>
      </w:r>
      <w:r w:rsidR="00B02E45"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02E45" w:rsidP="00B02E45" w:rsidR="00B02E45" w:rsidRPr="001003B7">
      <w:pPr>
        <w:jc w:val="both"/>
      </w:pPr>
    </w:p>
    <w:p w:rsidRDefault="007957AA" w:rsidP="00B02E45" w:rsidR="00B02E45" w:rsidRPr="001003B7">
      <w:r>
        <w:t>Dna</w:t>
      </w:r>
      <w:r w:rsidR="00B02E45" w:rsidRPr="001003B7">
        <w:t>:</w:t>
      </w:r>
    </w:p>
    <w:p w:rsidRDefault="00B02E45" w:rsidP="00B02E45" w:rsidR="00B02E45" w:rsidRPr="001003B7">
      <w:pPr>
        <w:pStyle w:val="Odlomakpopisa"/>
        <w:numPr>
          <w:ilvl w:val="0"/>
          <w:numId w:val="1"/>
        </w:numPr>
        <w:ind w:left="567"/>
      </w:pPr>
      <w:r w:rsidRPr="001003B7">
        <w:t>zakonsk</w:t>
      </w:r>
      <w:r w:rsidR="00E232A6">
        <w:t>om</w:t>
      </w:r>
      <w:r w:rsidRPr="001003B7">
        <w:t xml:space="preserve"> zastupni</w:t>
      </w:r>
      <w:r w:rsidR="00E232A6">
        <w:t>ku</w:t>
      </w:r>
      <w:r w:rsidRPr="001003B7">
        <w:t xml:space="preserve"> dužnika </w:t>
      </w:r>
      <w:r w:rsidR="00E232A6">
        <w:rPr>
          <w:szCs w:val="20"/>
        </w:rPr>
        <w:t xml:space="preserve">Željku Mrkonjiću </w:t>
      </w:r>
    </w:p>
    <w:p w:rsidRDefault="00B02E45" w:rsidP="00B02E45" w:rsidR="00B02E45" w:rsidRPr="001003B7">
      <w:pPr>
        <w:pStyle w:val="Odlomakpopisa"/>
        <w:numPr>
          <w:ilvl w:val="0"/>
          <w:numId w:val="1"/>
        </w:numPr>
        <w:ind w:left="567"/>
      </w:pPr>
      <w:r w:rsidRPr="001003B7">
        <w:t xml:space="preserve">mrežna stranica e-Oglasna ploča sudova </w:t>
      </w:r>
    </w:p>
    <w:p w:rsidRDefault="00B02E45" w:rsidP="00B02E45" w:rsidR="00B02E45" w:rsidRPr="00F34C00">
      <w:pPr>
        <w:pStyle w:val="Odlomakpopisa"/>
        <w:numPr>
          <w:ilvl w:val="0"/>
          <w:numId w:val="1"/>
        </w:numPr>
        <w:ind w:left="567"/>
      </w:pPr>
      <w:r w:rsidRPr="001003B7">
        <w:t>u spis</w:t>
      </w:r>
    </w:p>
    <w:p w:rsidRDefault="00853B3E" w:rsidP="00B02E45" w:rsidR="00853B3E">
      <w:pPr>
        <w:spacing w:before="50"/>
        <w:ind w:firstLine="703"/>
        <w:jc w:val="both"/>
      </w:pPr>
    </w:p>
    <w:sectPr w:rsidSect="002473A7" w:rsidR="00853B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C84" w:rsidP="00EA6C8A" w:rsidR="00407C84">
      <w:r>
        <w:separator/>
      </w:r>
    </w:p>
  </w:endnote>
  <w:endnote w:id="0" w:type="continuationSeparator">
    <w:p w:rsidRDefault="00407C84" w:rsidP="00EA6C8A" w:rsidR="00407C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C84" w:rsidP="00EA6C8A" w:rsidR="00407C84">
      <w:r>
        <w:separator/>
      </w:r>
    </w:p>
  </w:footnote>
  <w:footnote w:id="0" w:type="continuationSeparator">
    <w:p w:rsidRDefault="00407C84" w:rsidP="00EA6C8A" w:rsidR="00407C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AF9" w:rsidP="00FD0AF9" w:rsidR="00FD0AF9">
    <w:pPr>
      <w:pStyle w:val="Zaglavlje"/>
      <w:jc w:val="center"/>
    </w:pPr>
    <w:r>
      <w:t>2</w:t>
    </w:r>
  </w:p>
  <w:p w:rsidRDefault="00FC10C8" w:rsidP="00EA6C8A" w:rsidR="00EA6C8A">
    <w:pPr>
      <w:pStyle w:val="Zaglavlje"/>
      <w:jc w:val="right"/>
    </w:pPr>
    <w:r>
      <w:t>Poslovni broj:</w:t>
    </w:r>
    <w:r w:rsidR="00EA6C8A">
      <w:t>11. St-</w:t>
    </w:r>
    <w:r w:rsidR="0094540B">
      <w:t>589/2017</w:t>
    </w:r>
  </w:p>
  <w:p w:rsidRDefault="00EA6C8A" w:rsidR="00EA6C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73A7" w:rsidP="002473A7" w:rsidR="002473A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31842"/>
    <w:rsid w:val="000443AB"/>
    <w:rsid w:val="00066650"/>
    <w:rsid w:val="00085E7C"/>
    <w:rsid w:val="000A209E"/>
    <w:rsid w:val="000B4D96"/>
    <w:rsid w:val="000D5416"/>
    <w:rsid w:val="000E6D83"/>
    <w:rsid w:val="00195453"/>
    <w:rsid w:val="001D49C4"/>
    <w:rsid w:val="00243961"/>
    <w:rsid w:val="002473A7"/>
    <w:rsid w:val="002547CA"/>
    <w:rsid w:val="00310C87"/>
    <w:rsid w:val="003744DB"/>
    <w:rsid w:val="00385812"/>
    <w:rsid w:val="00396870"/>
    <w:rsid w:val="003C2F22"/>
    <w:rsid w:val="00405739"/>
    <w:rsid w:val="00407C84"/>
    <w:rsid w:val="00417EA6"/>
    <w:rsid w:val="00463D65"/>
    <w:rsid w:val="00500D3F"/>
    <w:rsid w:val="00605D46"/>
    <w:rsid w:val="00686823"/>
    <w:rsid w:val="006953FE"/>
    <w:rsid w:val="006E5840"/>
    <w:rsid w:val="0071519E"/>
    <w:rsid w:val="00740BB0"/>
    <w:rsid w:val="007673CD"/>
    <w:rsid w:val="007737FF"/>
    <w:rsid w:val="007957AA"/>
    <w:rsid w:val="007C7F1D"/>
    <w:rsid w:val="007F4A85"/>
    <w:rsid w:val="007F7A84"/>
    <w:rsid w:val="00814EDB"/>
    <w:rsid w:val="00815142"/>
    <w:rsid w:val="00836DB3"/>
    <w:rsid w:val="00853B3E"/>
    <w:rsid w:val="008F0F45"/>
    <w:rsid w:val="0094540B"/>
    <w:rsid w:val="00946CEB"/>
    <w:rsid w:val="0095402B"/>
    <w:rsid w:val="00981D37"/>
    <w:rsid w:val="00A51DE9"/>
    <w:rsid w:val="00AC0141"/>
    <w:rsid w:val="00AF226F"/>
    <w:rsid w:val="00AF6A13"/>
    <w:rsid w:val="00B02E45"/>
    <w:rsid w:val="00B31E84"/>
    <w:rsid w:val="00B636F4"/>
    <w:rsid w:val="00B7506F"/>
    <w:rsid w:val="00C40974"/>
    <w:rsid w:val="00C61268"/>
    <w:rsid w:val="00D00D51"/>
    <w:rsid w:val="00D52930"/>
    <w:rsid w:val="00D8632A"/>
    <w:rsid w:val="00DD0D50"/>
    <w:rsid w:val="00DF2042"/>
    <w:rsid w:val="00E232A6"/>
    <w:rsid w:val="00E55744"/>
    <w:rsid w:val="00E67F07"/>
    <w:rsid w:val="00EA6C8A"/>
    <w:rsid w:val="00EB6A52"/>
    <w:rsid w:val="00EE24FB"/>
    <w:rsid w:val="00F2599E"/>
    <w:rsid w:val="00FC10C8"/>
    <w:rsid w:val="00FD0A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B02E45"/>
    <w:pPr>
      <w:ind w:left="720"/>
      <w:contextualSpacing/>
    </w:pPr>
  </w:style>
  <w:style w:styleId="Reetkatablice" w:type="table">
    <w:name w:val="Table Grid"/>
    <w:basedOn w:val="Obinatablica"/>
    <w:rsid w:val="007957A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46CEB"/>
    <w:rPr>
      <w:color w:val="808080"/>
      <w:bdr w:space="0" w:sz="0" w:color="auto" w:val="none"/>
      <w:shd w:fill="auto" w:color="auto" w:val="clear"/>
    </w:rPr>
  </w:style>
  <w:style w:customStyle="true" w:styleId="eSPISCCParagraphDefaultFont" w:type="character">
    <w:name w:val="eSPIS_CC_Paragraph Default Font"/>
    <w:basedOn w:val="Zadanifontodlomka"/>
    <w:rsid w:val="00946CE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46CEB"/>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46CEB"/>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46CEB"/>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B02E45"/>
    <w:pPr>
      <w:ind w:left="720"/>
      <w:contextualSpacing/>
    </w:pPr>
  </w:style>
  <w:style w:styleId="Reetkatablice" w:type="table">
    <w:name w:val="Table Grid"/>
    <w:basedOn w:val="Obinatablica"/>
    <w:rsid w:val="007957A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46CEB"/>
    <w:rPr>
      <w:color w:val="808080"/>
      <w:bdr w:color="auto" w:space="0" w:sz="0" w:val="none"/>
      <w:shd w:color="auto" w:fill="auto" w:val="clear"/>
    </w:rPr>
  </w:style>
  <w:style w:customStyle="1" w:styleId="eSPISCCParagraphDefaultFont" w:type="character">
    <w:name w:val="eSPIS_CC_Paragraph Default Font"/>
    <w:basedOn w:val="Zadanifontodlomka"/>
    <w:rsid w:val="00946CE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46CEB"/>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46CEB"/>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46CEB"/>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814158">
      <w:bodyDiv w:val="true"/>
      <w:marLeft w:val="0"/>
      <w:marRight w:val="0"/>
      <w:marTop w:val="0"/>
      <w:marBottom w:val="0"/>
      <w:divBdr>
        <w:top w:space="0" w:sz="0" w:color="auto" w:val="none"/>
        <w:left w:space="0" w:sz="0" w:color="auto" w:val="none"/>
        <w:bottom w:space="0" w:sz="0" w:color="auto" w:val="none"/>
        <w:right w:space="0" w:sz="0" w:color="auto" w:val="none"/>
      </w:divBdr>
    </w:div>
    <w:div w:id="756563072">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 w:id="19234913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izvorni_sadrzaj>
    <derivirana_varijabla naziv="DomainObject.Predmet.Broj_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St-589/2017</izvorni_sadrzaj>
    <derivirana_varijabla naziv="DomainObject.Predmet.OznakaBroj_1">St-589/2017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VATRENI ZMAJ jednostavno društvo s ograničenom odgovornošću za trgovinu i usluge</izvorni_sadrzaj>
    <derivirana_varijabla naziv="DomainObject.Predmet.ProtustrankaFormated_1">  VATRENI ZMAJ jednostavno društvo s ograničenom odgovornošću za trgovinu i usluge</derivirana_varijabla>
  </DomainObject.Predmet.ProtustrankaFormated>
  <DomainObject.Predmet.ProtustrankaFormatedOIB>
    <izvorni_sadrzaj>  VATRENI ZMAJ jednostavno društvo s ograničenom odgovornošću za trgovinu i usluge, OIB 87915103203</izvorni_sadrzaj>
    <derivirana_varijabla naziv="DomainObject.Predmet.ProtustrankaFormatedOIB_1">  VATRENI ZMAJ jednostavno društvo s ograničenom odgovornošću za trgovinu i usluge, OIB 87915103203</derivirana_varijabla>
  </DomainObject.Predmet.ProtustrankaFormatedOIB>
  <DomainObject.Predmet.ProtustrankaFormatedWithAdress>
    <izvorni_sadrzaj> VATRENI ZMAJ jednostavno društvo s ograničenom odgovornošću za trgovinu i usluge, Ante Starčevića 127, 21300 Makarska</izvorni_sadrzaj>
    <derivirana_varijabla naziv="DomainObject.Predmet.ProtustrankaFormatedWithAdress_1"> VATRENI ZMAJ jednostavno društvo s ograničenom odgovornošću za trgovinu i usluge, Ante Starčevića 127, 21300 Makarska</derivirana_varijabla>
  </DomainObject.Predmet.ProtustrankaFormatedWithAdress>
  <DomainObject.Predmet.ProtustrankaFormatedWithAdressOIB>
    <izvorni_sadrzaj> VATRENI ZMAJ jednostavno društvo s ograničenom odgovornošću za trgovinu i usluge, OIB 87915103203, Ante Starčevića 127, 21300 Makarska</izvorni_sadrzaj>
    <derivirana_varijabla naziv="DomainObject.Predmet.ProtustrankaFormatedWithAdressOIB_1"> VATRENI ZMAJ jednostavno društvo s ograničenom odgovornošću za trgovinu i usluge, OIB 87915103203, Ante Starčevića 127, 21300 Makarska</derivirana_varijabla>
  </DomainObject.Predmet.ProtustrankaFormatedWithAdressOIB>
  <DomainObject.Predmet.ProtustrankaWithAdress>
    <izvorni_sadrzaj>VATRENI ZMAJ jednostavno društvo s ograničenom odgovornošću za trgovinu i usluge Ante Starčevića 127, 21300 Makarska</izvorni_sadrzaj>
    <derivirana_varijabla naziv="DomainObject.Predmet.ProtustrankaWithAdress_1">VATRENI ZMAJ jednostavno društvo s ograničenom odgovornošću za trgovinu i usluge Ante Starčevića 127, 21300 Makarska</derivirana_varijabla>
  </DomainObject.Predmet.ProtustrankaWithAdress>
  <DomainObject.Predmet.ProtustrankaWithAdressOIB>
    <izvorni_sadrzaj>VATRENI ZMAJ jednostavno društvo s ograničenom odgovornošću za trgovinu i usluge, OIB 87915103203, Ante Starčevića 127, 21300 Makarska</izvorni_sadrzaj>
    <derivirana_varijabla naziv="DomainObject.Predmet.ProtustrankaWithAdressOIB_1">VATRENI ZMAJ jednostavno društvo s ograničenom odgovornošću za trgovinu i usluge, OIB 87915103203, Ante Starčevića 127, 21300 Makarska</derivirana_varijabla>
  </DomainObject.Predmet.ProtustrankaWithAdressOIB>
  <DomainObject.Predmet.ProtustrankaNazivFormated>
    <izvorni_sadrzaj>VATRENI ZMAJ jednostavno društvo s ograničenom odgovornošću za trgovinu i usluge</izvorni_sadrzaj>
    <derivirana_varijabla naziv="DomainObject.Predmet.ProtustrankaNazivFormated_1">VATRENI ZMAJ jednostavno društvo s ograničenom odgovornošću za trgovinu i usluge</derivirana_varijabla>
  </DomainObject.Predmet.ProtustrankaNazivFormated>
  <DomainObject.Predmet.ProtustrankaNazivFormatedOIB>
    <izvorni_sadrzaj>VATRENI ZMAJ jednostavno društvo s ograničenom odgovornošću za trgovinu i usluge, OIB 87915103203</izvorni_sadrzaj>
    <derivirana_varijabla naziv="DomainObject.Predmet.ProtustrankaNazivFormatedOIB_1">VATRENI ZMAJ jednostavno društvo s ograničenom odgovornošću za trgovinu i usluge, OIB 87915103203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25701.16</izvorni_sadrzaj>
    <derivirana_varijabla naziv="DomainObject.Predmet.TrenutnaVrijednost_1">25701.16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VATRENI ZMAJ jednostavno društvo s ograničenom odgovornošću za trgovinu i usluge</item>
    </izvorni_sadrzaj>
    <derivirana_varijabla naziv="DomainObject.Predmet.ProtuStrankaListFormated_1">
      <item>VATRENI ZMAJ jednostavno društvo s ograničenom odgovornošću za trgovinu i usluge</item>
    </derivirana_varijabla>
  </DomainObject.Predmet.ProtuStrankaListFormated>
  <DomainObject.Predmet.ProtuStrankaListFormatedOIB>
    <izvorni_sadrzaj>
      <item>VATRENI ZMAJ jednostavno društvo s ograničenom odgovornošću za trgovinu i usluge, OIB 87915103203</item>
    </izvorni_sadrzaj>
    <derivirana_varijabla naziv="DomainObject.Predmet.ProtuStrankaListFormatedOIB_1">
      <item>VATRENI ZMAJ jednostavno društvo s ograničenom odgovornošću za trgovinu i usluge, OIB 87915103203</item>
    </derivirana_varijabla>
  </DomainObject.Predmet.ProtuStrankaListFormatedOIB>
  <DomainObject.Predmet.ProtuStrankaListFormatedWithAdress>
    <izvorni_sadrzaj>
      <item>VATRENI ZMAJ jednostavno društvo s ograničenom odgovornošću za trgovinu i usluge, Ante Starčevića 127, 21300 Makarska</item>
    </izvorni_sadrzaj>
    <derivirana_varijabla naziv="DomainObject.Predmet.ProtuStrankaListFormatedWithAdress_1">
      <item>VATRENI ZMAJ jednostavno društvo s ograničenom odgovornošću za trgovinu i usluge, Ante Starčevića 127, 21300 Makarska</item>
    </derivirana_varijabla>
  </DomainObject.Predmet.ProtuStrankaListFormatedWithAdress>
  <DomainObject.Predmet.ProtuStrankaListFormatedWithAdressOIB>
    <izvorni_sadrzaj>
      <item>VATRENI ZMAJ jednostavno društvo s ograničenom odgovornošću za trgovinu i usluge, OIB 87915103203, Ante Starčevića 127, 21300 Makarska</item>
    </izvorni_sadrzaj>
    <derivirana_varijabla naziv="DomainObject.Predmet.ProtuStrankaListFormatedWithAdressOIB_1">
      <item>VATRENI ZMAJ jednostavno društvo s ograničenom odgovornošću za trgovinu i usluge, OIB 87915103203, Ante Starčevića 127, 21300 Makarska</item>
    </derivirana_varijabla>
  </DomainObject.Predmet.ProtuStrankaListFormatedWithAdressOIB>
  <DomainObject.Predmet.ProtuStrankaListNazivFormated>
    <izvorni_sadrzaj>
      <item>VATRENI ZMAJ jednostavno društvo s ograničenom odgovornošću za trgovinu i usluge</item>
    </izvorni_sadrzaj>
    <derivirana_varijabla naziv="DomainObject.Predmet.ProtuStrankaListNazivFormated_1">
      <item>VATRENI ZMAJ jednostavno društvo s ograničenom odgovornošću za trgovinu i usluge</item>
    </derivirana_varijabla>
  </DomainObject.Predmet.ProtuStrankaListNazivFormated>
  <DomainObject.Predmet.ProtuStrankaListNazivFormatedOIB>
    <izvorni_sadrzaj>
      <item>VATRENI ZMAJ jednostavno društvo s ograničenom odgovornošću za trgovinu i usluge, OIB 87915103203</item>
    </izvorni_sadrzaj>
    <derivirana_varijabla naziv="DomainObject.Predmet.ProtuStrankaListNazivFormatedOIB_1">
      <item>VATRENI ZMAJ jednostavno društvo s ograničenom odgovornošću za trgovinu i usluge, OIB 87915103203</item>
    </derivirana_varijabla>
  </DomainObject.Predmet.ProtuStrankaListNazivFormatedOIB>
  <DomainObject.Predmet.OstaliListFormated>
    <izvorni_sadrzaj>
      <item>Željko Mrkonjić</item>
    </izvorni_sadrzaj>
    <derivirana_varijabla naziv="DomainObject.Predmet.OstaliListFormated_1">
      <item>Željko Mrkonjić</item>
    </derivirana_varijabla>
  </DomainObject.Predmet.OstaliListFormated>
  <DomainObject.Predmet.OstaliListFormatedOIB>
    <izvorni_sadrzaj>
      <item>Željko Mrkonjić, OIB 59801937135</item>
    </izvorni_sadrzaj>
    <derivirana_varijabla naziv="DomainObject.Predmet.OstaliListFormatedOIB_1">
      <item>Željko Mrkonjić, OIB 59801937135</item>
    </derivirana_varijabla>
  </DomainObject.Predmet.OstaliListFormatedOIB>
  <DomainObject.Predmet.OstaliListFormatedWithAdress>
    <izvorni_sadrzaj>
      <item>Željko Mrkonjić, Ante Starčevića 127, 21300 Makarska</item>
    </izvorni_sadrzaj>
    <derivirana_varijabla naziv="DomainObject.Predmet.OstaliListFormatedWithAdress_1">
      <item>Željko Mrkonjić, Ante Starčevića 127, 21300 Makarska</item>
    </derivirana_varijabla>
  </DomainObject.Predmet.OstaliListFormatedWithAdress>
  <DomainObject.Predmet.OstaliListFormatedWithAdressOIB>
    <izvorni_sadrzaj>
      <item>Željko Mrkonjić, OIB 59801937135, Ante Starčevića 127, 21300 Makarska</item>
    </izvorni_sadrzaj>
    <derivirana_varijabla naziv="DomainObject.Predmet.OstaliListFormatedWithAdressOIB_1">
      <item>Željko Mrkonjić, OIB 59801937135, Ante Starčevića 127, 21300 Makarska</item>
    </derivirana_varijabla>
  </DomainObject.Predmet.OstaliListFormatedWithAdressOIB>
  <DomainObject.Predmet.OstaliListNazivFormated>
    <izvorni_sadrzaj>
      <item>Željko Mrkonjić</item>
    </izvorni_sadrzaj>
    <derivirana_varijabla naziv="DomainObject.Predmet.OstaliListNazivFormated_1">
      <item>Željko Mrkonjić</item>
    </derivirana_varijabla>
  </DomainObject.Predmet.OstaliListNazivFormated>
  <DomainObject.Predmet.OstaliListNazivFormatedOIB>
    <izvorni_sadrzaj>
      <item>Željko Mrkonjić, OIB 59801937135</item>
    </izvorni_sadrzaj>
    <derivirana_varijabla naziv="DomainObject.Predmet.OstaliListNazivFormatedOIB_1">
      <item>Željko Mrkonjić, OIB 59801937135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VATRENI ZMAJ jednostavno društvo s ograničenom odgovornošću za trgovinu i usluge</izvorni_sadrzaj>
    <derivirana_varijabla naziv="DomainObject.Predmet.ProtustrankaIDrugi_1">VATRENI ZMAJ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VATRENI ZMAJ jednostavno društvo s ograničenom odgovornošću za trgovinu i usluge, OIB 87915103203, Ante Starčevića 127, 21300 Makarska</izvorni_sadrzaj>
    <derivirana_varijabla naziv="DomainObject.Predmet.ProtustrankaIDrugiAdressOIB_1">VATRENI ZMAJ jednostavno društvo s ograničenom odgovornošću za trgovinu i usluge, OIB 87915103203, Ante Starčevića 127,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VATRENI ZMAJ jednostavno društvo s ograničenom odgovornošću za trgovinu i usluge</item>
      <item>FINANCIJSKA AGENCIJA, RC SPLIT</item>
      <item>Željko Mrkonjić</item>
    </izvorni_sadrzaj>
    <derivirana_varijabla naziv="DomainObject.Predmet.SudioniciListNaziv_1">
      <item>VATRENI ZMAJ jednostavno društvo s ograničenom odgovornošću za trgovinu i usluge</item>
      <item>FINANCIJSKA AGENCIJA, RC SPLIT</item>
      <item>Željko Mrkonjić</item>
    </derivirana_varijabla>
  </DomainObject.Predmet.SudioniciListNaziv>
  <DomainObject.Predmet.SudioniciListAdressOIB>
    <izvorni_sadrzaj>
      <item>VATRENI ZMAJ jednostavno društvo s ograničenom odgovornošću za trgovinu i usluge, OIB 87915103203, Ante Starčevića 127,21300 Makarska</item>
      <item>FINANCIJSKA AGENCIJA, RC SPLIT, OIB 85821130368, Mažuranićevo šetalište 24 b,21000 Split</item>
      <item>Željko Mrkonjić, OIB 59801937135, Ante Starčevića 127,21300 Makarska</item>
    </izvorni_sadrzaj>
    <derivirana_varijabla naziv="DomainObject.Predmet.SudioniciListAdressOIB_1">
      <item>VATRENI ZMAJ jednostavno društvo s ograničenom odgovornošću za trgovinu i usluge, OIB 87915103203, Ante Starčevića 127,21300 Makarska</item>
      <item>FINANCIJSKA AGENCIJA, RC SPLIT, OIB 85821130368, Mažuranićevo šetalište 24 b,21000 Split</item>
      <item>Željko Mrkonjić, OIB 59801937135, Ante Starčevića 127,21300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87915103203</item>
      <item>, OIB 85821130368</item>
      <item>, OIB 59801937135</item>
    </izvorni_sadrzaj>
    <derivirana_varijabla naziv="DomainObject.Predmet.SudioniciListNazivOIB_1">
      <item>, OIB 87915103203</item>
      <item>, OIB 85821130368</item>
      <item>, OIB 59801937135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DB6217-562F-434F-986A-D0480C5620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1053</properties:Words>
  <properties:Characters>5736</properties:Characters>
  <properties:Lines>114</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2017-12-08T13:36:00Z</dcterms:created>
  <dc:creator>Katarina Mikulić</dc:creator>
  <cp:lastModifiedBy>Ana Golub Gruić</cp:lastModifiedBy>
  <cp:lastPrinted>2017-12-08T13:39:00Z</cp:lastPrinted>
  <dcterms:modified xmlns:xsi="http://www.w3.org/2001/XMLSchema-instance" xsi:type="dcterms:W3CDTF">2017-12-08T14:05:00Z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