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1876" w14:paraId="e78187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627D07">
        <w:rPr>
          <w:lang w:val="hr-HR"/>
        </w:rPr>
        <w:t>390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627D07">
        <w:t xml:space="preserve"> PZ TRAKOŠĆAN</w:t>
      </w:r>
      <w:r w:rsidR="00552216">
        <w:t>,</w:t>
      </w:r>
      <w:r w:rsidR="00D07ECC">
        <w:t xml:space="preserve"> OIB:</w:t>
      </w:r>
      <w:r w:rsidR="00627D07">
        <w:t xml:space="preserve"> 33104647038</w:t>
      </w:r>
      <w:r w:rsidR="00D07ECC">
        <w:t xml:space="preserve"> s</w:t>
      </w:r>
      <w:r w:rsidR="00627D07">
        <w:t>a sjedištem u Šinkovica Šaška 16/E</w:t>
      </w:r>
      <w:r w:rsidR="00247894">
        <w:t>,</w:t>
      </w:r>
      <w:r w:rsidR="00627D07">
        <w:t xml:space="preserve"> Šinkovica Šaška</w:t>
      </w:r>
      <w:r w:rsidR="005C5AF6">
        <w:t>,</w:t>
      </w:r>
      <w:r w:rsidR="00247894">
        <w:t xml:space="preserve"> </w:t>
      </w:r>
      <w:r w:rsidR="00627D07">
        <w:t>42253 Bednja</w:t>
      </w:r>
      <w:r w:rsidR="00247894">
        <w:t>,</w:t>
      </w:r>
      <w:r w:rsidR="005C5AF6">
        <w:t xml:space="preserve"> dana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627D07" w:rsidRPr="00627D07">
        <w:t xml:space="preserve"> </w:t>
      </w:r>
      <w:r w:rsidR="00627D07">
        <w:t>PZ TRAKOŠĆAN, OIB: 33104647038 sa sjedištem u Šinkovica Šaška 16/E, Šinkovica Šaška, 42253 Bednja</w:t>
      </w:r>
      <w:r w:rsidR="00552216">
        <w:t>,</w:t>
      </w:r>
      <w:r w:rsidR="002E00D7">
        <w:t xml:space="preserve"> </w:t>
      </w:r>
      <w:r w:rsidR="00B82432">
        <w:t>iznosi</w:t>
      </w:r>
      <w:r w:rsidR="00627D07">
        <w:t xml:space="preserve"> 4.748,17</w:t>
      </w:r>
      <w:r w:rsidR="00552216">
        <w:t xml:space="preserve">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>
        <w:t xml:space="preserve"> Stjepan Rudnički</w:t>
      </w:r>
      <w:r w:rsidR="00247894">
        <w:t>,</w:t>
      </w:r>
      <w:r>
        <w:t xml:space="preserve"> iz Zagreba</w:t>
      </w:r>
      <w:r w:rsidR="005C5AF6">
        <w:t>,</w:t>
      </w:r>
      <w:r>
        <w:t xml:space="preserve"> Topić-Mimare Ante 24, OIB:77193649395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627D07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627D07" w:rsidRPr="00627D07">
        <w:t xml:space="preserve"> </w:t>
      </w:r>
      <w:r w:rsidR="00627D07">
        <w:t>PZ TRAKOŠĆAN, OIB: 33104647038 sa sjedištem u Šinkovica Šaška 16/E, Šinkovica Šaška, 42253 Bednja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627D07">
        <w:t xml:space="preserve"> 4.748,17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5A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27D0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BAF" w:rsidP="007F64E0" w:rsidR="008A2BAF">
      <w:r>
        <w:separator/>
      </w:r>
    </w:p>
  </w:endnote>
  <w:endnote w:id="0" w:type="continuationSeparator">
    <w:p w:rsidRDefault="008A2BAF" w:rsidP="007F64E0" w:rsidR="008A2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BAF" w:rsidP="007F64E0" w:rsidR="008A2BAF">
      <w:r>
        <w:separator/>
      </w:r>
    </w:p>
  </w:footnote>
  <w:footnote w:id="0" w:type="continuationSeparator">
    <w:p w:rsidRDefault="008A2BAF" w:rsidP="007F64E0" w:rsidR="008A2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627D07">
      <w:rPr>
        <w:lang w:val="hr-HR"/>
      </w:rPr>
      <w:t>390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6365" w:rsidRPr="0082636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27D07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6365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2BAF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TRAKOŠĆAN</izvorni_sadrzaj>
    <derivirana_varijabla naziv="DomainObject.Predmet.ProtustrankaFormated_1">  Poljoprivredna zadruga TRAKOŠĆAN</derivirana_varijabla>
  </DomainObject.Predmet.ProtustrankaFormated>
  <DomainObject.Predmet.ProtustrankaFormatedOIB>
    <izvorni_sadrzaj>  Poljoprivredna zadruga TRAKOŠĆAN, OIB 33104647038</izvorni_sadrzaj>
    <derivirana_varijabla naziv="DomainObject.Predmet.ProtustrankaFormatedOIB_1">  Poljoprivredna zadruga TRAKOŠĆAN, OIB 33104647038</derivirana_varijabla>
  </DomainObject.Predmet.ProtustrankaFormatedOIB>
  <DomainObject.Predmet.ProtustrankaFormatedWithAdress>
    <izvorni_sadrzaj> Poljoprivredna zadruga TRAKOŠĆAN,  16/e, 42253 Šinkovica Šaška</izvorni_sadrzaj>
    <derivirana_varijabla naziv="DomainObject.Predmet.ProtustrankaFormatedWithAdress_1"> Poljoprivredna zadruga TRAKOŠĆAN,  16/e, 42253 Šinkovica Šaška</derivirana_varijabla>
  </DomainObject.Predmet.ProtustrankaFormatedWithAdress>
  <DomainObject.Predmet.ProtustrankaFormatedWithAdressOIB>
    <izvorni_sadrzaj> Poljoprivredna zadruga TRAKOŠĆAN, OIB 33104647038,  16/e, 42253 Šinkovica Šaška</izvorni_sadrzaj>
    <derivirana_varijabla naziv="DomainObject.Predmet.ProtustrankaFormatedWithAdressOIB_1"> Poljoprivredna zadruga TRAKOŠĆAN, OIB 33104647038,  16/e, 42253 Šinkovica Šaška</derivirana_varijabla>
  </DomainObject.Predmet.ProtustrankaFormatedWithAdressOIB>
  <DomainObject.Predmet.ProtustrankaWithAdress>
    <izvorni_sadrzaj>Poljoprivredna zadruga TRAKOŠĆAN  16/e, 42253 Šinkovica Šaška</izvorni_sadrzaj>
    <derivirana_varijabla naziv="DomainObject.Predmet.ProtustrankaWithAdress_1">Poljoprivredna zadruga TRAKOŠĆAN  16/e, 42253 Šinkovica Šaška</derivirana_varijabla>
  </DomainObject.Predmet.ProtustrankaWithAdress>
  <DomainObject.Predmet.ProtustrankaWithAdressOIB>
    <izvorni_sadrzaj>Poljoprivredna zadruga TRAKOŠĆAN, OIB 33104647038,  16/e, 42253 Šinkovica Šaška</izvorni_sadrzaj>
    <derivirana_varijabla naziv="DomainObject.Predmet.ProtustrankaWithAdressOIB_1">Poljoprivredna zadruga TRAKOŠĆAN, OIB 33104647038,  16/e, 42253 Šinkovica Šaška</derivirana_varijabla>
  </DomainObject.Predmet.ProtustrankaWithAdressOIB>
  <DomainObject.Predmet.ProtustrankaNazivFormated>
    <izvorni_sadrzaj>Poljoprivredna zadruga TRAKOŠĆAN</izvorni_sadrzaj>
    <derivirana_varijabla naziv="DomainObject.Predmet.ProtustrankaNazivFormated_1">Poljoprivredna zadruga TRAKOŠĆAN</derivirana_varijabla>
  </DomainObject.Predmet.ProtustrankaNazivFormated>
  <DomainObject.Predmet.ProtustrankaNazivFormatedOIB>
    <izvorni_sadrzaj>Poljoprivredna zadruga TRAKOŠĆAN, OIB 33104647038</izvorni_sadrzaj>
    <derivirana_varijabla naziv="DomainObject.Predmet.ProtustrankaNazivFormatedOIB_1">Poljoprivredna zadruga TRAKOŠĆAN, OIB 33104647038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4748.17</izvorni_sadrzaj>
    <derivirana_varijabla naziv="DomainObject.Predmet.TrenutnaVrijednost_1">4748.17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Poljoprivredna zadruga TRAKOŠĆAN</item>
    </izvorni_sadrzaj>
    <derivirana_varijabla naziv="DomainObject.Predmet.ProtuStrankaListFormated_1">
      <item>Poljoprivredna zadruga TRAKOŠĆAN</item>
    </derivirana_varijabla>
  </DomainObject.Predmet.ProtuStrankaListFormated>
  <DomainObject.Predmet.ProtuStrankaListFormatedOIB>
    <izvorni_sadrzaj>
      <item>Poljoprivredna zadruga TRAKOŠĆAN, OIB 33104647038</item>
    </izvorni_sadrzaj>
    <derivirana_varijabla naziv="DomainObject.Predmet.ProtuStrankaListFormatedOIB_1">
      <item>Poljoprivredna zadruga TRAKOŠĆAN, OIB 33104647038</item>
    </derivirana_varijabla>
  </DomainObject.Predmet.ProtuStrankaListFormatedOIB>
  <DomainObject.Predmet.ProtuStrankaListFormatedWithAdress>
    <izvorni_sadrzaj>
      <item>Poljoprivredna zadruga TRAKOŠĆAN,  16/e, 42253 Šinkovica Šaška</item>
    </izvorni_sadrzaj>
    <derivirana_varijabla naziv="DomainObject.Predmet.ProtuStrankaListFormatedWithAdress_1">
      <item>Poljoprivredna zadruga TRAKOŠĆAN,  16/e, 42253 Šinkovica Šaška</item>
    </derivirana_varijabla>
  </DomainObject.Predmet.ProtuStrankaListFormatedWithAdress>
  <DomainObject.Predmet.ProtuStrankaListFormatedWithAdressOIB>
    <izvorni_sadrzaj>
      <item>Poljoprivredna zadruga TRAKOŠĆAN, OIB 33104647038,  16/e, 42253 Šinkovica Šaška</item>
    </izvorni_sadrzaj>
    <derivirana_varijabla naziv="DomainObject.Predmet.ProtuStrankaListFormatedWithAdressOIB_1">
      <item>Poljoprivredna zadruga TRAKOŠĆAN, OIB 33104647038,  16/e, 42253 Šinkovica Šaška</item>
    </derivirana_varijabla>
  </DomainObject.Predmet.ProtuStrankaListFormatedWithAdressOIB>
  <DomainObject.Predmet.ProtuStrankaListNazivFormated>
    <izvorni_sadrzaj>
      <item>Poljoprivredna zadruga TRAKOŠĆAN</item>
    </izvorni_sadrzaj>
    <derivirana_varijabla naziv="DomainObject.Predmet.ProtuStrankaListNazivFormated_1">
      <item>Poljoprivredna zadruga TRAKOŠĆAN</item>
    </derivirana_varijabla>
  </DomainObject.Predmet.ProtuStrankaListNazivFormated>
  <DomainObject.Predmet.ProtuStrankaListNazivFormatedOIB>
    <izvorni_sadrzaj>
      <item>Poljoprivredna zadruga TRAKOŠĆAN, OIB 33104647038</item>
    </izvorni_sadrzaj>
    <derivirana_varijabla naziv="DomainObject.Predmet.ProtuStrankaListNazivFormatedOIB_1">
      <item>Poljoprivredna zadruga TRAKOŠĆAN, OIB 33104647038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Poljoprivredna zadruga TRAKOŠĆAN</izvorni_sadrzaj>
    <derivirana_varijabla naziv="DomainObject.Predmet.ProtustrankaIDrugi_1">Poljoprivredna zadruga TRAKOŠĆAN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Poljoprivredna zadruga TRAKOŠĆAN, OIB 33104647038,  16/e, 42253 Šinkovica Šaška</izvorni_sadrzaj>
    <derivirana_varijabla naziv="DomainObject.Predmet.ProtustrankaIDrugiAdressOIB_1">Poljoprivredna zadruga TRAKOŠĆAN, OIB 33104647038,  16/e, 42253 Šinkovica Šaška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Poljoprivredna zadruga TRAKOŠĆAN</item>
      <item>e-Oglasna</item>
      <item>Sudski registar</item>
    </izvorni_sadrzaj>
    <derivirana_varijabla naziv="DomainObject.Predmet.SudioniciListNaziv_1">
      <item>Financijska agencija RC Zagreb, Podružnica Varaždin</item>
      <item>Poljoprivredna zadruga TRAKOŠĆAN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33104647038</item>
      <item>, OIB null</item>
      <item>, OIB null</item>
    </izvorni_sadrzaj>
    <derivirana_varijabla naziv="DomainObject.Predmet.SudioniciListNazivOIB_1">
      <item>, OIB 85821130368</item>
      <item>, OIB 33104647038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2533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2015-11-05T09:34:00Z</dcterms:created>
  <dc:creator>user</dc:creator>
  <cp:lastModifiedBy>Maja Marčec</cp:lastModifiedBy>
  <cp:lastPrinted>2015-11-05T09:33:00Z</cp:lastPrinted>
  <dcterms:modified xmlns:xsi="http://www.w3.org/2001/XMLSchema-instance" xsi:type="dcterms:W3CDTF">2015-11-05T09:35:00Z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