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ecee" w14:paraId="fb1ecee" w:rsidRDefault="0039632D" w:rsidP="00A91121" w:rsidR="0039632D" w:rsidRPr="008C3132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AA01B3">
        <w:t>585/15-8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</w:t>
      </w:r>
      <w:proofErr w:type="spellStart"/>
      <w:r w:rsidRPr="008C3132">
        <w:t>Bajlo</w:t>
      </w:r>
      <w:proofErr w:type="spellEnd"/>
      <w:r w:rsidRPr="008C3132">
        <w:t>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7A2F67">
        <w:t>LEPTIR</w:t>
      </w:r>
      <w:r w:rsidR="007A2F67" w:rsidRPr="00A74E19">
        <w:t xml:space="preserve"> </w:t>
      </w:r>
      <w:r w:rsidR="007A2F67">
        <w:t>d.o.o., Kali, Put Male Luke 24, OIB: 12292541738</w:t>
      </w:r>
      <w:r w:rsidRPr="008C3132">
        <w:t xml:space="preserve">, dana </w:t>
      </w:r>
      <w:r w:rsidR="00AA01B3">
        <w:t>13.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7A2F67">
        <w:t>LEPTIR</w:t>
      </w:r>
      <w:r w:rsidR="007A2F67" w:rsidRPr="00A74E19">
        <w:t xml:space="preserve"> </w:t>
      </w:r>
      <w:r w:rsidR="007A2F67">
        <w:t>d.o.o., Kali, Put Male Luke 24, OIB: 12292541738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7A2F67">
        <w:t>LEPTIR</w:t>
      </w:r>
      <w:r w:rsidR="007A2F67" w:rsidRPr="00A74E19">
        <w:t xml:space="preserve"> </w:t>
      </w:r>
      <w:r w:rsidR="007A2F67">
        <w:t>d.o.o., Kali, Put Male Luke 24, OIB: 12292541738</w:t>
      </w:r>
      <w:r>
        <w:t>,</w:t>
      </w:r>
      <w:r w:rsidRPr="002B5AAE">
        <w:t xml:space="preserve"> otvara se </w:t>
      </w:r>
      <w:r w:rsidR="00AA01B3">
        <w:t>13. veljače 2017</w:t>
      </w:r>
      <w:r w:rsidRPr="002B5AAE">
        <w:t xml:space="preserve">. godine u </w:t>
      </w:r>
      <w:r w:rsidR="00AA01B3">
        <w:t>14,10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AC6C39">
        <w:t xml:space="preserve">Domagoj </w:t>
      </w:r>
      <w:proofErr w:type="spellStart"/>
      <w:r w:rsidR="00AC6C39">
        <w:t>Repač</w:t>
      </w:r>
      <w:proofErr w:type="spellEnd"/>
      <w:r w:rsidR="00AC6C39">
        <w:t xml:space="preserve"> iz Zagreba, </w:t>
      </w:r>
      <w:proofErr w:type="spellStart"/>
      <w:r w:rsidR="00AC6C39">
        <w:t>Đorđićeva</w:t>
      </w:r>
      <w:proofErr w:type="spellEnd"/>
      <w:r w:rsidR="00AC6C39">
        <w:t xml:space="preserve"> 24, OIB: 24977406612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7A2F67">
        <w:t>LEPTIR</w:t>
      </w:r>
      <w:r w:rsidR="007A2F67" w:rsidRPr="00A74E19">
        <w:t xml:space="preserve"> </w:t>
      </w:r>
      <w:r w:rsidR="007A2F67">
        <w:t>d.o.o., Kali, Put Male Luke 24, OIB: 12292541738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AA01B3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7A2F67">
        <w:t>9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AA3AF3">
        <w:t>1. rujna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7A2F67">
        <w:t>874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7A2F67">
        <w:t>3.894,06</w:t>
      </w:r>
      <w:r w:rsidRPr="002B5AAE">
        <w:t xml:space="preserve"> kun</w:t>
      </w:r>
      <w:r w:rsidR="009421C6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B253DE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AC6C39" w:rsidRPr="00AC6C39">
        <w:t xml:space="preserve">Domagoj </w:t>
      </w:r>
      <w:proofErr w:type="spellStart"/>
      <w:r w:rsidR="00AC6C39" w:rsidRPr="00AC6C39">
        <w:t>Repač</w:t>
      </w:r>
      <w:proofErr w:type="spellEnd"/>
      <w:r w:rsidR="002F3453" w:rsidRPr="00AC6C39">
        <w:t xml:space="preserve"> </w:t>
      </w:r>
      <w:r w:rsidRPr="00AC6C39">
        <w:t xml:space="preserve">iz  </w:t>
      </w:r>
      <w:r w:rsidR="002F3453" w:rsidRPr="00AC6C39">
        <w:t>Zagreba</w:t>
      </w:r>
      <w:r w:rsidRPr="00D75141">
        <w:t>.</w:t>
      </w:r>
    </w:p>
    <w:p w:rsidRDefault="00AA01B3" w:rsidP="00AA01B3" w:rsidR="00AA01B3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AA01B3" w:rsidP="00AA01B3" w:rsidR="00AA01B3">
      <w:pPr>
        <w:jc w:val="both"/>
      </w:pPr>
      <w:r>
        <w:t xml:space="preserve">          Stoga je odlučeno kao u izreci.</w:t>
      </w:r>
    </w:p>
    <w:p w:rsidRDefault="00AA01B3" w:rsidP="00AA01B3" w:rsidR="00AA01B3">
      <w:pPr>
        <w:jc w:val="both"/>
      </w:pP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AA01B3">
        <w:t>13. veljače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0E7FB4" w:rsidP="000E7FB4" w:rsidR="000E7FB4"/>
    <w:p w:rsidRDefault="000E7FB4" w:rsidP="000E7FB4" w:rsidR="000E7FB4"/>
    <w:p w:rsidRDefault="000E7FB4" w:rsidP="008E3886" w:rsidR="000E7FB4" w:rsidRPr="000E7FB4">
      <w:pPr>
        <w:jc w:val="right"/>
      </w:pPr>
      <w:r w:rsidRPr="000E7FB4">
        <w:t>Sutkinja</w:t>
      </w:r>
    </w:p>
    <w:p w:rsidRDefault="008E3886" w:rsidP="008E3886" w:rsidR="000E7FB4" w:rsidRPr="000E7FB4">
      <w:pPr>
        <w:jc w:val="right"/>
      </w:pPr>
      <w:r>
        <w:t xml:space="preserve">Ardena </w:t>
      </w:r>
      <w:proofErr w:type="spellStart"/>
      <w:r>
        <w:t>Bajlo</w:t>
      </w:r>
      <w:bookmarkStart w:name="_GoBack" w:id="0"/>
      <w:bookmarkEnd w:id="0"/>
      <w:proofErr w:type="spellEnd"/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AC6C39">
      <w:pPr>
        <w:jc w:val="both"/>
      </w:pPr>
      <w:r w:rsidRPr="00AC6C39">
        <w:t>POUKA O PRAVNOM LIJEKU</w:t>
      </w:r>
    </w:p>
    <w:p w:rsidRDefault="00E7606C" w:rsidP="00E7606C" w:rsidR="00E7606C" w:rsidRPr="00AC6C39">
      <w:pPr>
        <w:ind w:firstLine="705"/>
        <w:jc w:val="both"/>
      </w:pPr>
      <w:r w:rsidRPr="00AC6C39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C6C39">
          <w:t>53. st</w:t>
        </w:r>
      </w:smartTag>
      <w:r w:rsidRPr="00AC6C39">
        <w:t xml:space="preserve">. 6 SZ-a). </w:t>
      </w:r>
    </w:p>
    <w:p w:rsidRDefault="00E7606C" w:rsidP="00E7606C" w:rsidR="00E7606C" w:rsidRPr="00AC6C39">
      <w:pPr>
        <w:ind w:firstLine="705"/>
        <w:jc w:val="both"/>
      </w:pPr>
      <w:r w:rsidRPr="00AC6C39">
        <w:t xml:space="preserve">Protiv rješenja o zaključenju stečajnog postupka dopuštena je žalba u roku od 8 dana. </w:t>
      </w:r>
    </w:p>
    <w:p w:rsidRDefault="00E7606C" w:rsidP="00E7606C" w:rsidR="00E7606C" w:rsidRPr="00AC6C39">
      <w:pPr>
        <w:ind w:firstLine="705"/>
        <w:jc w:val="both"/>
      </w:pPr>
      <w:r w:rsidRPr="00AC6C39">
        <w:t xml:space="preserve">Žalba se podnosi ovom sudu za Visoki trgovački sud Republike Hrvatske u dva primjerka u roku od 8 dana od </w:t>
      </w:r>
      <w:r w:rsidR="00AA01B3" w:rsidRPr="00AC6C39">
        <w:t>dostave</w:t>
      </w:r>
      <w:r w:rsidRPr="00AC6C39">
        <w:t xml:space="preserve"> rješenja.</w:t>
      </w:r>
    </w:p>
    <w:p w:rsidRDefault="004C640C" w:rsidP="00E7606C" w:rsidR="004C640C" w:rsidRPr="00AC6C39">
      <w:pPr>
        <w:jc w:val="both"/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AC6C39" w:rsidP="00193657" w:rsidR="0039632D" w:rsidRPr="00240F6B">
      <w:pPr>
        <w:numPr>
          <w:ilvl w:val="0"/>
          <w:numId w:val="4"/>
        </w:numPr>
      </w:pPr>
      <w:r>
        <w:t>Državni zavod</w:t>
      </w:r>
      <w:r w:rsidR="0039632D" w:rsidRPr="00240F6B">
        <w:t xml:space="preserve">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FC5" w:rsidR="002F2FC5">
      <w:r>
        <w:separator/>
      </w:r>
    </w:p>
  </w:endnote>
  <w:endnote w:id="0" w:type="continuationSeparator">
    <w:p w:rsidRDefault="002F2FC5" w:rsidR="002F2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FC5" w:rsidR="002F2FC5">
      <w:r>
        <w:separator/>
      </w:r>
    </w:p>
  </w:footnote>
  <w:footnote w:id="0" w:type="continuationSeparator">
    <w:p w:rsidRDefault="002F2FC5" w:rsidR="002F2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E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8E10A3">
      <w:t>585</w:t>
    </w:r>
    <w:r w:rsidR="00211D0A">
      <w:t>/15-</w:t>
    </w:r>
    <w:r w:rsidR="00AA01B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0E7FB4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0E52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2FC5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39C3"/>
    <w:rsid w:val="00785980"/>
    <w:rsid w:val="007A2F67"/>
    <w:rsid w:val="007B0B12"/>
    <w:rsid w:val="007C0700"/>
    <w:rsid w:val="007F176E"/>
    <w:rsid w:val="007F3D61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10A3"/>
    <w:rsid w:val="008E3886"/>
    <w:rsid w:val="008E4276"/>
    <w:rsid w:val="008E730C"/>
    <w:rsid w:val="009007A7"/>
    <w:rsid w:val="0090774A"/>
    <w:rsid w:val="009134E1"/>
    <w:rsid w:val="00916E4C"/>
    <w:rsid w:val="00924452"/>
    <w:rsid w:val="0092620D"/>
    <w:rsid w:val="00927C43"/>
    <w:rsid w:val="0093122F"/>
    <w:rsid w:val="009420B7"/>
    <w:rsid w:val="009421C6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01B3"/>
    <w:rsid w:val="00AA3AF3"/>
    <w:rsid w:val="00AA5237"/>
    <w:rsid w:val="00AC3E5E"/>
    <w:rsid w:val="00AC6312"/>
    <w:rsid w:val="00AC6C39"/>
    <w:rsid w:val="00AC7F62"/>
    <w:rsid w:val="00AD045A"/>
    <w:rsid w:val="00AD4DE1"/>
    <w:rsid w:val="00AD561D"/>
    <w:rsid w:val="00AD6C66"/>
    <w:rsid w:val="00B002EE"/>
    <w:rsid w:val="00B03ACB"/>
    <w:rsid w:val="00B253DE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418DC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1E9"/>
    <w:rsid w:val="00E41244"/>
    <w:rsid w:val="00E5646B"/>
    <w:rsid w:val="00E7096C"/>
    <w:rsid w:val="00E7606C"/>
    <w:rsid w:val="00E77411"/>
    <w:rsid w:val="00E82130"/>
    <w:rsid w:val="00E8481F"/>
    <w:rsid w:val="00E85F98"/>
    <w:rsid w:val="00E8758E"/>
    <w:rsid w:val="00E912CB"/>
    <w:rsid w:val="00EB0EBA"/>
    <w:rsid w:val="00EC410D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E38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3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E38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3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57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St-585/2015-7</izvorni_sadrzaj>
    <derivirana_varijabla naziv="DomainObject.Oznaka_1">St-585/2015-7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2017.</izvorni_sadrzaj>
    <derivirana_varijabla naziv="DomainObject.Predmet.DatumRjesavanja_1">13.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LEPTIR d.o.o. za proizvodnju i trgovinu</izvorni_sadrzaj>
    <derivirana_varijabla naziv="DomainObject.Predmet.ProtustrankaFormated_1">  LEPTIR d.o.o. za proizvodnju i trgovinu</derivirana_varijabla>
  </DomainObject.Predmet.ProtustrankaFormated>
  <DomainObject.Predmet.ProtustrankaFormatedOIB>
    <izvorni_sadrzaj>  LEPTIR d.o.o. za proizvodnju i trgovinu, OIB 12292541738</izvorni_sadrzaj>
    <derivirana_varijabla naziv="DomainObject.Predmet.ProtustrankaFormatedOIB_1">  LEPTIR d.o.o. za proizvodnju i trgovinu, OIB 12292541738</derivirana_varijabla>
  </DomainObject.Predmet.ProtustrankaFormatedOIB>
  <DomainObject.Predmet.ProtustrankaFormatedWithAdress>
    <izvorni_sadrzaj> LEPTIR d.o.o. za proizvodnju i trgovinu, Put Male Luke 24, 23273 Kali</izvorni_sadrzaj>
    <derivirana_varijabla naziv="DomainObject.Predmet.ProtustrankaFormatedWithAdress_1"> LEPTIR d.o.o. za proizvodnju i trgovinu, Put Male Luke 24, 23273 Kali</derivirana_varijabla>
  </DomainObject.Predmet.ProtustrankaFormatedWithAdress>
  <DomainObject.Predmet.ProtustrankaFormatedWithAdressOIB>
    <izvorni_sadrzaj> LEPTIR d.o.o. za proizvodnju i trgovinu, OIB 12292541738, Put Male Luke 24, 23273 Kali</izvorni_sadrzaj>
    <derivirana_varijabla naziv="DomainObject.Predmet.ProtustrankaFormatedWithAdressOIB_1"> LEPTIR d.o.o. za proizvodnju i trgovinu, OIB 12292541738, Put Male Luke 24, 23273 Kali</derivirana_varijabla>
  </DomainObject.Predmet.ProtustrankaFormatedWithAdressOIB>
  <DomainObject.Predmet.ProtustrankaWithAdress>
    <izvorni_sadrzaj>LEPTIR d.o.o. za proizvodnju i trgovinu Put Male Luke 24, 23273 Kali</izvorni_sadrzaj>
    <derivirana_varijabla naziv="DomainObject.Predmet.ProtustrankaWithAdress_1">LEPTIR d.o.o. za proizvodnju i trgovinu Put Male Luke 24, 23273 Kali</derivirana_varijabla>
  </DomainObject.Predmet.ProtustrankaWithAdress>
  <DomainObject.Predmet.ProtustrankaWithAdressOIB>
    <izvorni_sadrzaj>LEPTIR d.o.o. za proizvodnju i trgovinu, OIB 12292541738, Put Male Luke 24, 23273 Kali</izvorni_sadrzaj>
    <derivirana_varijabla naziv="DomainObject.Predmet.ProtustrankaWithAdressOIB_1">LEPTIR d.o.o. za proizvodnju i trgovinu, OIB 12292541738, Put Male Luke 24, 23273 Kali</derivirana_varijabla>
  </DomainObject.Predmet.ProtustrankaWithAdressOIB>
  <DomainObject.Predmet.ProtustrankaNazivFormated>
    <izvorni_sadrzaj>LEPTIR d.o.o. za proizvodnju i trgovinu</izvorni_sadrzaj>
    <derivirana_varijabla naziv="DomainObject.Predmet.ProtustrankaNazivFormated_1">LEPTIR d.o.o. za proizvodnju i trgovinu</derivirana_varijabla>
  </DomainObject.Predmet.ProtustrankaNazivFormated>
  <DomainObject.Predmet.ProtustrankaNazivFormatedOIB>
    <izvorni_sadrzaj>LEPTIR d.o.o. za proizvodnju i trgovinu, OIB 12292541738</izvorni_sadrzaj>
    <derivirana_varijabla naziv="DomainObject.Predmet.ProtustrankaNazivFormatedOIB_1">LEPTIR d.o.o. za proizvodnju i trgovinu, OIB 12292541738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3894.06</izvorni_sadrzaj>
    <derivirana_varijabla naziv="DomainObject.Predmet.TrenutnaVrijednost_1">3894.06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LEPTIR d.o.o. za proizvodnju i trgovinu</item>
    </izvorni_sadrzaj>
    <derivirana_varijabla naziv="DomainObject.Predmet.ProtuStrankaListFormated_1">
      <item>LEPTIR d.o.o. za proizvodnju i trgovinu</item>
    </derivirana_varijabla>
  </DomainObject.Predmet.ProtuStrankaListFormated>
  <DomainObject.Predmet.ProtuStrankaListFormatedOIB>
    <izvorni_sadrzaj>
      <item>LEPTIR d.o.o. za proizvodnju i trgovinu, OIB 12292541738</item>
    </izvorni_sadrzaj>
    <derivirana_varijabla naziv="DomainObject.Predmet.ProtuStrankaListFormatedOIB_1">
      <item>LEPTIR d.o.o. za proizvodnju i trgovinu, OIB 12292541738</item>
    </derivirana_varijabla>
  </DomainObject.Predmet.ProtuStrankaListFormatedOIB>
  <DomainObject.Predmet.ProtuStrankaListFormatedWithAdress>
    <izvorni_sadrzaj>
      <item>LEPTIR d.o.o. za proizvodnju i trgovinu, Put Male Luke 24, 23273 Kali</item>
    </izvorni_sadrzaj>
    <derivirana_varijabla naziv="DomainObject.Predmet.ProtuStrankaListFormatedWithAdress_1">
      <item>LEPTIR d.o.o. za proizvodnju i trgovinu, Put Male Luke 24, 23273 Kali</item>
    </derivirana_varijabla>
  </DomainObject.Predmet.ProtuStrankaListFormatedWithAdress>
  <DomainObject.Predmet.ProtuStrankaListFormatedWithAdressOIB>
    <izvorni_sadrzaj>
      <item>LEPTIR d.o.o. za proizvodnju i trgovinu, OIB 12292541738, Put Male Luke 24, 23273 Kali</item>
    </izvorni_sadrzaj>
    <derivirana_varijabla naziv="DomainObject.Predmet.ProtuStrankaListFormatedWithAdressOIB_1">
      <item>LEPTIR d.o.o. za proizvodnju i trgovinu, OIB 12292541738, Put Male Luke 24, 23273 Kali</item>
    </derivirana_varijabla>
  </DomainObject.Predmet.ProtuStrankaListFormatedWithAdressOIB>
  <DomainObject.Predmet.ProtuStrankaListNazivFormated>
    <izvorni_sadrzaj>
      <item>LEPTIR d.o.o. za proizvodnju i trgovinu</item>
    </izvorni_sadrzaj>
    <derivirana_varijabla naziv="DomainObject.Predmet.ProtuStrankaListNazivFormated_1">
      <item>LEPTIR d.o.o. za proizvodnju i trgovinu</item>
    </derivirana_varijabla>
  </DomainObject.Predmet.ProtuStrankaListNazivFormated>
  <DomainObject.Predmet.ProtuStrankaListNazivFormatedOIB>
    <izvorni_sadrzaj>
      <item>LEPTIR d.o.o. za proizvodnju i trgovinu, OIB 12292541738</item>
    </izvorni_sadrzaj>
    <derivirana_varijabla naziv="DomainObject.Predmet.ProtuStrankaListNazivFormatedOIB_1">
      <item>LEPTIR d.o.o. za proizvodnju i trgovinu, OIB 12292541738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St-585/2015-7</izvorni_sadrzaj>
    <derivirana_varijabla naziv="DomainObject.PoslovniBrojDokumenta_1">St-585/2015-7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LEPTIR d.o.o. za proizvodnju i trgovinu</izvorni_sadrzaj>
    <derivirana_varijabla naziv="DomainObject.Predmet.ProtustrankaIDrugi_1">LEPTIR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LEPTIR d.o.o. za proizvodnju i trgovinu, OIB 12292541738, Put Male Luke 24, 23273 Kali</izvorni_sadrzaj>
    <derivirana_varijabla naziv="DomainObject.Predmet.ProtustrankaIDrugiAdressOIB_1">LEPTIR d.o.o. za proizvodnju i trgovinu, OIB 12292541738, Put Male Luke 24,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2017.</izvorni_sadrzaj>
    <derivirana_varijabla naziv="DomainObject.Predmet.OdlukaRjesenje.DatumDonosenjaOdluke_1">13.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St-585/2015-7</izvorni_sadrzaj>
    <derivirana_varijabla naziv="DomainObject.Predmet.OdlukaRjesenje.Oznaka_1">St-585/2015-7</derivirana_varijabla>
  </DomainObject.Predmet.OdlukaRjesenje.Oznaka>
  <DomainObject.Predmet.SudioniciListNaziv>
    <izvorni_sadrzaj>
      <item>FINA</item>
      <item>LEPTIR d.o.o. za proizvodnju i trgovinu</item>
    </izvorni_sadrzaj>
    <derivirana_varijabla naziv="DomainObject.Predmet.SudioniciListNaziv_1">
      <item>FINA</item>
      <item>LEPTIR d.o.o. za proizvodnju i trgovinu</item>
    </derivirana_varijabla>
  </DomainObject.Predmet.SudioniciListNaziv>
  <DomainObject.Predmet.SudioniciListAdressOIB>
    <izvorni_sadrzaj>
      <item>FINA, OIB 85821130368</item>
      <item>LEPTIR d.o.o. za proizvodnju i trgovinu, OIB 12292541738, Put Male Luke 24,23273 Kali</item>
    </izvorni_sadrzaj>
    <derivirana_varijabla naziv="DomainObject.Predmet.SudioniciListAdressOIB_1">
      <item>FINA, OIB 85821130368</item>
      <item>LEPTIR d.o.o. za proizvodnju i trgovinu, OIB 12292541738, Put Male Luke 24,23273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12292541738</item>
    </izvorni_sadrzaj>
    <derivirana_varijabla naziv="DomainObject.Predmet.SudioniciListNazivOIB_1">
      <item>, OIB 85821130368</item>
      <item>, OIB 12292541738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4437</properties:Characters>
  <properties:Lines>118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2016-05-12T08:52:00Z</dcterms:created>
  <dc:creator>Administrator</dc:creator>
  <cp:lastModifiedBy>Nena Mužanović</cp:lastModifiedBy>
  <cp:lastPrinted>2017-02-13T10:27:00Z</cp:lastPrinted>
  <dcterms:modified xmlns:xsi="http://www.w3.org/2001/XMLSchema-instance" xsi:type="dcterms:W3CDTF">2017-02-13T11:48:00Z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