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21d8" w14:paraId="86d21d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7965CE">
        <w:t>SPORT INES j.</w:t>
      </w:r>
      <w:r w:rsidR="00317FBA" w:rsidRPr="00317FBA">
        <w:t xml:space="preserve">d.o.o. </w:t>
      </w:r>
      <w:r w:rsidR="00312DF1">
        <w:t>Antonci (</w:t>
      </w:r>
      <w:r w:rsidR="007965CE">
        <w:t>Poreč</w:t>
      </w:r>
      <w:r w:rsidR="00312DF1">
        <w:t>)</w:t>
      </w:r>
      <w:r w:rsidR="00C71B54">
        <w:t xml:space="preserve">, </w:t>
      </w:r>
      <w:r w:rsidR="00312DF1">
        <w:t>Antonci 6 E</w:t>
      </w:r>
      <w:r w:rsidR="004621C6">
        <w:t>,</w:t>
      </w:r>
      <w:r w:rsidR="00480C26">
        <w:t xml:space="preserve"> </w:t>
      </w:r>
      <w:r w:rsidR="007D7A8F">
        <w:t xml:space="preserve"> OIB: </w:t>
      </w:r>
      <w:r w:rsidR="00312DF1" w:rsidRPr="00312DF1">
        <w:t>93143869944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12DF1">
        <w:t>SPORT INES j.</w:t>
      </w:r>
      <w:r w:rsidR="00312DF1" w:rsidRPr="00317FBA">
        <w:t xml:space="preserve">d.o.o. </w:t>
      </w:r>
      <w:r w:rsidR="00312DF1">
        <w:t xml:space="preserve">Antonci (Poreč), Antonci 6 E,  OIB: </w:t>
      </w:r>
      <w:r w:rsidR="00312DF1" w:rsidRPr="00312DF1">
        <w:t>93143869944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12DF1">
        <w:rPr>
          <w:b/>
          <w:lang w:val="pl-PL"/>
        </w:rPr>
        <w:t>22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312DF1">
        <w:rPr>
          <w:b/>
          <w:lang w:val="pl-PL"/>
        </w:rPr>
        <w:t>9:00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312DF1">
        <w:t>SPORT INES j.</w:t>
      </w:r>
      <w:r w:rsidR="00312DF1" w:rsidRPr="00317FBA">
        <w:t xml:space="preserve">d.o.o. </w:t>
      </w:r>
      <w:r w:rsidR="00312DF1">
        <w:t>Antonci (Poreč), Antonci 6 E</w:t>
      </w:r>
      <w:r w:rsidR="00567151">
        <w:t>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567151">
        <w:rPr>
          <w:lang w:val="sv-SE"/>
        </w:rPr>
        <w:t>Matea Beaković, Antonci 6E.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567151">
        <w:rPr>
          <w:lang w:val="sv-SE"/>
        </w:rPr>
        <w:t>Matea Beaković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567151">
        <w:rPr>
          <w:lang w:val="sv-SE"/>
        </w:rPr>
        <w:t>Matei Beaković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</w:t>
      </w:r>
      <w:r w:rsidR="00AA4A96">
        <w:rPr>
          <w:lang w:val="sv-SE"/>
        </w:rPr>
        <w:t>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567151">
        <w:t>22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C23013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312DF1">
        <w:t>SPORT INES j.</w:t>
      </w:r>
      <w:r w:rsidR="00312DF1" w:rsidRPr="00317FBA">
        <w:t xml:space="preserve">d.o.o. </w:t>
      </w:r>
      <w:r w:rsidR="00312DF1">
        <w:t xml:space="preserve">Antonci (Poreč), Antonci 6 E,  OIB: </w:t>
      </w:r>
      <w:r w:rsidR="00312DF1" w:rsidRPr="00312DF1">
        <w:t>93143869944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567151">
        <w:rPr>
          <w:lang w:val="sv-SE"/>
        </w:rPr>
        <w:t>Matea Beaković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F3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414951">
      <w:t>Posl. broj: 4 St-</w:t>
    </w:r>
    <w:r w:rsidR="007965CE">
      <w:t>672</w:t>
    </w:r>
    <w:r w:rsidR="00414951">
      <w:t>/2017-4</w:t>
    </w:r>
  </w:p>
  <w:p w:rsidRDefault="00504F3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7965CE">
      <w:t>672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5532"/>
    <w:rsid w:val="000906D0"/>
    <w:rsid w:val="000959EB"/>
    <w:rsid w:val="000A7AEE"/>
    <w:rsid w:val="000C3E82"/>
    <w:rsid w:val="000E0219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2DF1"/>
    <w:rsid w:val="00317FBA"/>
    <w:rsid w:val="00333A6A"/>
    <w:rsid w:val="00395F29"/>
    <w:rsid w:val="003B3E0F"/>
    <w:rsid w:val="003B74B1"/>
    <w:rsid w:val="003E00AF"/>
    <w:rsid w:val="00412B9B"/>
    <w:rsid w:val="00414951"/>
    <w:rsid w:val="00446090"/>
    <w:rsid w:val="004621C6"/>
    <w:rsid w:val="00480C26"/>
    <w:rsid w:val="00504F30"/>
    <w:rsid w:val="0051365F"/>
    <w:rsid w:val="00534526"/>
    <w:rsid w:val="00554328"/>
    <w:rsid w:val="00567151"/>
    <w:rsid w:val="0059655A"/>
    <w:rsid w:val="00596F2F"/>
    <w:rsid w:val="005E3EB7"/>
    <w:rsid w:val="005E434E"/>
    <w:rsid w:val="00603BFE"/>
    <w:rsid w:val="00612C7B"/>
    <w:rsid w:val="006953E8"/>
    <w:rsid w:val="006B7430"/>
    <w:rsid w:val="0079454F"/>
    <w:rsid w:val="007965CE"/>
    <w:rsid w:val="007C4218"/>
    <w:rsid w:val="007D63ED"/>
    <w:rsid w:val="007D7A8F"/>
    <w:rsid w:val="00802205"/>
    <w:rsid w:val="00803878"/>
    <w:rsid w:val="00814EB9"/>
    <w:rsid w:val="00814FDD"/>
    <w:rsid w:val="00835A5D"/>
    <w:rsid w:val="00844FE0"/>
    <w:rsid w:val="008650C6"/>
    <w:rsid w:val="00894ED5"/>
    <w:rsid w:val="008E4F58"/>
    <w:rsid w:val="009477AC"/>
    <w:rsid w:val="00985388"/>
    <w:rsid w:val="00996153"/>
    <w:rsid w:val="009A76DB"/>
    <w:rsid w:val="00A560B4"/>
    <w:rsid w:val="00A744D8"/>
    <w:rsid w:val="00AA155C"/>
    <w:rsid w:val="00AA4A96"/>
    <w:rsid w:val="00AA70ED"/>
    <w:rsid w:val="00AD2235"/>
    <w:rsid w:val="00AE4EEF"/>
    <w:rsid w:val="00AF4620"/>
    <w:rsid w:val="00B17BB5"/>
    <w:rsid w:val="00B50DFB"/>
    <w:rsid w:val="00B56D89"/>
    <w:rsid w:val="00C23013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540CF"/>
    <w:rsid w:val="00DE2B38"/>
    <w:rsid w:val="00DE74BF"/>
    <w:rsid w:val="00DF28E8"/>
    <w:rsid w:val="00E10E76"/>
    <w:rsid w:val="00E40DC9"/>
    <w:rsid w:val="00E90C0D"/>
    <w:rsid w:val="00E94386"/>
    <w:rsid w:val="00ED1F85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F3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F3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F3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F3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F3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F3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F3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F3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INES j.d.o.o. ANTONCI (Poreč)</izvorni_sadrzaj>
    <derivirana_varijabla naziv="DomainObject.Predmet.ProtustrankaFormated_1">  SPORT INES j.d.o.o. ANTONCI (Poreč)</derivirana_varijabla>
  </DomainObject.Predmet.ProtustrankaFormated>
  <DomainObject.Predmet.ProtustrankaFormatedOIB>
    <izvorni_sadrzaj>  SPORT INES j.d.o.o. ANTONCI (Poreč), OIB 93143869944</izvorni_sadrzaj>
    <derivirana_varijabla naziv="DomainObject.Predmet.ProtustrankaFormatedOIB_1">  SPORT INES j.d.o.o. ANTONCI (Poreč), OIB 93143869944</derivirana_varijabla>
  </DomainObject.Predmet.ProtustrankaFormatedOIB>
  <DomainObject.Predmet.ProtustrankaFormatedWithAdress>
    <izvorni_sadrzaj> SPORT INES j.d.o.o. ANTONCI (Poreč), Antonci 6 E , 52440 Antonci</izvorni_sadrzaj>
    <derivirana_varijabla naziv="DomainObject.Predmet.ProtustrankaFormatedWithAdress_1"> SPORT INES j.d.o.o. ANTONCI (Poreč), Antonci 6 E , 52440 Antonci</derivirana_varijabla>
  </DomainObject.Predmet.ProtustrankaFormatedWithAdress>
  <DomainObject.Predmet.ProtustrankaFormatedWithAdressOIB>
    <izvorni_sadrzaj> SPORT INES j.d.o.o. ANTONCI (Poreč), OIB 93143869944, Antonci 6 E , 52440 Antonci</izvorni_sadrzaj>
    <derivirana_varijabla naziv="DomainObject.Predmet.ProtustrankaFormatedWithAdressOIB_1"> SPORT INES j.d.o.o. ANTONCI (Poreč), OIB 93143869944, Antonci 6 E , 52440 Antonci</derivirana_varijabla>
  </DomainObject.Predmet.ProtustrankaFormatedWithAdressOIB>
  <DomainObject.Predmet.ProtustrankaWithAdress>
    <izvorni_sadrzaj>SPORT INES j.d.o.o. ANTONCI (Poreč) Antonci 6 E , 52440 Antonci</izvorni_sadrzaj>
    <derivirana_varijabla naziv="DomainObject.Predmet.ProtustrankaWithAdress_1">SPORT INES j.d.o.o. ANTONCI (Poreč) Antonci 6 E , 52440 Antonci</derivirana_varijabla>
  </DomainObject.Predmet.ProtustrankaWithAdress>
  <DomainObject.Predmet.ProtustrankaWithAdressOIB>
    <izvorni_sadrzaj>SPORT INES j.d.o.o. ANTONCI (Poreč), OIB 93143869944, Antonci 6 E , 52440 Antonci</izvorni_sadrzaj>
    <derivirana_varijabla naziv="DomainObject.Predmet.ProtustrankaWithAdressOIB_1">SPORT INES j.d.o.o. ANTONCI (Poreč), OIB 93143869944, Antonci 6 E , 52440 Antonci</derivirana_varijabla>
  </DomainObject.Predmet.ProtustrankaWithAdressOIB>
  <DomainObject.Predmet.ProtustrankaNazivFormated>
    <izvorni_sadrzaj>SPORT INES j.d.o.o. ANTONCI (Poreč)</izvorni_sadrzaj>
    <derivirana_varijabla naziv="DomainObject.Predmet.ProtustrankaNazivFormated_1">SPORT INES j.d.o.o. ANTONCI (Poreč)</derivirana_varijabla>
  </DomainObject.Predmet.ProtustrankaNazivFormated>
  <DomainObject.Predmet.ProtustrankaNazivFormatedOIB>
    <izvorni_sadrzaj>SPORT INES j.d.o.o. ANTONCI (Poreč), OIB 93143869944</izvorni_sadrzaj>
    <derivirana_varijabla naziv="DomainObject.Predmet.ProtustrankaNazivFormatedOIB_1">SPORT INES j.d.o.o. ANTONCI (Poreč), OIB 93143869944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10216.91</izvorni_sadrzaj>
    <derivirana_varijabla naziv="DomainObject.Predmet.TrenutnaVrijednost_1">10216.91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INES j.d.o.o. ANTONCI (Poreč)</item>
    </izvorni_sadrzaj>
    <derivirana_varijabla naziv="DomainObject.Predmet.ProtuStrankaListFormated_1">
      <item>SPORT INES j.d.o.o. ANTONCI (Poreč)</item>
    </derivirana_varijabla>
  </DomainObject.Predmet.ProtuStrankaListFormated>
  <DomainObject.Predmet.ProtuStrankaListFormatedOIB>
    <izvorni_sadrzaj>
      <item>SPORT INES j.d.o.o. ANTONCI (Poreč), OIB 93143869944</item>
    </izvorni_sadrzaj>
    <derivirana_varijabla naziv="DomainObject.Predmet.ProtuStrankaListFormatedOIB_1">
      <item>SPORT INES j.d.o.o. ANTONCI (Poreč), OIB 93143869944</item>
    </derivirana_varijabla>
  </DomainObject.Predmet.ProtuStrankaListFormatedOIB>
  <DomainObject.Predmet.ProtuStrankaListFormatedWithAdress>
    <izvorni_sadrzaj>
      <item>SPORT INES j.d.o.o. ANTONCI (Poreč), Antonci 6 E , 52440 Antonci</item>
    </izvorni_sadrzaj>
    <derivirana_varijabla naziv="DomainObject.Predmet.ProtuStrankaListFormatedWithAdress_1">
      <item>SPORT INES j.d.o.o. ANTONCI (Poreč), Antonci 6 E , 52440 Antonci</item>
    </derivirana_varijabla>
  </DomainObject.Predmet.ProtuStrankaListFormatedWithAdress>
  <DomainObject.Predmet.ProtuStrankaListFormatedWithAdressOIB>
    <izvorni_sadrzaj>
      <item>SPORT INES j.d.o.o. ANTONCI (Poreč), OIB 93143869944, Antonci 6 E , 52440 Antonci</item>
    </izvorni_sadrzaj>
    <derivirana_varijabla naziv="DomainObject.Predmet.ProtuStrankaListFormatedWithAdressOIB_1">
      <item>SPORT INES j.d.o.o. ANTONCI (Poreč), OIB 93143869944, Antonci 6 E , 52440 Antonci</item>
    </derivirana_varijabla>
  </DomainObject.Predmet.ProtuStrankaListFormatedWithAdressOIB>
  <DomainObject.Predmet.ProtuStrankaListNazivFormated>
    <izvorni_sadrzaj>
      <item>SPORT INES j.d.o.o. ANTONCI (Poreč)</item>
    </izvorni_sadrzaj>
    <derivirana_varijabla naziv="DomainObject.Predmet.ProtuStrankaListNazivFormated_1">
      <item>SPORT INES j.d.o.o. ANTONCI (Poreč)</item>
    </derivirana_varijabla>
  </DomainObject.Predmet.ProtuStrankaListNazivFormated>
  <DomainObject.Predmet.ProtuStrankaListNazivFormatedOIB>
    <izvorni_sadrzaj>
      <item>SPORT INES j.d.o.o. ANTONCI (Poreč), OIB 93143869944</item>
    </izvorni_sadrzaj>
    <derivirana_varijabla naziv="DomainObject.Predmet.ProtuStrankaListNazivFormatedOIB_1">
      <item>SPORT INES j.d.o.o. ANTONCI (Poreč), OIB 93143869944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INES j.d.o.o. ANTONCI (Poreč)</izvorni_sadrzaj>
    <derivirana_varijabla naziv="DomainObject.Predmet.ProtustrankaIDrugi_1">SPORT INES j.d.o.o. ANTONCI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SPORT INES j.d.o.o. ANTONCI (Poreč), OIB 93143869944, Antonci 6 E , 52440 Antonci</izvorni_sadrzaj>
    <derivirana_varijabla naziv="DomainObject.Predmet.ProtustrankaIDrugiAdressOIB_1">SPORT INES j.d.o.o. ANTONCI (Poreč), OIB 93143869944, Antonci 6 E , 52440 Antonci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INES j.d.o.o. ANTONCI (Poreč)</item>
    </izvorni_sadrzaj>
    <derivirana_varijabla naziv="DomainObject.Predmet.SudioniciListNaziv_1">
      <item>FINANCIJSKA AGENCIJA, RC RIJEKA, PODRUŽNICA PULA, PULA</item>
      <item>SPORT INES j.d.o.o. ANTONCI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SPORT INES j.d.o.o. ANTONCI (Poreč), OIB 93143869944, Antonci 6 E ,52440 Antonci</item>
    </izvorni_sadrzaj>
    <derivirana_varijabla naziv="DomainObject.Predmet.SudioniciListAdressOIB_1">
      <item>FINANCIJSKA AGENCIJA, RC RIJEKA, PODRUŽNICA PULA, PULA, OIB 85821130368, F. Kurelca 8,51000 Rijeka</item>
      <item>SPORT INES j.d.o.o. ANTONCI (Poreč), OIB 93143869944, Antonci 6 E ,52440 Antonci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93143869944</item>
    </izvorni_sadrzaj>
    <derivirana_varijabla naziv="DomainObject.Predmet.SudioniciListNazivOIB_1">
      <item>, OIB 85821130368</item>
      <item>, OIB 93143869944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0FF57-2982-4684-98E8-B9BB104D3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2992</properties:Characters>
  <properties:Lines>81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2017-12-22T07:35:00Z</dcterms:created>
  <dc:creator>Jasmina Matika</dc:creator>
  <cp:lastModifiedBy>Sanja Prodan</cp:lastModifiedBy>
  <cp:lastPrinted>2017-12-22T07:38:00Z</cp:lastPrinted>
  <dcterms:modified xmlns:xsi="http://www.w3.org/2001/XMLSchema-instance" xsi:type="dcterms:W3CDTF">2017-12-22T07:39:00Z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