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c99a" w14:paraId="301c99a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400EA">
        <w:rPr>
          <w:b/>
        </w:rPr>
        <w:t>Broj:7/ St-27</w:t>
      </w:r>
      <w:r w:rsidR="007A5F49">
        <w:rPr>
          <w:b/>
        </w:rPr>
        <w:t>1</w:t>
      </w:r>
      <w:r w:rsidR="00A16FE1">
        <w:rPr>
          <w:b/>
        </w:rPr>
        <w:t>5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7A5F49">
        <w:rPr>
          <w:b/>
        </w:rPr>
        <w:t>10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7A5F49" w:rsidRPr="007A5F49">
        <w:t>AMLEDA USLUGE jednostavno društvo s ograničenom odgovornošću za usluge, skraćena tvrtka: AMLEDA USLUGE j.d.o.o., Zagreb, Južna ulica 77, OIB: 58322506810</w:t>
      </w:r>
      <w:r w:rsidR="00B36B1B">
        <w:t>, dana 01</w:t>
      </w:r>
      <w:r>
        <w:t xml:space="preserve">. </w:t>
      </w:r>
      <w:r w:rsidR="00B36B1B">
        <w:t>lipnja</w:t>
      </w:r>
      <w:r>
        <w:t xml:space="preserve"> 2017.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Financijskoj agenciji Regionalnom centru Zagreb</w:t>
      </w:r>
      <w:r w:rsidR="007F527E">
        <w:t xml:space="preserve"> iznos od </w:t>
      </w:r>
      <w:r w:rsidR="007A5F49">
        <w:t>25,00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>– 27</w:t>
      </w:r>
      <w:r w:rsidR="007A5F49">
        <w:t>1</w:t>
      </w:r>
      <w:r w:rsidR="00A77A68">
        <w:t>5</w:t>
      </w:r>
      <w:r w:rsidR="00696261">
        <w:t>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01</w:t>
      </w:r>
      <w:r>
        <w:t xml:space="preserve">. </w:t>
      </w:r>
      <w:r w:rsidR="00B36B1B">
        <w:t>lipnja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380189"/>
    <w:rsid w:val="0046555B"/>
    <w:rsid w:val="00531E20"/>
    <w:rsid w:val="00696261"/>
    <w:rsid w:val="00783EBA"/>
    <w:rsid w:val="007A5F49"/>
    <w:rsid w:val="007C0426"/>
    <w:rsid w:val="007F527E"/>
    <w:rsid w:val="00883444"/>
    <w:rsid w:val="00887D4C"/>
    <w:rsid w:val="00985F4C"/>
    <w:rsid w:val="00A16FE1"/>
    <w:rsid w:val="00A35B8A"/>
    <w:rsid w:val="00A474D7"/>
    <w:rsid w:val="00A77A68"/>
    <w:rsid w:val="00AA7D7C"/>
    <w:rsid w:val="00B36B1B"/>
    <w:rsid w:val="00C400EA"/>
    <w:rsid w:val="00CA02D2"/>
    <w:rsid w:val="00DB052E"/>
    <w:rsid w:val="00E11C2C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St-2715/2016</izvorni_sadrzaj>
    <derivirana_varijabla naziv="DomainObject.Predmet.OznakaBroj_1">St-2715/2016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5 Su-1414/2016-31</izvorni_sadrzaj>
    <derivirana_varijabla naziv="DomainObject.Predmet.PrimjedbaSuca_1">5 Su-1414/2016-31</derivirana_varijabla>
  </DomainObject.Predmet.PrimjedbaSuca>
  <DomainObject.Predmet.ProtustrankaFormated>
    <izvorni_sadrzaj>  AMLEDA USLUGE jednostavno društvo s ograničenom odgovornošću za usluge</izvorni_sadrzaj>
    <derivirana_varijabla naziv="DomainObject.Predmet.ProtustrankaFormated_1">  AMLEDA USLUGE jednostavno društvo s ograničenom odgovornošću za usluge</derivirana_varijabla>
  </DomainObject.Predmet.ProtustrankaFormated>
  <DomainObject.Predmet.ProtustrankaFormatedOIB>
    <izvorni_sadrzaj>  AMLEDA USLUGE jednostavno društvo s ograničenom odgovornošću za usluge, OIB 58322506810</izvorni_sadrzaj>
    <derivirana_varijabla naziv="DomainObject.Predmet.ProtustrankaFormatedOIB_1">  AMLEDA USLUGE jednostavno društvo s ograničenom odgovornošću za usluge, OIB 58322506810</derivirana_varijabla>
  </DomainObject.Predmet.ProtustrankaFormatedOIB>
  <DomainObject.Predmet.ProtustrankaFormatedWithAdress>
    <izvorni_sadrzaj> AMLEDA USLUGE jednostavno društvo s ograničenom odgovornošću za usluge, Južna ulica 77, 10000 Zagreb</izvorni_sadrzaj>
    <derivirana_varijabla naziv="DomainObject.Predmet.ProtustrankaFormatedWithAdress_1"> AMLEDA USLUGE jednostavno društvo s ograničenom odgovornošću za usluge, Južna ulica 77, 10000 Zagreb</derivirana_varijabla>
  </DomainObject.Predmet.ProtustrankaFormatedWithAdress>
  <DomainObject.Predmet.ProtustrankaFormatedWithAdressOIB>
    <izvorni_sadrzaj> AMLEDA USLUGE jednostavno društvo s ograničenom odgovornošću za usluge, OIB 58322506810, Južna ulica 77, 10000 Zagreb</izvorni_sadrzaj>
    <derivirana_varijabla naziv="DomainObject.Predmet.ProtustrankaFormatedWithAdressOIB_1"> AMLEDA USLUGE jednostavno društvo s ograničenom odgovornošću za usluge, OIB 58322506810, Južna ulica 77, 10000 Zagreb</derivirana_varijabla>
  </DomainObject.Predmet.ProtustrankaFormatedWithAdressOIB>
  <DomainObject.Predmet.ProtustrankaWithAdress>
    <izvorni_sadrzaj>AMLEDA USLUGE jednostavno društvo s ograničenom odgovornošću za usluge Južna ulica 77, 10000 Zagreb</izvorni_sadrzaj>
    <derivirana_varijabla naziv="DomainObject.Predmet.ProtustrankaWithAdress_1">AMLEDA USLUGE jednostavno društvo s ograničenom odgovornošću za usluge Južna ulica 77, 10000 Zagreb</derivirana_varijabla>
  </DomainObject.Predmet.ProtustrankaWithAdress>
  <DomainObject.Predmet.ProtustrankaWithAdressOIB>
    <izvorni_sadrzaj>AMLEDA USLUGE jednostavno društvo s ograničenom odgovornošću za usluge, OIB 58322506810, Južna ulica 77, 10000 Zagreb</izvorni_sadrzaj>
    <derivirana_varijabla naziv="DomainObject.Predmet.ProtustrankaWithAdressOIB_1">AMLEDA USLUGE jednostavno društvo s ograničenom odgovornošću za usluge, OIB 58322506810, Južna ulica 77, 10000 Zagreb</derivirana_varijabla>
  </DomainObject.Predmet.ProtustrankaWithAdressOIB>
  <DomainObject.Predmet.ProtustrankaNazivFormated>
    <izvorni_sadrzaj>AMLEDA USLUGE jednostavno društvo s ograničenom odgovornošću za usluge</izvorni_sadrzaj>
    <derivirana_varijabla naziv="DomainObject.Predmet.ProtustrankaNazivFormated_1">AMLEDA USLUGE jednostavno društvo s ograničenom odgovornošću za usluge</derivirana_varijabla>
  </DomainObject.Predmet.ProtustrankaNazivFormated>
  <DomainObject.Predmet.ProtustrankaNazivFormatedOIB>
    <izvorni_sadrzaj>AMLEDA USLUGE jednostavno društvo s ograničenom odgovornošću za usluge, OIB 58322506810</izvorni_sadrzaj>
    <derivirana_varijabla naziv="DomainObject.Predmet.ProtustrankaNazivFormatedOIB_1">AMLEDA USLUGE jednostavno društvo s ograničenom odgovornošću za usluge, OIB 58322506810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44728.68</izvorni_sadrzaj>
    <derivirana_varijabla naziv="DomainObject.Predmet.TrenutnaVrijednost_1">44728.68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AMLEDA USLUGE jednostavno društvo s ograničenom odgovornošću za usluge</item>
    </izvorni_sadrzaj>
    <derivirana_varijabla naziv="DomainObject.Predmet.ProtuStrankaListFormated_1">
      <item>AMLEDA USLUGE jednostavno društvo s ograničenom odgovornošću za usluge</item>
    </derivirana_varijabla>
  </DomainObject.Predmet.ProtuStrankaListFormated>
  <DomainObject.Predmet.ProtuStrankaListFormatedOIB>
    <izvorni_sadrzaj>
      <item>AMLEDA USLUGE jednostavno društvo s ograničenom odgovornošću za usluge, OIB 58322506810</item>
    </izvorni_sadrzaj>
    <derivirana_varijabla naziv="DomainObject.Predmet.ProtuStrankaListFormatedOIB_1">
      <item>AMLEDA USLUGE jednostavno društvo s ograničenom odgovornošću za usluge, OIB 58322506810</item>
    </derivirana_varijabla>
  </DomainObject.Predmet.ProtuStrankaListFormatedOIB>
  <DomainObject.Predmet.ProtuStrankaListFormatedWithAdress>
    <izvorni_sadrzaj>
      <item>AMLEDA USLUGE jednostavno društvo s ograničenom odgovornošću za usluge, Južna ulica 77, 10000 Zagreb</item>
    </izvorni_sadrzaj>
    <derivirana_varijabla naziv="DomainObject.Predmet.ProtuStrankaListFormatedWithAdress_1">
      <item>AMLEDA USLUGE jednostavno društvo s ograničenom odgovornošću za usluge, Južna ulica 77, 10000 Zagreb</item>
    </derivirana_varijabla>
  </DomainObject.Predmet.ProtuStrankaListFormatedWithAdress>
  <DomainObject.Predmet.ProtuStrankaListFormatedWithAdressOIB>
    <izvorni_sadrzaj>
      <item>AMLEDA USLUGE jednostavno društvo s ograničenom odgovornošću za usluge, OIB 58322506810, Južna ulica 77, 10000 Zagreb</item>
    </izvorni_sadrzaj>
    <derivirana_varijabla naziv="DomainObject.Predmet.ProtuStrankaListFormatedWithAdressOIB_1">
      <item>AMLEDA USLUGE jednostavno društvo s ograničenom odgovornošću za usluge, OIB 58322506810, Južna ulica 77, 10000 Zagreb</item>
    </derivirana_varijabla>
  </DomainObject.Predmet.ProtuStrankaListFormatedWithAdressOIB>
  <DomainObject.Predmet.ProtuStrankaListNazivFormated>
    <izvorni_sadrzaj>
      <item>AMLEDA USLUGE jednostavno društvo s ograničenom odgovornošću za usluge</item>
    </izvorni_sadrzaj>
    <derivirana_varijabla naziv="DomainObject.Predmet.ProtuStrankaListNazivFormated_1">
      <item>AMLEDA USLUGE jednostavno društvo s ograničenom odgovornošću za usluge</item>
    </derivirana_varijabla>
  </DomainObject.Predmet.ProtuStrankaListNazivFormated>
  <DomainObject.Predmet.ProtuStrankaListNazivFormatedOIB>
    <izvorni_sadrzaj>
      <item>AMLEDA USLUGE jednostavno društvo s ograničenom odgovornošću za usluge, OIB 58322506810</item>
    </izvorni_sadrzaj>
    <derivirana_varijabla naziv="DomainObject.Predmet.ProtuStrankaListNazivFormatedOIB_1">
      <item>AMLEDA USLUGE jednostavno društvo s ograničenom odgovornošću za usluge, OIB 58322506810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AMLEDA USLUGE jednostavno društvo s ograničenom odgovornošću za usluge</izvorni_sadrzaj>
    <derivirana_varijabla naziv="DomainObject.Predmet.ProtustrankaIDrugi_1">AMLEDA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AMLEDA USLUGE jednostavno društvo s ograničenom odgovornošću za usluge, OIB 58322506810, Južna ulica 77, 10000 Zagreb</izvorni_sadrzaj>
    <derivirana_varijabla naziv="DomainObject.Predmet.ProtustrankaIDrugiAdressOIB_1">AMLEDA USLUGE jednostavno društvo s ograničenom odgovornošću za usluge, OIB 58322506810, Južna ulica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>30. ožujka 2017.</izvorni_sadrzaj>
    <derivirana_varijabla naziv="DomainObject.Predmet.OdlukaRjesenje.DatumPravomocnosti_1">30. ožujka 2017.</derivirana_varijabla>
  </DomainObject.Predmet.OdlukaRjesenje.DatumPravomocnosti>
  <DomainObject.Predmet.OdlukaRjesenje.Oznaka>
    <izvorni_sadrzaj>St-2715/2016-5</izvorni_sadrzaj>
    <derivirana_varijabla naziv="DomainObject.Predmet.OdlukaRjesenje.Oznaka_1">St-2715/2016-5</derivirana_varijabla>
  </DomainObject.Predmet.OdlukaRjesenje.Oznaka>
  <DomainObject.Predmet.SudioniciListNaziv>
    <izvorni_sadrzaj>
      <item>AMLEDA USLUGE jednostavno društvo s ograničenom odgovornošću za usluge</item>
      <item>FINA Regionalni centar Zagreb</item>
    </izvorni_sadrzaj>
    <derivirana_varijabla naziv="DomainObject.Predmet.SudioniciListNaziv_1">
      <item>AMLEDA USLUGE jednostavno društvo s ograničenom odgovornošću za usluge</item>
      <item>FINA Regionalni centar Zagreb</item>
    </derivirana_varijabla>
  </DomainObject.Predmet.SudioniciListNaziv>
  <DomainObject.Predmet.SudioniciListAdressOIB>
    <izvorni_sadrzaj>
      <item>AMLEDA USLUGE jednostavno društvo s ograničenom odgovornošću za usluge, OIB 58322506810, Južna ulica 77,10000 Zagreb</item>
      <item>FINA Regionalni centar Zagreb, OIB 85821130368, Trg svibanjskih žrtava 1995. br.1,10000 Zagreb</item>
    </izvorni_sadrzaj>
    <derivirana_varijabla naziv="DomainObject.Predmet.SudioniciListAdressOIB_1">
      <item>AMLEDA USLUGE jednostavno društvo s ograničenom odgovornošću za usluge, OIB 58322506810, Južna ulica 77,10000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58322506810</item>
      <item>, OIB 85821130368</item>
    </izvorni_sadrzaj>
    <derivirana_varijabla naziv="DomainObject.Predmet.SudioniciListNazivOIB_1">
      <item>, OIB 58322506810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187</properties:Words>
  <properties:Characters>992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2017-05-31T12:42:00Z</dcterms:created>
  <dc:creator>wsadmin</dc:creator>
  <cp:lastModifiedBy>wsadmin</cp:lastModifiedBy>
  <cp:lastPrinted>2017-05-31T12:41:00Z</cp:lastPrinted>
  <dcterms:modified xmlns:xsi="http://www.w3.org/2001/XMLSchema-instance" xsi:type="dcterms:W3CDTF">2017-06-01T11:48:00Z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