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2c08a" w14:paraId="0e2c08a" w:rsidRDefault="00360B1D" w:rsidP="00360B1D" w:rsidR="00360B1D" w:rsidRPr="00032F2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0B1D" w:rsidP="00360B1D" w:rsidR="00360B1D" w:rsidRPr="00032F2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032F2C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360B1D" w:rsidP="00360B1D" w:rsidR="00360B1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032F2C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360B1D" w:rsidP="00360B1D" w:rsidR="00360B1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60B1D" w:rsidP="00360B1D" w:rsidR="00360B1D" w:rsidRPr="00032F2C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360B1D" w:rsidP="00360B1D" w:rsidR="00360B1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60B1D" w:rsidP="00360B1D" w:rsidR="00360B1D" w:rsidRPr="005D578C">
      <w:pPr>
        <w:jc w:val="center"/>
        <w:rPr>
          <w:rFonts w:cs="Times New Roman" w:eastAsia="Times New Roman"/>
          <w:szCs w:val="24"/>
        </w:rPr>
      </w:pPr>
    </w:p>
    <w:p w:rsidRDefault="00360B1D" w:rsidP="00360B1D" w:rsidR="00360B1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60B1D" w:rsidP="00360B1D" w:rsidR="00360B1D" w:rsidRPr="005D578C">
      <w:pPr>
        <w:rPr>
          <w:rFonts w:cs="Times New Roman" w:eastAsia="Times New Roman"/>
          <w:szCs w:val="24"/>
        </w:rPr>
      </w:pPr>
    </w:p>
    <w:p w:rsidRDefault="00360B1D" w:rsidP="00360B1D" w:rsidR="00360B1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PIVOVARA MAKSIMOV d. o. o. Višnjan, Poslovana zona Višnjan, Milanezi b. b., OIB 57167074543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040285515,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032F2C">
        <w:rPr>
          <w:rFonts w:cs="Times New Roman" w:eastAsia="Times New Roman"/>
          <w:szCs w:val="24"/>
        </w:rPr>
        <w:t>1. travnja</w:t>
      </w:r>
      <w:r>
        <w:rPr>
          <w:rFonts w:cs="Times New Roman" w:eastAsia="Times New Roman"/>
          <w:szCs w:val="24"/>
        </w:rPr>
        <w:t xml:space="preserve"> 2016.</w:t>
      </w:r>
    </w:p>
    <w:p w:rsidRDefault="00360B1D" w:rsidP="00360B1D" w:rsidR="00360B1D" w:rsidRPr="005D578C">
      <w:pPr>
        <w:rPr>
          <w:rFonts w:cs="Times New Roman" w:eastAsia="Times New Roman"/>
          <w:szCs w:val="24"/>
        </w:rPr>
      </w:pPr>
    </w:p>
    <w:p w:rsidRDefault="00360B1D" w:rsidP="00360B1D" w:rsidR="00360B1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60B1D" w:rsidP="00360B1D" w:rsidR="00360B1D" w:rsidRPr="005D578C">
      <w:pPr>
        <w:rPr>
          <w:rFonts w:cs="Times New Roman" w:eastAsia="Times New Roman"/>
          <w:szCs w:val="24"/>
        </w:rPr>
      </w:pPr>
    </w:p>
    <w:p w:rsidRDefault="00360B1D" w:rsidP="00360B1D" w:rsidR="00360B1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PIVOVARA MAKSIMOV d. o. o. Višnjan, Poslovana zona Višnjan, Milanezi b. b., OIB 57167074543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040285515,</w:t>
      </w:r>
      <w:r w:rsidRPr="005D578C">
        <w:rPr>
          <w:rFonts w:cs="Times New Roman" w:eastAsia="Times New Roman"/>
          <w:szCs w:val="24"/>
        </w:rPr>
        <w:t xml:space="preserve"> s danom </w:t>
      </w:r>
      <w:r w:rsidR="00032F2C">
        <w:rPr>
          <w:rFonts w:cs="Times New Roman" w:eastAsia="Times New Roman"/>
          <w:szCs w:val="24"/>
        </w:rPr>
        <w:t>1. travnja</w:t>
      </w:r>
      <w:r>
        <w:rPr>
          <w:rFonts w:cs="Times New Roman" w:eastAsia="Times New Roman"/>
          <w:szCs w:val="24"/>
        </w:rPr>
        <w:t xml:space="preserve">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360B1D" w:rsidP="00360B1D" w:rsidR="00360B1D" w:rsidRPr="005D578C">
      <w:pPr>
        <w:rPr>
          <w:rFonts w:cs="Times New Roman" w:eastAsia="Times New Roman"/>
          <w:szCs w:val="24"/>
        </w:rPr>
      </w:pPr>
    </w:p>
    <w:p w:rsidRDefault="00360B1D" w:rsidP="00360B1D" w:rsidR="00360B1D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360B1D" w:rsidP="00360B1D" w:rsidR="00360B1D">
      <w:pPr>
        <w:rPr>
          <w:rFonts w:cs="Times New Roman" w:eastAsia="Times New Roman"/>
          <w:szCs w:val="20"/>
        </w:rPr>
      </w:pPr>
    </w:p>
    <w:p w:rsidRDefault="00360B1D" w:rsidP="00360B1D" w:rsidR="00360B1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PIVOVARA MAKSIMOV d. o. o. Višnjan, Poslovana zona Višnjan, Milanezi b. b., OIB 57167074543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040285515.</w:t>
      </w:r>
    </w:p>
    <w:p w:rsidRDefault="00360B1D" w:rsidP="00360B1D" w:rsidR="00360B1D">
      <w:pPr>
        <w:ind w:firstLine="709"/>
        <w:rPr>
          <w:rFonts w:cs="Times New Roman" w:eastAsia="Times New Roman"/>
          <w:szCs w:val="24"/>
        </w:rPr>
      </w:pPr>
    </w:p>
    <w:p w:rsidRDefault="00360B1D" w:rsidP="00360B1D" w:rsidR="00360B1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PIVOVARA MAKSIMOV d. o. o. Višnjan, Poslovana zona Višnjan, Milanezi b. b., OIB 57167074543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040285515.</w:t>
      </w:r>
    </w:p>
    <w:p w:rsidRDefault="00360B1D" w:rsidP="00360B1D" w:rsidR="00360B1D">
      <w:pPr>
        <w:rPr>
          <w:rFonts w:cs="Times New Roman" w:eastAsia="Times New Roman"/>
          <w:szCs w:val="24"/>
        </w:rPr>
      </w:pPr>
    </w:p>
    <w:p w:rsidRDefault="00360B1D" w:rsidP="00360B1D" w:rsidR="00360B1D" w:rsidRPr="005D578C">
      <w:pPr>
        <w:rPr>
          <w:rFonts w:cs="Times New Roman" w:eastAsia="Times New Roman"/>
          <w:szCs w:val="24"/>
        </w:rPr>
      </w:pPr>
    </w:p>
    <w:p w:rsidRDefault="00360B1D" w:rsidP="00360B1D" w:rsidR="00360B1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60B1D" w:rsidP="00360B1D" w:rsidR="00360B1D">
      <w:pPr>
        <w:ind w:firstLine="708"/>
        <w:rPr>
          <w:rFonts w:cs="Times New Roman" w:eastAsia="Times New Roman"/>
          <w:szCs w:val="24"/>
        </w:rPr>
      </w:pPr>
    </w:p>
    <w:p w:rsidRDefault="00360B1D" w:rsidP="00360B1D" w:rsidR="00360B1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 w:rsidR="0083263B"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PIVOVARA MAKSIMOV d. o. o. Višnjan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13.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St-1046/2015-3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60B1D" w:rsidP="00360B1D" w:rsidR="00360B1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360B1D" w:rsidP="00360B1D" w:rsidR="00360B1D" w:rsidRPr="005D578C">
      <w:pPr>
        <w:rPr>
          <w:rFonts w:cs="Times New Roman" w:eastAsia="Times New Roman"/>
          <w:szCs w:val="24"/>
        </w:rPr>
      </w:pPr>
    </w:p>
    <w:p w:rsidRDefault="00360B1D" w:rsidP="00360B1D" w:rsidR="00360B1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032F2C">
        <w:rPr>
          <w:rFonts w:cs="Times New Roman" w:eastAsia="Times New Roman"/>
          <w:szCs w:val="24"/>
        </w:rPr>
        <w:t>1. 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60B1D" w:rsidP="00360B1D" w:rsidR="00360B1D">
      <w:pPr>
        <w:rPr>
          <w:rFonts w:cs="Times New Roman" w:eastAsia="Times New Roman"/>
          <w:szCs w:val="24"/>
        </w:rPr>
      </w:pPr>
    </w:p>
    <w:p w:rsidRDefault="00360B1D" w:rsidP="00360B1D" w:rsidR="00360B1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360B1D" w:rsidP="00360B1D" w:rsidR="00360B1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</w:p>
    <w:p w:rsidRDefault="00360B1D" w:rsidP="00360B1D" w:rsidR="00360B1D">
      <w:pPr>
        <w:jc w:val="left"/>
        <w:rPr>
          <w:rFonts w:cs="Times New Roman" w:eastAsia="Times New Roman"/>
          <w:szCs w:val="24"/>
        </w:rPr>
      </w:pPr>
    </w:p>
    <w:p w:rsidRDefault="00360B1D" w:rsidP="00360B1D" w:rsidR="00360B1D" w:rsidRPr="005D578C">
      <w:pPr>
        <w:jc w:val="left"/>
        <w:rPr>
          <w:rFonts w:cs="Times New Roman" w:eastAsia="Times New Roman"/>
          <w:szCs w:val="24"/>
        </w:rPr>
      </w:pPr>
    </w:p>
    <w:p w:rsidRDefault="00360B1D" w:rsidP="00360B1D" w:rsidR="00360B1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60B1D" w:rsidP="00360B1D" w:rsidR="00360B1D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360B1D" w:rsidP="00360B1D" w:rsidR="00360B1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360B1D" w:rsidP="00360B1D" w:rsidR="00360B1D">
      <w:pPr>
        <w:rPr>
          <w:rFonts w:cs="Times New Roman" w:eastAsia="Times New Roman"/>
          <w:szCs w:val="24"/>
        </w:rPr>
      </w:pPr>
    </w:p>
    <w:p w:rsidRDefault="00360B1D" w:rsidP="00360B1D" w:rsidR="00360B1D" w:rsidRPr="005D578C">
      <w:pPr>
        <w:rPr>
          <w:rFonts w:cs="Times New Roman" w:eastAsia="Times New Roman"/>
          <w:szCs w:val="24"/>
        </w:rPr>
      </w:pPr>
    </w:p>
    <w:p w:rsidRDefault="00360B1D" w:rsidP="00360B1D" w:rsidR="00360B1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60B1D" w:rsidP="00360B1D" w:rsidR="00360B1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360B1D" w:rsidP="00360B1D" w:rsidR="00360B1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PIVOVARA MAKSIMOV d. o. o. Višnjan, Poslovana zona Višnjan, Milanezi b. b.,</w:t>
      </w:r>
    </w:p>
    <w:p w:rsidRDefault="00360B1D" w:rsidP="00360B1D" w:rsidR="00360B1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Sergey Markov, Rusija, Omsk, Kotelnikova 11 kv 1, </w:t>
      </w:r>
    </w:p>
    <w:p w:rsidRDefault="00360B1D" w:rsidP="00360B1D" w:rsidR="00360B1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360B1D" w:rsidP="00360B1D" w:rsidR="00360B1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360B1D" w:rsidP="00360B1D" w:rsidR="00360B1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360B1D" w:rsidP="00360B1D" w:rsidR="00360B1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360B1D" w:rsidP="00360B1D" w:rsidR="00360B1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360B1D" w:rsidP="00360B1D" w:rsidR="00360B1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360B1D" w:rsidP="00360B1D" w:rsidR="00360B1D"/>
    <w:p w:rsidRDefault="00360B1D" w:rsidP="00360B1D" w:rsidR="00360B1D"/>
    <w:p w:rsidRDefault="00360B1D" w:rsidP="00360B1D" w:rsidR="00360B1D"/>
    <w:p w:rsidRDefault="00360B1D" w:rsidP="00360B1D" w:rsidR="00360B1D"/>
    <w:p w:rsidRDefault="00360B1D" w:rsidP="00360B1D" w:rsidR="00360B1D"/>
    <w:p w:rsidRDefault="00360B1D" w:rsidP="00360B1D" w:rsidR="00360B1D"/>
    <w:p w:rsidRDefault="00360B1D" w:rsidP="00360B1D" w:rsidR="00360B1D"/>
    <w:p w:rsidRDefault="00360B1D" w:rsidP="00360B1D" w:rsidR="00360B1D"/>
    <w:p w:rsidRDefault="006F7667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0B1D" w:rsidP="00360B1D" w:rsidR="00360B1D">
      <w:r>
        <w:separator/>
      </w:r>
    </w:p>
  </w:endnote>
  <w:endnote w:id="0" w:type="continuationSeparator">
    <w:p w:rsidRDefault="00360B1D" w:rsidP="00360B1D" w:rsidR="00360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0B1D" w:rsidP="00360B1D" w:rsidR="00360B1D">
      <w:r>
        <w:separator/>
      </w:r>
    </w:p>
  </w:footnote>
  <w:footnote w:id="0" w:type="continuationSeparator">
    <w:p w:rsidRDefault="00360B1D" w:rsidP="00360B1D" w:rsidR="00360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B1D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F766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St-1046/2015-5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B1D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St-1046/2015-5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4226"/>
    <w:rsid w:val="00032F2C"/>
    <w:rsid w:val="00360B1D"/>
    <w:rsid w:val="006F7667"/>
    <w:rsid w:val="00744226"/>
    <w:rsid w:val="0075528E"/>
    <w:rsid w:val="0079403F"/>
    <w:rsid w:val="007E44DD"/>
    <w:rsid w:val="00832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60B1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0B1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60B1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0B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0B1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0B1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0B1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76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766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F766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F766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F766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60B1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0B1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60B1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0B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0B1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0B1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0B1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76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766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F766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F766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F766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1046</izvorni_sadrzaj>
    <derivirana_varijabla naziv="DomainObject.Predmet.Broj_1">1046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St-1046/2015</izvorni_sadrzaj>
    <derivirana_varijabla naziv="DomainObject.Predmet.OznakaBroj_1">St-1046/2015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PIVOVARA MAKSIMOV d.o.o. VIŠNJAN</izvorni_sadrzaj>
    <derivirana_varijabla naziv="DomainObject.Predmet.ProtustrankaFormated_1">  PIVOVARA MAKSIMOV d.o.o. VIŠNJAN</derivirana_varijabla>
  </DomainObject.Predmet.ProtustrankaFormated>
  <DomainObject.Predmet.ProtustrankaFormatedOIB>
    <izvorni_sadrzaj>  PIVOVARA MAKSIMOV d.o.o. VIŠNJAN, OIB 57167074543</izvorni_sadrzaj>
    <derivirana_varijabla naziv="DomainObject.Predmet.ProtustrankaFormatedOIB_1">  PIVOVARA MAKSIMOV d.o.o. VIŠNJAN, OIB 57167074543</derivirana_varijabla>
  </DomainObject.Predmet.ProtustrankaFormatedOIB>
  <DomainObject.Predmet.ProtustrankaFormatedWithAdress>
    <izvorni_sadrzaj> PIVOVARA MAKSIMOV d.o.o. VIŠNJAN, Poslovana zona Višnjan, Milanezi b.b., 52463 Višnjan</izvorni_sadrzaj>
    <derivirana_varijabla naziv="DomainObject.Predmet.ProtustrankaFormatedWithAdress_1"> PIVOVARA MAKSIMOV d.o.o. VIŠNJAN, Poslovana zona Višnjan, Milanezi b.b., 52463 Višnjan</derivirana_varijabla>
  </DomainObject.Predmet.ProtustrankaFormatedWithAdress>
  <DomainObject.Predmet.ProtustrankaFormatedWithAdressOIB>
    <izvorni_sadrzaj> PIVOVARA MAKSIMOV d.o.o. VIŠNJAN, OIB 57167074543, Poslovana zona Višnjan, Milanezi b.b., 52463 Višnjan</izvorni_sadrzaj>
    <derivirana_varijabla naziv="DomainObject.Predmet.ProtustrankaFormatedWithAdressOIB_1"> PIVOVARA MAKSIMOV d.o.o. VIŠNJAN, OIB 57167074543, Poslovana zona Višnjan, Milanezi b.b., 52463 Višnjan</derivirana_varijabla>
  </DomainObject.Predmet.ProtustrankaFormatedWithAdressOIB>
  <DomainObject.Predmet.ProtustrankaWithAdress>
    <izvorni_sadrzaj>PIVOVARA MAKSIMOV d.o.o. VIŠNJAN Poslovana zona Višnjan, Milanezi b.b., 52463 Višnjan</izvorni_sadrzaj>
    <derivirana_varijabla naziv="DomainObject.Predmet.ProtustrankaWithAdress_1">PIVOVARA MAKSIMOV d.o.o. VIŠNJAN Poslovana zona Višnjan, Milanezi b.b., 52463 Višnjan</derivirana_varijabla>
  </DomainObject.Predmet.ProtustrankaWithAdress>
  <DomainObject.Predmet.ProtustrankaWithAdressOIB>
    <izvorni_sadrzaj>PIVOVARA MAKSIMOV d.o.o. VIŠNJAN, OIB 57167074543, Poslovana zona Višnjan, Milanezi b.b., 52463 Višnjan</izvorni_sadrzaj>
    <derivirana_varijabla naziv="DomainObject.Predmet.ProtustrankaWithAdressOIB_1">PIVOVARA MAKSIMOV d.o.o. VIŠNJAN, OIB 57167074543, Poslovana zona Višnjan, Milanezi b.b., 52463 Višnjan</derivirana_varijabla>
  </DomainObject.Predmet.ProtustrankaWithAdressOIB>
  <DomainObject.Predmet.ProtustrankaNazivFormated>
    <izvorni_sadrzaj>PIVOVARA MAKSIMOV d.o.o. VIŠNJAN</izvorni_sadrzaj>
    <derivirana_varijabla naziv="DomainObject.Predmet.ProtustrankaNazivFormated_1">PIVOVARA MAKSIMOV d.o.o. VIŠNJAN</derivirana_varijabla>
  </DomainObject.Predmet.ProtustrankaNazivFormated>
  <DomainObject.Predmet.ProtustrankaNazivFormatedOIB>
    <izvorni_sadrzaj>PIVOVARA MAKSIMOV d.o.o. VIŠNJAN, OIB 57167074543</izvorni_sadrzaj>
    <derivirana_varijabla naziv="DomainObject.Predmet.ProtustrankaNazivFormatedOIB_1">PIVOVARA MAKSIMOV d.o.o. VIŠNJAN, OIB 57167074543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7568.22</izvorni_sadrzaj>
    <derivirana_varijabla naziv="DomainObject.Predmet.TrenutnaVrijednost_1">7568.22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PIVOVARA MAKSIMOV d.o.o. VIŠNJAN</item>
    </izvorni_sadrzaj>
    <derivirana_varijabla naziv="DomainObject.Predmet.ProtuStrankaListFormated_1">
      <item>PIVOVARA MAKSIMOV d.o.o. VIŠNJAN</item>
    </derivirana_varijabla>
  </DomainObject.Predmet.ProtuStrankaListFormated>
  <DomainObject.Predmet.ProtuStrankaListFormatedOIB>
    <izvorni_sadrzaj>
      <item>PIVOVARA MAKSIMOV d.o.o. VIŠNJAN, OIB 57167074543</item>
    </izvorni_sadrzaj>
    <derivirana_varijabla naziv="DomainObject.Predmet.ProtuStrankaListFormatedOIB_1">
      <item>PIVOVARA MAKSIMOV d.o.o. VIŠNJAN, OIB 57167074543</item>
    </derivirana_varijabla>
  </DomainObject.Predmet.ProtuStrankaListFormatedOIB>
  <DomainObject.Predmet.ProtuStrankaListFormatedWithAdress>
    <izvorni_sadrzaj>
      <item>PIVOVARA MAKSIMOV d.o.o. VIŠNJAN, Poslovana zona Višnjan, Milanezi b.b., 52463 Višnjan</item>
    </izvorni_sadrzaj>
    <derivirana_varijabla naziv="DomainObject.Predmet.ProtuStrankaListFormatedWithAdress_1">
      <item>PIVOVARA MAKSIMOV d.o.o. VIŠNJAN, Poslovana zona Višnjan, Milanezi b.b., 52463 Višnjan</item>
    </derivirana_varijabla>
  </DomainObject.Predmet.ProtuStrankaListFormatedWithAdress>
  <DomainObject.Predmet.ProtuStrankaListFormatedWithAdressOIB>
    <izvorni_sadrzaj>
      <item>PIVOVARA MAKSIMOV d.o.o. VIŠNJAN, OIB 57167074543, Poslovana zona Višnjan, Milanezi b.b., 52463 Višnjan</item>
    </izvorni_sadrzaj>
    <derivirana_varijabla naziv="DomainObject.Predmet.ProtuStrankaListFormatedWithAdressOIB_1">
      <item>PIVOVARA MAKSIMOV d.o.o. VIŠNJAN, OIB 57167074543, Poslovana zona Višnjan, Milanezi b.b., 52463 Višnjan</item>
    </derivirana_varijabla>
  </DomainObject.Predmet.ProtuStrankaListFormatedWithAdressOIB>
  <DomainObject.Predmet.ProtuStrankaListNazivFormated>
    <izvorni_sadrzaj>
      <item>PIVOVARA MAKSIMOV d.o.o. VIŠNJAN</item>
    </izvorni_sadrzaj>
    <derivirana_varijabla naziv="DomainObject.Predmet.ProtuStrankaListNazivFormated_1">
      <item>PIVOVARA MAKSIMOV d.o.o. VIŠNJAN</item>
    </derivirana_varijabla>
  </DomainObject.Predmet.ProtuStrankaListNazivFormated>
  <DomainObject.Predmet.ProtuStrankaListNazivFormatedOIB>
    <izvorni_sadrzaj>
      <item>PIVOVARA MAKSIMOV d.o.o. VIŠNJAN, OIB 57167074543</item>
    </izvorni_sadrzaj>
    <derivirana_varijabla naziv="DomainObject.Predmet.ProtuStrankaListNazivFormatedOIB_1">
      <item>PIVOVARA MAKSIMOV d.o.o. VIŠNJAN, OIB 57167074543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PIVOVARA MAKSIMOV d.o.o. VIŠNJAN</izvorni_sadrzaj>
    <derivirana_varijabla naziv="DomainObject.Predmet.ProtustrankaIDrugi_1">PIVOVARA MAKSIMOV d.o.o. VIŠNJAN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PIVOVARA MAKSIMOV d.o.o. VIŠNJAN, OIB 57167074543, Poslovana zona Višnjan, Milanezi b.b., 52463 Višnjan</izvorni_sadrzaj>
    <derivirana_varijabla naziv="DomainObject.Predmet.ProtustrankaIDrugiAdressOIB_1">PIVOVARA MAKSIMOV d.o.o. VIŠNJAN, OIB 57167074543, Poslovana zona Višnjan, Milanezi b.b.,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PIVOVARA MAKSIMOV d.o.o. VIŠNJAN</item>
    </izvorni_sadrzaj>
    <derivirana_varijabla naziv="DomainObject.Predmet.SudioniciListNaziv_1">
      <item>FINANCIJSKA AGENCIJA, RC RIJEKA, PODRUŽNICA PULA, PULA</item>
      <item>PIVOVARA MAKSIMOV d.o.o. VIŠNJAN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PIVOVARA MAKSIMOV d.o.o. VIŠNJAN, OIB 57167074543, Poslovana zona Višnjan, Milanezi b.b.,52463 Višnjan</item>
    </izvorni_sadrzaj>
    <derivirana_varijabla naziv="DomainObject.Predmet.SudioniciListAdressOIB_1">
      <item>FINANCIJSKA AGENCIJA, RC RIJEKA, PODRUŽNICA PULA, PULA, OIB 85821130368, Ulica grada Vukovara 70,Zagreb</item>
      <item>PIVOVARA MAKSIMOV d.o.o. VIŠNJAN, OIB 57167074543, Poslovana zona Višnjan, Milanezi b.b.,52463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57167074543</item>
    </izvorni_sadrzaj>
    <derivirana_varijabla naziv="DomainObject.Predmet.SudioniciListNazivOIB_1">
      <item>, OIB 85821130368</item>
      <item>, OIB 57167074543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592</properties:Words>
  <properties:Characters>3186</properties:Characters>
  <properties:Lines>88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2016-03-18T09:06:00Z</dcterms:created>
  <dc:creator>Mihaela Kaligari</dc:creator>
  <dc:description/>
  <cp:keywords/>
  <cp:lastModifiedBy>Tamara Žgrablić Širol</cp:lastModifiedBy>
  <cp:lastPrinted>2016-03-31T12:23:00Z</cp:lastPrinted>
  <dcterms:modified xmlns:xsi="http://www.w3.org/2001/XMLSchema-instance" xsi:type="dcterms:W3CDTF">2016-04-01T05:58:00Z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