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e466" w14:paraId="c58e46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9E7232">
        <w:rPr>
          <w:b/>
        </w:rPr>
        <w:t>3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>dužnikom</w:t>
      </w:r>
      <w:r w:rsidR="00A32673">
        <w:t xml:space="preserve"> </w:t>
      </w:r>
      <w:r w:rsidR="009E7232">
        <w:t xml:space="preserve">EKO SPIRIT j.d.o.o., iz Zagreba, </w:t>
      </w:r>
      <w:proofErr w:type="spellStart"/>
      <w:r w:rsidR="009E7232">
        <w:t>Zrnetićeva</w:t>
      </w:r>
      <w:proofErr w:type="spellEnd"/>
      <w:r w:rsidR="009E7232">
        <w:t xml:space="preserve"> 5a,  OIB 42205350310 </w:t>
      </w:r>
      <w:r w:rsidR="00C664BF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C664BF">
      <w:r w:rsidRPr="00E85BA1">
        <w:rPr>
          <w:b/>
        </w:rPr>
        <w:t xml:space="preserve">I </w:t>
      </w:r>
      <w:r>
        <w:tab/>
        <w:t>Za</w:t>
      </w:r>
      <w:r w:rsidR="00A32673">
        <w:t xml:space="preserve"> dužnika  </w:t>
      </w:r>
      <w:r w:rsidR="009E7232">
        <w:t xml:space="preserve"> EKO SPIRIT j.d.o.o., iz Zagreba, </w:t>
      </w:r>
      <w:proofErr w:type="spellStart"/>
      <w:r w:rsidR="009E7232">
        <w:t>Zrnetićeva</w:t>
      </w:r>
      <w:proofErr w:type="spellEnd"/>
      <w:r w:rsidR="009E7232">
        <w:t xml:space="preserve"> 5a,  OIB 42205350310 </w:t>
      </w:r>
      <w:r w:rsidR="008B23BA">
        <w:t>.</w:t>
      </w:r>
    </w:p>
    <w:p w:rsidRDefault="008B23BA" w:rsidP="009C5627" w:rsidR="008B23BA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790E30">
        <w:t xml:space="preserve"> </w:t>
      </w:r>
      <w:r w:rsidR="008B23BA">
        <w:t>33.979,90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56A36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439B9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SPIRIT j.d.o.o. za usluge zastupanog po punomoćniku Silvija Horvat</izvorni_sadrzaj>
    <derivirana_varijabla naziv="DomainObject.Predmet.ProtustrankaFormated_1">  EKO SPIRIT j.d.o.o. za usluge zastupanog po punomoćniku Silvija Horvat</derivirana_varijabla>
  </DomainObject.Predmet.ProtustrankaFormated>
  <DomainObject.Predmet.ProtustrankaFormatedOIB>
    <izvorni_sadrzaj>  EKO SPIRIT j.d.o.o. za usluge, OIB 42205350310 zastupanog po punomoćniku Silvija Horvat</izvorni_sadrzaj>
    <derivirana_varijabla naziv="DomainObject.Predmet.ProtustrankaFormatedOIB_1">  EKO SPIRIT j.d.o.o. za usluge, OIB 42205350310 zastupanog po punomoćniku Silvija Horvat</derivirana_varijabla>
  </DomainObject.Predmet.ProtustrankaFormatedOIB>
  <DomainObject.Predmet.ProtustrankaFormatedWithAdress>
    <izvorni_sadrzaj> EKO SPIRIT j.d.o.o. za usluge, Zrnetićeva 5/A, 10000 Zagreb zastupanog po punomoćniku Silvija Horvat</izvorni_sadrzaj>
    <derivirana_varijabla naziv="DomainObject.Predmet.ProtustrankaFormatedWithAdress_1"> EKO SPIRIT j.d.o.o. za usluge, Zrnetićeva 5/A, 10000 Zagreb zastupanog po punomoćniku Silvija Horvat</derivirana_varijabla>
  </DomainObject.Predmet.ProtustrankaFormatedWithAdress>
  <DomainObject.Predmet.ProtustrankaFormatedWithAdressOIB>
    <izvorni_sadrzaj> EKO SPIRIT j.d.o.o. za usluge, OIB 42205350310, Zrnetićeva 5/A, 10000 Zagreb zastupanog po punomoćniku Silvija Horvat</izvorni_sadrzaj>
    <derivirana_varijabla naziv="DomainObject.Predmet.ProtustrankaFormatedWithAdressOIB_1"> EKO SPIRIT j.d.o.o. za usluge, OIB 42205350310, Zrnetićeva 5/A, 10000 Zagreb zastupanog po punomoćniku Silvija Horvat</derivirana_varijabla>
  </DomainObject.Predmet.ProtustrankaFormatedWithAdressOIB>
  <DomainObject.Predmet.ProtustrankaWithAdress>
    <izvorni_sadrzaj>EKO SPIRIT j.d.o.o. za usluge Zrnetićeva 5/A, 10000 Zagreb</izvorni_sadrzaj>
    <derivirana_varijabla naziv="DomainObject.Predmet.ProtustrankaWithAdress_1">EKO SPIRIT j.d.o.o. za usluge Zrnetićeva 5/A, 10000 Zagreb</derivirana_varijabla>
  </DomainObject.Predmet.ProtustrankaWithAdress>
  <DomainObject.Predmet.ProtustrankaWithAdressOIB>
    <izvorni_sadrzaj>EKO SPIRIT j.d.o.o. za usluge, OIB 42205350310, Zrnetićeva 5/A, 10000 Zagreb</izvorni_sadrzaj>
    <derivirana_varijabla naziv="DomainObject.Predmet.ProtustrankaWithAdressOIB_1">EKO SPIRIT j.d.o.o. za usluge, OIB 42205350310, Zrnetićeva 5/A, 10000 Zagreb</derivirana_varijabla>
  </DomainObject.Predmet.ProtustrankaWithAdressOIB>
  <DomainObject.Predmet.ProtustrankaNazivFormated>
    <izvorni_sadrzaj>EKO SPIRIT j.d.o.o. za usluge</izvorni_sadrzaj>
    <derivirana_varijabla naziv="DomainObject.Predmet.ProtustrankaNazivFormated_1">EKO SPIRIT j.d.o.o. za usluge</derivirana_varijabla>
  </DomainObject.Predmet.ProtustrankaNazivFormated>
  <DomainObject.Predmet.ProtustrankaNazivFormatedOIB>
    <izvorni_sadrzaj>EKO SPIRIT j.d.o.o. za usluge, OIB 42205350310</izvorni_sadrzaj>
    <derivirana_varijabla naziv="DomainObject.Predmet.ProtustrankaNazivFormatedOIB_1">EKO SPIRIT j.d.o.o. za usluge, OIB 42205350310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SPIRIT j.d.o.o. za usluge zastupanog po punomoćniku Silvija Horvat</item>
    </izvorni_sadrzaj>
    <derivirana_varijabla naziv="DomainObject.Predmet.ProtuStrankaListFormated_1">
      <item>EKO SPIRIT j.d.o.o. za usluge zastupanog po punomoćniku Silvija Horvat</item>
    </derivirana_varijabla>
  </DomainObject.Predmet.ProtuStrankaListFormated>
  <DomainObject.Predmet.ProtuStrankaListFormatedOIB>
    <izvorni_sadrzaj>
      <item>EKO SPIRIT j.d.o.o. za usluge, OIB 42205350310 zastupanog po punomoćniku Silvija Horvat</item>
    </izvorni_sadrzaj>
    <derivirana_varijabla naziv="DomainObject.Predmet.ProtuStrankaListFormatedOIB_1">
      <item>EKO SPIRIT j.d.o.o. za usluge, OIB 42205350310 zastupanog po punomoćniku Silvija Horvat</item>
    </derivirana_varijabla>
  </DomainObject.Predmet.ProtuStrankaListFormatedOIB>
  <DomainObject.Predmet.ProtuStrankaListFormatedWithAdress>
    <izvorni_sadrzaj>
      <item>EKO SPIRIT j.d.o.o. za usluge, Zrnetićeva 5/A, 10000 Zagreb zastupanog po punomoćniku Silvija Horvat</item>
    </izvorni_sadrzaj>
    <derivirana_varijabla naziv="DomainObject.Predmet.ProtuStrankaListFormatedWithAdress_1">
      <item>EKO SPIRIT j.d.o.o. za usluge, Zrnetićeva 5/A, 10000 Zagreb zastupanog po punomoćniku Silvija Horvat</item>
    </derivirana_varijabla>
  </DomainObject.Predmet.ProtuStrankaListFormatedWithAdress>
  <DomainObject.Predmet.ProtuStrankaListFormatedWithAdressOIB>
    <izvorni_sadrzaj>
      <item>EKO SPIRIT j.d.o.o. za usluge, OIB 42205350310, Zrnetićeva 5/A, 10000 Zagreb zastupanog po punomoćniku Silvija Horvat</item>
    </izvorni_sadrzaj>
    <derivirana_varijabla naziv="DomainObject.Predmet.ProtuStrankaListFormatedWithAdressOIB_1">
      <item>EKO SPIRIT j.d.o.o. za usluge, OIB 42205350310, Zrnetićeva 5/A, 10000 Zagreb zastupanog po punomoćniku Silvija Horvat</item>
    </derivirana_varijabla>
  </DomainObject.Predmet.ProtuStrankaListFormatedWithAdressOIB>
  <DomainObject.Predmet.ProtuStrankaListNazivFormated>
    <izvorni_sadrzaj>
      <item>EKO SPIRIT j.d.o.o. za usluge</item>
    </izvorni_sadrzaj>
    <derivirana_varijabla naziv="DomainObject.Predmet.ProtuStrankaListNazivFormated_1">
      <item>EKO SPIRIT j.d.o.o. za usluge</item>
    </derivirana_varijabla>
  </DomainObject.Predmet.ProtuStrankaListNazivFormated>
  <DomainObject.Predmet.ProtuStrankaListNazivFormatedOIB>
    <izvorni_sadrzaj>
      <item>EKO SPIRIT j.d.o.o. za usluge, OIB 42205350310</item>
    </izvorni_sadrzaj>
    <derivirana_varijabla naziv="DomainObject.Predmet.ProtuStrankaListNazivFormatedOIB_1">
      <item>EKO SPIRIT j.d.o.o. za usluge, OIB 42205350310</item>
    </derivirana_varijabla>
  </DomainObject.Predmet.ProtuStrankaListNazivFormatedOIB>
  <DomainObject.Predmet.OstaliListFormated>
    <izvorni_sadrzaj>
      <item>Silvija Horvat punomoćnik sudionika u postupku EKO SPIRIT j.d.o.o. za usluge</item>
    </izvorni_sadrzaj>
    <derivirana_varijabla naziv="DomainObject.Predmet.OstaliListFormated_1">
      <item>Silvija Horvat punomoćnik sudionika u postupku EKO SPIRIT j.d.o.o. za usluge</item>
    </derivirana_varijabla>
  </DomainObject.Predmet.OstaliListFormated>
  <DomainObject.Predmet.OstaliListFormatedOIB>
    <izvorni_sadrzaj>
      <item>Silvija Horvat, OIB 03450964815 punomoćnik sudionika u postupku EKO SPIRIT j.d.o.o. za usluge</item>
    </izvorni_sadrzaj>
    <derivirana_varijabla naziv="DomainObject.Predmet.OstaliListFormatedOIB_1">
      <item>Silvija Horvat, OIB 03450964815 punomoćnik sudionika u postupku EKO SPIRIT j.d.o.o. za usluge</item>
    </derivirana_varijabla>
  </DomainObject.Predmet.OstaliListFormatedOIB>
  <DomainObject.Predmet.OstaliListFormatedWithAdress>
    <izvorni_sadrzaj>
      <item>Silvija Horvat, Ulica Majke Terezije 6, 10000 Zagreb punomoćnik sudionika u postupku EKO SPIRIT j.d.o.o. za usluge</item>
    </izvorni_sadrzaj>
    <derivirana_varijabla naziv="DomainObject.Predmet.OstaliListFormatedWithAdress_1">
      <item>Silvija Horvat, Ulica Majke Terezije 6, 10000 Zagreb punomoćnik sudionika u postupku EKO SPIRIT j.d.o.o. za usluge</item>
    </derivirana_varijabla>
  </DomainObject.Predmet.OstaliListFormatedWithAdress>
  <DomainObject.Predmet.OstaliListFormatedWithAdressOIB>
    <izvorni_sadrzaj>
      <item>Silvija Horvat, OIB 03450964815, Ulica Majke Terezije 6, 10000 Zagreb punomoćnik sudionika u postupku EKO SPIRIT j.d.o.o. za usluge</item>
    </izvorni_sadrzaj>
    <derivirana_varijabla naziv="DomainObject.Predmet.OstaliListFormatedWithAdressOIB_1">
      <item>Silvija Horvat, OIB 03450964815, Ulica Majke Terezije 6, 10000 Zagreb punomoćnik sudionika u postupku EKO SPIRIT j.d.o.o. za usluge</item>
    </derivirana_varijabla>
  </DomainObject.Predmet.OstaliListFormatedWithAdressOIB>
  <DomainObject.Predmet.OstaliListNazivFormated>
    <izvorni_sadrzaj>
      <item>Silvija Horvat</item>
    </izvorni_sadrzaj>
    <derivirana_varijabla naziv="DomainObject.Predmet.OstaliListNazivFormated_1">
      <item>Silvija Horvat</item>
    </derivirana_varijabla>
  </DomainObject.Predmet.OstaliListNazivFormated>
  <DomainObject.Predmet.OstaliListNazivFormatedOIB>
    <izvorni_sadrzaj>
      <item>Silvija Horvat, OIB 03450964815</item>
    </izvorni_sadrzaj>
    <derivirana_varijabla naziv="DomainObject.Predmet.OstaliListNazivFormatedOIB_1">
      <item>Silvija Horvat, OIB 03450964815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SPIRIT j.d.o.o. za usluge</izvorni_sadrzaj>
    <derivirana_varijabla naziv="DomainObject.Predmet.ProtustrankaIDrugi_1">EKO SPIRIT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SPIRIT j.d.o.o. za usluge, OIB 42205350310, Zrnetićeva 5/A, 10000 Zagreb</izvorni_sadrzaj>
    <derivirana_varijabla naziv="DomainObject.Predmet.ProtustrankaIDrugiAdressOIB_1">EKO SPIRIT j.d.o.o. za usluge, OIB 42205350310, Zrnetićeva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SPIRIT j.d.o.o. za usluge</item>
      <item>Silvija Horvat</item>
    </izvorni_sadrzaj>
    <derivirana_varijabla naziv="DomainObject.Predmet.SudioniciListNaziv_1">
      <item>FINA Regionalni centar Zagreb</item>
      <item>EKO SPIRIT j.d.o.o. za usluge</item>
      <item>Silvija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SPIRIT j.d.o.o. za usluge, OIB 42205350310, Zrnetićeva 5/A,10000 Zagreb</item>
      <item>Silvija Horvat, OIB 03450964815, Ulica Majke Terezije 6,10000 Zagreb</item>
    </izvorni_sadrzaj>
    <derivirana_varijabla naziv="DomainObject.Predmet.SudioniciListAdressOIB_1">
      <item>FINA Regionalni centar Zagreb, OIB 85821130368, Trg svibanjskih žrtava 1995. br. 1,10000 Zagreb</item>
      <item>EKO SPIRIT j.d.o.o. za usluge, OIB 42205350310, Zrnetićeva 5/A,10000 Zagreb</item>
      <item>Silvija Horvat, OIB 03450964815, Ulica Majke Terezije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42205350310</item>
      <item>, OIB 03450964815</item>
    </izvorni_sadrzaj>
    <derivirana_varijabla naziv="DomainObject.Predmet.SudioniciListNazivOIB_1">
      <item>, OIB 85821130368</item>
      <item>, OIB 42205350310</item>
      <item>, OIB 03450964815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1338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2017-03-09T11:34:00Z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