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bf6a" w14:paraId="c84bf6a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462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/201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7-29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443E04" w:rsidRPr="00443E04">
        <w:rPr>
          <w:rFonts w:hAnsi="Times New Roman" w:ascii="Times New Roman"/>
          <w:sz w:val="24"/>
          <w:szCs w:val="24"/>
        </w:rPr>
        <w:t>FUNDACIJA MIROSLAV ŠUTEJ, Motovun, Gradaziol 42, OIB: 86361996259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340040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Početak u 8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3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0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443E04">
        <w:rPr>
          <w:rFonts w:eastAsia="Times New Roman" w:hAnsi="Times New Roman" w:ascii="Times New Roman"/>
          <w:bCs/>
          <w:sz w:val="24"/>
          <w:szCs w:val="24"/>
          <w:lang w:eastAsia="hr-HR"/>
        </w:rPr>
        <w:t>Radojka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Danek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Šibenika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340040" w:rsidR="0094361C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80625">
        <w:rPr>
          <w:rFonts w:eastAsia="Times New Roman" w:hAnsi="Times New Roman" w:ascii="Times New Roman"/>
          <w:sz w:val="24"/>
          <w:szCs w:val="24"/>
          <w:lang w:eastAsia="hr-HR"/>
        </w:rPr>
        <w:t>nitko</w:t>
      </w:r>
    </w:p>
    <w:p w:rsidRDefault="0094361C" w:rsidP="00581D7E" w:rsidR="0094361C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497BF3" w:rsidR="00581D7E" w:rsidRPr="00497BF3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Ostali: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80625">
        <w:rPr>
          <w:rFonts w:eastAsia="Times New Roman" w:hAnsi="Times New Roman" w:ascii="Times New Roman"/>
          <w:sz w:val="24"/>
          <w:szCs w:val="24"/>
          <w:lang w:eastAsia="hr-HR"/>
        </w:rPr>
        <w:t>nitko</w:t>
      </w: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oči sudova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2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0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siječnja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80625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listopada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objavljen kao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 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20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studenog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20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CA1E3F">
        <w:rPr>
          <w:rFonts w:eastAsia="Times New Roman" w:hAnsi="Times New Roman" w:ascii="Times New Roman"/>
          <w:bCs/>
          <w:sz w:val="24"/>
          <w:szCs w:val="24"/>
          <w:lang w:eastAsia="hr-HR"/>
        </w:rPr>
        <w:t>studenog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</w:t>
      </w:r>
      <w:r w:rsidR="0078062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581D7E" w:rsidP="00B714EE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A1E3F" w:rsidP="00B714EE" w:rsidR="0078062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Stečajna</w:t>
      </w:r>
      <w:r w:rsidR="0078062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upravitelj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ica</w:t>
      </w:r>
      <w:r w:rsidR="0078062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navodi da </w:t>
      </w:r>
      <w:r w:rsidR="00443E04">
        <w:rPr>
          <w:rFonts w:eastAsia="Times New Roman" w:hAnsi="Times New Roman" w:ascii="Times New Roman"/>
          <w:bCs/>
          <w:sz w:val="24"/>
          <w:szCs w:val="24"/>
          <w:lang w:eastAsia="hr-HR"/>
        </w:rPr>
        <w:t>u međuvremenu nije bilo nikakvih promjena u smislu prednjih utvrđenja i predlaže zaključiti postupak.</w:t>
      </w:r>
    </w:p>
    <w:p w:rsidRDefault="00CA1E3F" w:rsidP="00B714EE" w:rsidR="00CA1E3F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780625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443E04">
        <w:rPr>
          <w:rFonts w:eastAsia="Times New Roman" w:hAnsi="Times New Roman" w:ascii="Times New Roman"/>
          <w:bCs/>
          <w:sz w:val="24"/>
          <w:szCs w:val="24"/>
          <w:lang w:eastAsia="hr-HR"/>
        </w:rPr>
        <w:t>36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497BF3" w:rsidR="00A86E55" w:rsidRPr="00CD574D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38F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 w:rsidR="00780625"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340040">
      <w:rPr>
        <w:rFonts w:eastAsia="Times New Roman" w:hAnsi="Times New Roman" w:ascii="Times New Roman"/>
        <w:bCs/>
        <w:sz w:val="24"/>
        <w:szCs w:val="24"/>
        <w:lang w:eastAsia="hr-HR"/>
      </w:rPr>
      <w:t>317/2016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340040">
      <w:rPr>
        <w:rFonts w:eastAsia="Times New Roman" w:hAnsi="Times New Roman" w:ascii="Times New Roman"/>
        <w:bCs/>
        <w:sz w:val="24"/>
        <w:szCs w:val="24"/>
        <w:lang w:eastAsia="hr-HR"/>
      </w:rPr>
      <w:t>122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F49EC"/>
    <w:rsid w:val="00223F83"/>
    <w:rsid w:val="002719DE"/>
    <w:rsid w:val="00287F22"/>
    <w:rsid w:val="00293EF2"/>
    <w:rsid w:val="003061A0"/>
    <w:rsid w:val="00340040"/>
    <w:rsid w:val="00427CD3"/>
    <w:rsid w:val="0043071A"/>
    <w:rsid w:val="00443E04"/>
    <w:rsid w:val="0046714D"/>
    <w:rsid w:val="00497BF3"/>
    <w:rsid w:val="004D5CBA"/>
    <w:rsid w:val="00544179"/>
    <w:rsid w:val="0054438F"/>
    <w:rsid w:val="005670FB"/>
    <w:rsid w:val="00574A2F"/>
    <w:rsid w:val="00581D7E"/>
    <w:rsid w:val="005A54CE"/>
    <w:rsid w:val="005C789E"/>
    <w:rsid w:val="005D684B"/>
    <w:rsid w:val="005F4001"/>
    <w:rsid w:val="006A20E6"/>
    <w:rsid w:val="006D0142"/>
    <w:rsid w:val="00733D2E"/>
    <w:rsid w:val="007741C1"/>
    <w:rsid w:val="00780625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A21AA1"/>
    <w:rsid w:val="00A3099D"/>
    <w:rsid w:val="00A30B8B"/>
    <w:rsid w:val="00A36FDB"/>
    <w:rsid w:val="00A44611"/>
    <w:rsid w:val="00A47381"/>
    <w:rsid w:val="00A703AD"/>
    <w:rsid w:val="00A86CD1"/>
    <w:rsid w:val="00A86E55"/>
    <w:rsid w:val="00AE2BA4"/>
    <w:rsid w:val="00B714EE"/>
    <w:rsid w:val="00B741C5"/>
    <w:rsid w:val="00BB3006"/>
    <w:rsid w:val="00BE2E33"/>
    <w:rsid w:val="00BE7C5A"/>
    <w:rsid w:val="00C26416"/>
    <w:rsid w:val="00CA1E3F"/>
    <w:rsid w:val="00CD574D"/>
    <w:rsid w:val="00CE69A8"/>
    <w:rsid w:val="00D17E0F"/>
    <w:rsid w:val="00D33B38"/>
    <w:rsid w:val="00D55304"/>
    <w:rsid w:val="00D561F0"/>
    <w:rsid w:val="00D8138D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4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38F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438F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438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438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4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38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438F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438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438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08:36</izvorni_sadrzaj>
    <derivirana_varijabla naziv="DomainObject.StvarniZavrsetakVrijeme_1">08:36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siječnja 2019.</izvorni_sadrzaj>
    <derivirana_varijabla naziv="DomainObject.Zapisnik.DatumKreiranja_1">9.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St-462/2017-31</izvorni_sadrzaj>
    <derivirana_varijabla naziv="DomainObject.Zapisnik.Oznaka_1">St-462/2017-31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St-462/2017-31</izvorni_sadrzaj>
    <derivirana_varijabla naziv="DomainObject.PoslovniBrojDokumenta_1">St-462/2017-31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Ulica grada Vukovara 70,10000 Zagreb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86361996259</item>
    </izvorni_sadrzaj>
    <derivirana_varijabla naziv="DomainObject.Predmet.SudioniciListNazivOIB_1">
      <item>, OIB 85821130368</item>
      <item>, OIB 86361996259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B69D1-F94D-45AF-A782-7E3E85ACC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225</properties:Words>
  <properties:Characters>1271</properties:Characters>
  <properties:Lines>43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2019-01-09T06:43:00Z</dcterms:created>
  <dc:creator>Josipa Dorkin</dc:creator>
  <cp:lastModifiedBy>wsadmin</cp:lastModifiedBy>
  <cp:lastPrinted>2018-04-17T08:27:00Z</cp:lastPrinted>
  <dcterms:modified xmlns:xsi="http://www.w3.org/2001/XMLSchema-instance" xsi:type="dcterms:W3CDTF">2019-01-09T07:42:00Z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St-462/2017-31 / Zapisnik - Završno ročište vjerovnika (st-462-17 - FUNDACIJA MIROSLAV ŠUTEJ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