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25fb" w14:paraId="bed25f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zh-CN"/>
        </w:rPr>
        <w:t>145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>PLAVE GRANICE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>Kosirnikova</w:t>
      </w:r>
      <w:proofErr w:type="spellEnd"/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75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02D1" w:rsidRP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>080559071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02D1" w:rsidRP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>74873472615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PLAVE GRANICE d.o.o., Zagreb, </w:t>
      </w:r>
      <w:proofErr w:type="spellStart"/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>Kosirnikova</w:t>
      </w:r>
      <w:proofErr w:type="spellEnd"/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75, </w:t>
      </w:r>
      <w:r w:rsidR="00A802D1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A802D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02D1" w:rsidRP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>080559071</w:t>
      </w:r>
      <w:r w:rsidR="00A802D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02D1" w:rsidRP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>74873472615</w:t>
      </w:r>
      <w:r w:rsidR="00A802D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A802D1" w:rsidRP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PLAVE GRANICE d.o.o., Zagreb, </w:t>
      </w:r>
      <w:proofErr w:type="spellStart"/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>Kosirnikova</w:t>
      </w:r>
      <w:proofErr w:type="spellEnd"/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75, </w:t>
      </w:r>
      <w:r w:rsidR="00A802D1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A802D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02D1" w:rsidRP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>080559071</w:t>
      </w:r>
      <w:r w:rsidR="00A802D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02D1" w:rsidRP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>74873472615</w:t>
      </w:r>
      <w:r w:rsidR="00A802D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7646E"/>
    <w:rsid w:val="001A7E0E"/>
    <w:rsid w:val="0028381A"/>
    <w:rsid w:val="002B5FFE"/>
    <w:rsid w:val="00316E99"/>
    <w:rsid w:val="00320115"/>
    <w:rsid w:val="0034499A"/>
    <w:rsid w:val="003A1F20"/>
    <w:rsid w:val="003D6408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56846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A802D1"/>
    <w:rsid w:val="00B457F2"/>
    <w:rsid w:val="00B67B87"/>
    <w:rsid w:val="00BA417B"/>
    <w:rsid w:val="00BE3395"/>
    <w:rsid w:val="00BE77BB"/>
    <w:rsid w:val="00C25DEF"/>
    <w:rsid w:val="00C27CE4"/>
    <w:rsid w:val="00C305D9"/>
    <w:rsid w:val="00C9607A"/>
    <w:rsid w:val="00CA251F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8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5684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568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568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8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568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568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568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St-4145/2015</izvorni_sadrzaj>
    <derivirana_varijabla naziv="DomainObject.Predmet.OznakaBroj_1">St-4145/2015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PLAVE GRANICE d.o.o.</izvorni_sadrzaj>
    <derivirana_varijabla naziv="DomainObject.Predmet.ProtustrankaFormated_1">  PLAVE GRANICE d.o.o.</derivirana_varijabla>
  </DomainObject.Predmet.ProtustrankaFormated>
  <DomainObject.Predmet.ProtustrankaFormatedOIB>
    <izvorni_sadrzaj>  PLAVE GRANICE d.o.o., OIB 74873472615</izvorni_sadrzaj>
    <derivirana_varijabla naziv="DomainObject.Predmet.ProtustrankaFormatedOIB_1">  PLAVE GRANICE d.o.o., OIB 74873472615</derivirana_varijabla>
  </DomainObject.Predmet.ProtustrankaFormatedOIB>
  <DomainObject.Predmet.ProtustrankaFormatedWithAdress>
    <izvorni_sadrzaj> PLAVE GRANICE d.o.o., Kosirnikova 75, 10000 Zagreb</izvorni_sadrzaj>
    <derivirana_varijabla naziv="DomainObject.Predmet.ProtustrankaFormatedWithAdress_1"> PLAVE GRANICE d.o.o., Kosirnikova 75, 10000 Zagreb</derivirana_varijabla>
  </DomainObject.Predmet.ProtustrankaFormatedWithAdress>
  <DomainObject.Predmet.ProtustrankaFormatedWithAdressOIB>
    <izvorni_sadrzaj> PLAVE GRANICE d.o.o., OIB 74873472615, Kosirnikova 75, 10000 Zagreb</izvorni_sadrzaj>
    <derivirana_varijabla naziv="DomainObject.Predmet.ProtustrankaFormatedWithAdressOIB_1"> PLAVE GRANICE d.o.o., OIB 74873472615, Kosirnikova 75, 10000 Zagreb</derivirana_varijabla>
  </DomainObject.Predmet.ProtustrankaFormatedWithAdressOIB>
  <DomainObject.Predmet.ProtustrankaWithAdress>
    <izvorni_sadrzaj>PLAVE GRANICE d.o.o. Kosirnikova 75, 10000 Zagreb</izvorni_sadrzaj>
    <derivirana_varijabla naziv="DomainObject.Predmet.ProtustrankaWithAdress_1">PLAVE GRANICE d.o.o. Kosirnikova 75, 10000 Zagreb</derivirana_varijabla>
  </DomainObject.Predmet.ProtustrankaWithAdress>
  <DomainObject.Predmet.ProtustrankaWithAdressOIB>
    <izvorni_sadrzaj>PLAVE GRANICE d.o.o., OIB 74873472615, Kosirnikova 75, 10000 Zagreb</izvorni_sadrzaj>
    <derivirana_varijabla naziv="DomainObject.Predmet.ProtustrankaWithAdressOIB_1">PLAVE GRANICE d.o.o., OIB 74873472615, Kosirnikova 75, 10000 Zagreb</derivirana_varijabla>
  </DomainObject.Predmet.ProtustrankaWithAdressOIB>
  <DomainObject.Predmet.ProtustrankaNazivFormated>
    <izvorni_sadrzaj>PLAVE GRANICE d.o.o.</izvorni_sadrzaj>
    <derivirana_varijabla naziv="DomainObject.Predmet.ProtustrankaNazivFormated_1">PLAVE GRANICE d.o.o.</derivirana_varijabla>
  </DomainObject.Predmet.ProtustrankaNazivFormated>
  <DomainObject.Predmet.ProtustrankaNazivFormatedOIB>
    <izvorni_sadrzaj>PLAVE GRANICE d.o.o., OIB 74873472615</izvorni_sadrzaj>
    <derivirana_varijabla naziv="DomainObject.Predmet.ProtustrankaNazivFormatedOIB_1">PLAVE GRANICE d.o.o., OIB 74873472615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PLAVE GRANICE d.o.o.</item>
    </izvorni_sadrzaj>
    <derivirana_varijabla naziv="DomainObject.Predmet.ProtuStrankaListFormated_1">
      <item>PLAVE GRANICE d.o.o.</item>
    </derivirana_varijabla>
  </DomainObject.Predmet.ProtuStrankaListFormated>
  <DomainObject.Predmet.ProtuStrankaListFormatedOIB>
    <izvorni_sadrzaj>
      <item>PLAVE GRANICE d.o.o., OIB 74873472615</item>
    </izvorni_sadrzaj>
    <derivirana_varijabla naziv="DomainObject.Predmet.ProtuStrankaListFormatedOIB_1">
      <item>PLAVE GRANICE d.o.o., OIB 74873472615</item>
    </derivirana_varijabla>
  </DomainObject.Predmet.ProtuStrankaListFormatedOIB>
  <DomainObject.Predmet.ProtuStrankaListFormatedWithAdress>
    <izvorni_sadrzaj>
      <item>PLAVE GRANICE d.o.o., Kosirnikova 75, 10000 Zagreb</item>
    </izvorni_sadrzaj>
    <derivirana_varijabla naziv="DomainObject.Predmet.ProtuStrankaListFormatedWithAdress_1">
      <item>PLAVE GRANICE d.o.o., Kosirnikova 75, 10000 Zagreb</item>
    </derivirana_varijabla>
  </DomainObject.Predmet.ProtuStrankaListFormatedWithAdress>
  <DomainObject.Predmet.ProtuStrankaListFormatedWithAdressOIB>
    <izvorni_sadrzaj>
      <item>PLAVE GRANICE d.o.o., OIB 74873472615, Kosirnikova 75, 10000 Zagreb</item>
    </izvorni_sadrzaj>
    <derivirana_varijabla naziv="DomainObject.Predmet.ProtuStrankaListFormatedWithAdressOIB_1">
      <item>PLAVE GRANICE d.o.o., OIB 74873472615, Kosirnikova 75, 10000 Zagreb</item>
    </derivirana_varijabla>
  </DomainObject.Predmet.ProtuStrankaListFormatedWithAdressOIB>
  <DomainObject.Predmet.ProtuStrankaListNazivFormated>
    <izvorni_sadrzaj>
      <item>PLAVE GRANICE d.o.o.</item>
    </izvorni_sadrzaj>
    <derivirana_varijabla naziv="DomainObject.Predmet.ProtuStrankaListNazivFormated_1">
      <item>PLAVE GRANICE d.o.o.</item>
    </derivirana_varijabla>
  </DomainObject.Predmet.ProtuStrankaListNazivFormated>
  <DomainObject.Predmet.ProtuStrankaListNazivFormatedOIB>
    <izvorni_sadrzaj>
      <item>PLAVE GRANICE d.o.o., OIB 74873472615</item>
    </izvorni_sadrzaj>
    <derivirana_varijabla naziv="DomainObject.Predmet.ProtuStrankaListNazivFormatedOIB_1">
      <item>PLAVE GRANICE d.o.o., OIB 74873472615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PLAVE GRANICE d.o.o.</izvorni_sadrzaj>
    <derivirana_varijabla naziv="DomainObject.Predmet.ProtustrankaIDrugi_1">PLAVE GRANICE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PLAVE GRANICE d.o.o., OIB 74873472615, Kosirnikova 75, 10000 Zagreb</izvorni_sadrzaj>
    <derivirana_varijabla naziv="DomainObject.Predmet.ProtustrankaIDrugiAdressOIB_1">PLAVE GRANICE d.o.o., OIB 74873472615, Kosirnikova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PLAVE GRANICE d.o.o.</item>
      <item>FINA Regionalni centar Zagreb</item>
    </izvorni_sadrzaj>
    <derivirana_varijabla naziv="DomainObject.Predmet.SudioniciListNaziv_1">
      <item>PLAVE GRANICE d.o.o.</item>
      <item>FINA Regionalni centar Zagreb</item>
    </derivirana_varijabla>
  </DomainObject.Predmet.SudioniciListNaziv>
  <DomainObject.Predmet.SudioniciListAdressOIB>
    <izvorni_sadrzaj>
      <item>PLAVE GRANICE d.o.o., OIB 74873472615, Kosirnikova 75,10000 Zagreb</item>
      <item>FINA Regionalni centar Zagreb, OIB 85821130368, Trg svibanjskih žrtava 1995. br 1,10000 Zagreb</item>
    </izvorni_sadrzaj>
    <derivirana_varijabla naziv="DomainObject.Predmet.SudioniciListAdressOIB_1">
      <item>PLAVE GRANICE d.o.o., OIB 74873472615, Kosirnikova 75,10000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74873472615</item>
      <item>, OIB 85821130368</item>
    </izvorni_sadrzaj>
    <derivirana_varijabla naziv="DomainObject.Predmet.SudioniciListNazivOIB_1">
      <item>, OIB 74873472615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1824</properties:Characters>
  <properties:Lines>46</properties:Lines>
  <properties:Paragraphs>19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2015-12-07T12:29:00Z</cp:lastPrinted>
  <dcterms:modified xmlns:xsi="http://www.w3.org/2001/XMLSchema-instance" xsi:type="dcterms:W3CDTF">2015-12-07T13:01:00Z</dcterms:modified>
  <cp:revision>56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