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86db" w14:paraId="84886db"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FC37D9" w:rsidP="00FC37D9" w:rsidR="00FC37D9">
      <w:pPr>
        <w:jc w:val="right"/>
        <w:rPr>
          <w:lang w:val="pt-BR"/>
        </w:rPr>
      </w:pPr>
    </w:p>
    <w:p w:rsidRDefault="008E58F9" w:rsidP="00FC37D9" w:rsidR="00FC37D9">
      <w:pPr>
        <w:jc w:val="right"/>
        <w:rPr>
          <w:lang w:val="pt-BR"/>
        </w:rPr>
      </w:pPr>
      <w:r>
        <w:rPr>
          <w:lang w:val="pt-BR"/>
        </w:rPr>
        <w:t xml:space="preserve">48 </w:t>
      </w:r>
      <w:r w:rsidR="00FC37D9" w:rsidRPr="00672F75">
        <w:rPr>
          <w:lang w:val="pt-BR"/>
        </w:rPr>
        <w:t>St-</w:t>
      </w:r>
      <w:r w:rsidR="00600FBD">
        <w:rPr>
          <w:lang w:val="pt-BR"/>
        </w:rPr>
        <w:t>2021/</w:t>
      </w:r>
      <w:r w:rsidR="009E08B4">
        <w:rPr>
          <w:lang w:val="pt-BR"/>
        </w:rPr>
        <w:t>2017</w:t>
      </w:r>
      <w:r w:rsidR="00436F18">
        <w:rPr>
          <w:lang w:val="pt-BR"/>
        </w:rPr>
        <w:t>-154</w:t>
      </w:r>
    </w:p>
    <w:p w:rsidRDefault="00FC37D9" w:rsidP="00FC37D9" w:rsidR="00FC37D9">
      <w:pPr>
        <w:jc w:val="right"/>
      </w:pPr>
    </w:p>
    <w:p w:rsidRDefault="00FC37D9" w:rsidP="00FC37D9" w:rsidR="00FC37D9" w:rsidRPr="0017216B">
      <w:pPr>
        <w:jc w:val="center"/>
      </w:pPr>
      <w:r>
        <w:t xml:space="preserve">R E P U B L I K A  H R V A T S K A </w:t>
      </w:r>
    </w:p>
    <w:p w:rsidRDefault="00FC37D9" w:rsidP="00FC37D9" w:rsidR="00FC37D9" w:rsidRPr="00217920">
      <w:pPr>
        <w:tabs>
          <w:tab w:pos="720" w:val="left"/>
          <w:tab w:pos="1440" w:val="left"/>
          <w:tab w:pos="2160" w:val="left"/>
          <w:tab w:pos="2880" w:val="left"/>
          <w:tab w:pos="3600" w:val="left"/>
          <w:tab w:pos="4320" w:val="left"/>
          <w:tab w:pos="5040" w:val="left"/>
          <w:tab w:pos="5760" w:val="left"/>
          <w:tab w:pos="8306" w:val="right"/>
        </w:tabs>
        <w:jc w:val="center"/>
      </w:pPr>
      <w:r w:rsidRPr="00217920">
        <w:t>R J E Š E NJ E</w:t>
      </w:r>
    </w:p>
    <w:p w:rsidRDefault="00FC37D9" w:rsidP="00FC37D9" w:rsidR="00FC37D9">
      <w:pPr>
        <w:jc w:val="center"/>
        <w:rPr>
          <w:b/>
        </w:rPr>
      </w:pPr>
    </w:p>
    <w:p w:rsidRDefault="00FC37D9" w:rsidP="00600FBD" w:rsidR="009E08B4">
      <w:pPr>
        <w:jc w:val="both"/>
      </w:pPr>
      <w:r w:rsidRPr="00756DA8">
        <w:tab/>
      </w:r>
      <w:r w:rsidR="00600FBD" w:rsidRPr="00600FBD">
        <w:t>Trgovački sud u Zagrebu, po sucu tog suda Vesni Sremac Šoštar, kao sucu pojedincu, u predstečajnom postupku nad dužnikom Granolio d.d., Zagreb, Budmanijeva 5, OIB: 59064993527, dana 30. siječnja 2019.</w:t>
      </w:r>
    </w:p>
    <w:p w:rsidRDefault="00DC116D" w:rsidP="00600FBD" w:rsidR="00DC116D" w:rsidRPr="00600FBD">
      <w:pPr>
        <w:jc w:val="both"/>
      </w:pPr>
    </w:p>
    <w:p w:rsidRDefault="005866EA" w:rsidP="005866EA" w:rsidR="005866EA" w:rsidRPr="00E278BA">
      <w:pPr>
        <w:jc w:val="center"/>
      </w:pPr>
      <w:r w:rsidRPr="00E278BA">
        <w:t>r i j e š i o     j e</w:t>
      </w:r>
    </w:p>
    <w:p w:rsidRDefault="005428F5" w:rsidP="005428F5" w:rsidR="005428F5"/>
    <w:p w:rsidRDefault="0070346A" w:rsidP="005428F5" w:rsidR="0070346A" w:rsidRPr="005428F5">
      <w:r>
        <w:t xml:space="preserve">Nalaže se </w:t>
      </w:r>
      <w:r w:rsidR="00A279D3">
        <w:t xml:space="preserve">podnositelju prijave </w:t>
      </w:r>
      <w:r w:rsidR="005428F5">
        <w:t xml:space="preserve">i to: </w:t>
      </w:r>
    </w:p>
    <w:p w:rsidRDefault="005866EA" w:rsidP="005866EA" w:rsidR="005866EA">
      <w:pPr>
        <w:tabs>
          <w:tab w:pos="720" w:val="left"/>
          <w:tab w:pos="1440" w:val="left"/>
          <w:tab w:pos="2160" w:val="left"/>
          <w:tab w:pos="2880" w:val="left"/>
          <w:tab w:pos="3600" w:val="left"/>
          <w:tab w:pos="4154" w:val="center"/>
        </w:tabs>
        <w:jc w:val="both"/>
        <w:rPr>
          <w:b/>
        </w:rPr>
      </w:pPr>
    </w:p>
    <w:p w:rsidRDefault="00646406" w:rsidP="00FF61CF" w:rsidR="00646406" w:rsidRPr="00BC0D44">
      <w:pPr>
        <w:pStyle w:val="Odlomakpopisa"/>
        <w:numPr>
          <w:ilvl w:val="0"/>
          <w:numId w:val="13"/>
        </w:numPr>
        <w:tabs>
          <w:tab w:pos="720" w:val="left"/>
          <w:tab w:pos="1440" w:val="left"/>
          <w:tab w:pos="2160" w:val="left"/>
          <w:tab w:pos="2880" w:val="left"/>
          <w:tab w:pos="3600" w:val="left"/>
          <w:tab w:pos="4154" w:val="center"/>
        </w:tabs>
        <w:jc w:val="both"/>
      </w:pPr>
      <w:r w:rsidRPr="00BC0D44">
        <w:t xml:space="preserve">vjerovniku </w:t>
      </w:r>
      <w:r w:rsidR="00BC0D44" w:rsidRPr="00BC0D44">
        <w:t>AGIĆ-OBRT ZA PRIJEVOZ I USLUGE vl.ĐURO AGIĆ, Radićeva 1, 35250 Oriovac, OIB:97527094729</w:t>
      </w:r>
      <w:r w:rsidRPr="00BC0D44">
        <w:t>, platiti Financijskoj agenciji iznos od 250,00 kuna, na žiro račun HR4223900011100017042, model HR05, poziv na broj 7</w:t>
      </w:r>
      <w:r w:rsidR="00FF61CF" w:rsidRPr="00BC0D44">
        <w:t>524005-</w:t>
      </w:r>
      <w:r w:rsidR="00BC0D44" w:rsidRPr="00BC0D44">
        <w:t>97527094729</w:t>
      </w:r>
      <w:r w:rsidR="00FF61CF" w:rsidRPr="00BC0D44">
        <w:t>;</w:t>
      </w:r>
    </w:p>
    <w:p w:rsidRDefault="00FF61CF" w:rsidP="00FF61CF" w:rsidR="00FF61CF"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C0D44" w:rsidRPr="00BC0D44">
        <w:t>AGROCHEM-MAKS d.o.o. za trgovinu, proizvodnju i usluge, Trg žrtava fašizma 6, 10000 Zagreb, OIB:74907633394</w:t>
      </w:r>
      <w:r w:rsidRPr="00BC0D44">
        <w:t>, platiti Financijskoj agenciji iznos od 250,00 kuna, na žiro račun HR4223900011100017042, model HR05, poziv na broj 7524005-</w:t>
      </w:r>
      <w:r w:rsidR="00BC0D44" w:rsidRPr="00BC0D44">
        <w:t>74907633394</w:t>
      </w:r>
      <w:r w:rsidRPr="00BC0D44">
        <w:t>;</w:t>
      </w:r>
    </w:p>
    <w:p w:rsidRDefault="00FF61CF" w:rsidP="00FF61CF" w:rsidR="00FF61CF"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C0D44" w:rsidRPr="00BC0D44">
        <w:t>AGRONOM društvo s ograničenom odgovornošću za trgovinu na malo i veliko, Zagrebačka 171, 34000 Požega, OIB:67793044823</w:t>
      </w:r>
      <w:r w:rsidRPr="00BC0D44">
        <w:t>, platiti Fi</w:t>
      </w:r>
      <w:r w:rsidR="00BC0D44" w:rsidRPr="00BC0D44">
        <w:t>nancijskoj agenciji iznos od 125</w:t>
      </w:r>
      <w:r w:rsidRPr="00BC0D44">
        <w:t>,00 kuna, na žiro račun HR4223900011100017042, model HR05, poziv na broj 7524005-</w:t>
      </w:r>
      <w:r w:rsidR="00BC0D44" w:rsidRPr="00BC0D44">
        <w:t>67793044823</w:t>
      </w:r>
      <w:r w:rsidR="00E35237" w:rsidRPr="00BC0D44">
        <w:t>;</w:t>
      </w:r>
    </w:p>
    <w:p w:rsidRDefault="00E35237" w:rsidP="00FF61CF" w:rsidR="00E35237"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vjerovniku</w:t>
      </w:r>
      <w:r w:rsidR="00BC0D44" w:rsidRPr="00BC0D44">
        <w:t xml:space="preserve"> </w:t>
      </w:r>
      <w:r w:rsidR="00EF320A" w:rsidRPr="00BA7C35">
        <w:t>AUTOPRIJEV</w:t>
      </w:r>
      <w:r w:rsidR="00EF320A">
        <w:t xml:space="preserve">OZ "ČESNIK" vl. ROZALIJA ČESNIK, </w:t>
      </w:r>
      <w:r w:rsidR="00EF320A" w:rsidRPr="00BA7C35">
        <w:t xml:space="preserve">Kralja Tomislava 81, 33410 Suhopolje </w:t>
      </w:r>
      <w:r w:rsidR="00EF320A">
        <w:t xml:space="preserve">, OIB: </w:t>
      </w:r>
      <w:r w:rsidR="00EF320A" w:rsidRPr="00BA7C35">
        <w:t>25618332891</w:t>
      </w:r>
      <w:r w:rsidRPr="00BC0D44">
        <w:t>, platiti Financijskoj agenciji iznos od 250,00 kuna, na žiro račun HR4223900011100017042, model HR05, poziv na broj 7524005-</w:t>
      </w:r>
      <w:r w:rsidR="00EF320A" w:rsidRPr="00BA7C35">
        <w:t>25618332891</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EF320A" w:rsidRPr="00BA7C35">
        <w:t>AUTO</w:t>
      </w:r>
      <w:r w:rsidR="00EF320A">
        <w:t>PRIJEVOZ KRIJAN vl. VESNA KRIJAN, Ježevik</w:t>
      </w:r>
      <w:r w:rsidR="00EF320A" w:rsidRPr="00BA7C35">
        <w:t xml:space="preserve">, </w:t>
      </w:r>
      <w:r w:rsidR="00EF320A">
        <w:t xml:space="preserve">35209 Bukovlje, OIB: </w:t>
      </w:r>
      <w:r w:rsidR="00EF320A" w:rsidRPr="00BA7C35">
        <w:t>81906572691</w:t>
      </w:r>
      <w:r w:rsidRPr="00BC0D44">
        <w:t>, platiti Financijskoj agenciji iznos od 250,00 kuna, na žiro račun HR4223900011100017042, model HR05, poziv na broj 7524005-</w:t>
      </w:r>
      <w:r w:rsidR="00EF320A" w:rsidRPr="00BA7C35">
        <w:t>81906572691</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EF320A" w:rsidRPr="00BA7C35">
        <w:t>AUTOPRIJEVOZNIK IVIĆ JERKOVIĆ vl</w:t>
      </w:r>
      <w:r w:rsidR="00EF320A">
        <w:t>.</w:t>
      </w:r>
      <w:r w:rsidR="00EF320A" w:rsidRPr="00BA7C35">
        <w:t xml:space="preserve"> MARIO JERKOVIĆ</w:t>
      </w:r>
      <w:r w:rsidR="00EF320A">
        <w:t xml:space="preserve">, </w:t>
      </w:r>
      <w:r w:rsidR="00EF320A" w:rsidRPr="00BA7C35">
        <w:t>Augustina Jarića 74a, 35000 Slavonski Brod</w:t>
      </w:r>
      <w:r w:rsidR="00EF320A">
        <w:t>, OIB:</w:t>
      </w:r>
      <w:r w:rsidR="00EF320A" w:rsidRPr="00BA7C35">
        <w:tab/>
        <w:t>58700981967</w:t>
      </w:r>
      <w:r w:rsidRPr="00BC0D44">
        <w:t>, platiti Financijskoj agenciji iznos od 250,00 kuna, na žiro račun HR4223900011100017042, model HR05, poziv na broj 7524005-</w:t>
      </w:r>
      <w:r w:rsidR="00EF320A" w:rsidRPr="00BA7C35">
        <w:t>58700981967</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CB0DFC">
        <w:t xml:space="preserve">AUTOPRIJEVOZNIK  TIHOMIR GAICA, </w:t>
      </w:r>
      <w:r w:rsidR="00CB0DFC" w:rsidRPr="00BA7C35">
        <w:t xml:space="preserve">Narta 115, 43247 Narta </w:t>
      </w:r>
      <w:r w:rsidR="00CB0DFC">
        <w:t xml:space="preserve">, OIB: </w:t>
      </w:r>
      <w:r w:rsidR="00CB0DFC" w:rsidRPr="00BA7C35">
        <w:t>27112811469</w:t>
      </w:r>
      <w:r w:rsidRPr="00BC0D44">
        <w:t>, platiti Financijskoj agenciji iznos od 250,00 kuna, na žiro račun HR4223900011100017042, model HR05, poziv na broj 7524005-</w:t>
      </w:r>
      <w:r w:rsidR="00CB0DFC" w:rsidRPr="00BA7C35">
        <w:t>27112811469</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lastRenderedPageBreak/>
        <w:t xml:space="preserve">vjerovniku </w:t>
      </w:r>
      <w:r w:rsidR="00CB0DFC" w:rsidRPr="00BA7C35">
        <w:t>AUTOPRI</w:t>
      </w:r>
      <w:r w:rsidR="00CB0DFC">
        <w:t>JEVOZNIK IVAN MILOŠ, Petrovac</w:t>
      </w:r>
      <w:r w:rsidR="00CB0DFC" w:rsidRPr="00BA7C35">
        <w:t xml:space="preserve"> 8, 31512 Feričanci </w:t>
      </w:r>
      <w:r w:rsidR="00CB0DFC">
        <w:t xml:space="preserve">, OIB: </w:t>
      </w:r>
      <w:r w:rsidR="00CB0DFC" w:rsidRPr="00BA7C35">
        <w:t>05380330833</w:t>
      </w:r>
      <w:r w:rsidRPr="00BC0D44">
        <w:t>, platiti Financijskoj agenciji iznos od 250,00 kuna, na žiro račun HR4223900011100017042, model HR05, poziv na broj 7524005-</w:t>
      </w:r>
      <w:r w:rsidR="00CB0DFC" w:rsidRPr="00BA7C35">
        <w:t>05380330833</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CB0DFC" w:rsidRPr="00BA7C35">
        <w:t>KRNJAK društvo s ograničenom odgovornošć</w:t>
      </w:r>
      <w:r w:rsidR="00CB0DFC">
        <w:t xml:space="preserve">u za poljoprivrednu proizvodnju, OIB: </w:t>
      </w:r>
      <w:r w:rsidR="00CB0DFC" w:rsidRPr="00BA7C35">
        <w:t>55779401358</w:t>
      </w:r>
      <w:r w:rsidR="00CB0DFC">
        <w:t xml:space="preserve">, </w:t>
      </w:r>
      <w:r w:rsidR="00CB0DFC" w:rsidRPr="00BA7C35">
        <w:t>Gorica 34, 31540 Donji Miholjac</w:t>
      </w:r>
      <w:r w:rsidRPr="00BC0D44">
        <w:t>, platiti Financijskoj agenciji iznos od 250,00 kuna, na žiro račun HR4223900011100017042, model HR05, poziv na broj 7524005-</w:t>
      </w:r>
      <w:r w:rsidR="00CB0DFC" w:rsidRPr="00BA7C35">
        <w:t>55779401358</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CB0DFC" w:rsidRPr="00BA7C35">
        <w:t>MANŠPED društvo s ograničenom odgovornošću za međunarodni prijevoz i pretovar robe, trgov</w:t>
      </w:r>
      <w:r w:rsidR="00CB0DFC">
        <w:t xml:space="preserve">inu, turizam, putnička agencija, OIB: 76154765407, </w:t>
      </w:r>
      <w:r w:rsidR="00CB0DFC" w:rsidRPr="00BA7C35">
        <w:t>Kukuljanovo 387, 51227 Kukuljanovo</w:t>
      </w:r>
      <w:r w:rsidRPr="00BC0D44">
        <w:t>, platiti Financijskoj agenciji iznos od 250,00 kuna, na žiro račun HR4223900011100017042, model HR05, poziv na broj 7524005-</w:t>
      </w:r>
      <w:r w:rsidR="00CB0DFC">
        <w:t xml:space="preserve"> 76154765407</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CB0DFC" w:rsidRPr="00BA7C35">
        <w:t>MARKOVIĆ-TRANSPORT, vl. DALIBOR MARKOVIĆ</w:t>
      </w:r>
      <w:r w:rsidR="00CB0DFC">
        <w:t xml:space="preserve">, OIB:54366529265, </w:t>
      </w:r>
      <w:r w:rsidR="00CB0DFC" w:rsidRPr="00BA7C35">
        <w:t>Prvča 98/A, 35400 Prvča, Nova Gradiška</w:t>
      </w:r>
      <w:r w:rsidRPr="00BC0D44">
        <w:t>, platiti Financijskoj agenciji iznos od 250,00 kuna, na žiro račun HR4223900011100017042, model HR05, poziv na broj 7524005-</w:t>
      </w:r>
      <w:r w:rsidR="00BF03EB">
        <w:t>54366529265</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F03EB" w:rsidRPr="00BA7C35">
        <w:t>KREDITNA BANKA ZAGREB, dioničko društv</w:t>
      </w:r>
      <w:r w:rsidR="00BF03EB">
        <w:t xml:space="preserve">o, OIB: 70663193635, </w:t>
      </w:r>
      <w:r w:rsidR="00BF03EB" w:rsidRPr="00BA7C35">
        <w:t xml:space="preserve">Ulica </w:t>
      </w:r>
      <w:r w:rsidR="00BF03EB">
        <w:t>grada Vukovara 74, 10000 Zagreb</w:t>
      </w:r>
      <w:r w:rsidRPr="00BC0D44">
        <w:t xml:space="preserve">, platiti Financijskoj agenciji iznos od </w:t>
      </w:r>
      <w:r w:rsidR="00BF03EB">
        <w:t>81,64</w:t>
      </w:r>
      <w:r w:rsidRPr="00BC0D44">
        <w:t xml:space="preserve"> kuna, na žiro račun HR4223900011100017042, model HR05, poziv na broj 7524005-</w:t>
      </w:r>
      <w:r w:rsidR="00BF03EB">
        <w:t>70663193635</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F03EB" w:rsidRPr="00BA7C35">
        <w:t>PO</w:t>
      </w:r>
      <w:r w:rsidR="00BF03EB">
        <w:t xml:space="preserve">DRAVSKA BANKA dioničko društvo, OIB: 97326283154, </w:t>
      </w:r>
      <w:r w:rsidR="00BF03EB" w:rsidRPr="00BA7C35">
        <w:t>Opatička 3, 48000 Koprivnica</w:t>
      </w:r>
      <w:r w:rsidRPr="00BC0D44">
        <w:t>, platiti Financijskoj agenciji iznos od 250,00 kuna, na žiro račun HR4223900011100017042, model HR05, poziv na broj 7524005-</w:t>
      </w:r>
      <w:r w:rsidR="00BF03EB">
        <w:t>97326283154</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F03EB" w:rsidRPr="00BA7C35">
        <w:t>ONIKS proizvodnja, trgovina i usluge dru</w:t>
      </w:r>
      <w:r w:rsidR="00BF03EB">
        <w:t xml:space="preserve">štvo s ograničenom odgovornošću, OIB: </w:t>
      </w:r>
      <w:r w:rsidR="00BF03EB" w:rsidRPr="00BA7C35">
        <w:t>10381326806</w:t>
      </w:r>
      <w:r w:rsidR="00BF03EB">
        <w:t xml:space="preserve">, </w:t>
      </w:r>
      <w:r w:rsidR="00BF03EB" w:rsidRPr="00BA7C35">
        <w:tab/>
        <w:t>Gornji Draganec 143a, 43245 Gornji Draganec</w:t>
      </w:r>
      <w:r w:rsidRPr="00BC0D44">
        <w:t xml:space="preserve">, platiti Financijskoj agenciji iznos od </w:t>
      </w:r>
      <w:r w:rsidR="00BF03EB">
        <w:t>219,23</w:t>
      </w:r>
      <w:r w:rsidRPr="00BC0D44">
        <w:t xml:space="preserve"> kuna, na žiro račun HR4223900011100017042, model HR05, poziv na broj 7524005-</w:t>
      </w:r>
      <w:r w:rsidR="00BF03EB" w:rsidRPr="00BA7C35">
        <w:t>10381326806</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BF03EB" w:rsidRPr="00BA7C35">
        <w:t>PAULIĆ TRAN</w:t>
      </w:r>
      <w:r w:rsidR="00BF03EB">
        <w:t xml:space="preserve">SPORT d.o.o. za promet i usluge, OIB: 63606256485, </w:t>
      </w:r>
      <w:r w:rsidR="00BF03EB" w:rsidRPr="00BA7C35">
        <w:t>Vinogradska 16, 10312 Kloštar Ivanić</w:t>
      </w:r>
      <w:r w:rsidRPr="00BC0D44">
        <w:t>, platiti Financijskoj agenciji iznos od 250,00 kuna, na žiro račun HR4223900011100017042, model HR05, poziv na broj 7524005-</w:t>
      </w:r>
      <w:r w:rsidR="00F92F04">
        <w:t>63606256485</w:t>
      </w:r>
    </w:p>
    <w:p w:rsidRDefault="00BC0D44" w:rsidP="00BC0D44" w:rsidR="00BC0D44" w:rsidRPr="00F92F0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F92F04" w:rsidRPr="00BA7C35">
        <w:t>PRERADA ŽITARICA društvo s ograničenom odgovornošću za proizvodnju mlin</w:t>
      </w:r>
      <w:r w:rsidR="00F92F04">
        <w:t xml:space="preserve">arskih proizvoda i stočne hrane, OIB: 03408544016, Braće </w:t>
      </w:r>
      <w:r w:rsidR="00F92F04" w:rsidRPr="00BA7C35">
        <w:t>Radića 45, 43290 Grubišno Polje</w:t>
      </w:r>
      <w:r w:rsidRPr="00BC0D44">
        <w:t xml:space="preserve">, platiti Financijskoj agenciji iznos od 250,00 kuna, na žiro </w:t>
      </w:r>
      <w:r w:rsidRPr="00F92F04">
        <w:t>račun HR4223900011100017042, model HR05, poziv na broj 7524005-</w:t>
      </w:r>
      <w:r w:rsidR="00F92F04" w:rsidRPr="00F92F04">
        <w:t>03408544016</w:t>
      </w:r>
    </w:p>
    <w:p w:rsidRDefault="00BC0D44" w:rsidP="00F92F04" w:rsidR="00BC0D44" w:rsidRPr="00F92F04">
      <w:pPr>
        <w:pStyle w:val="Bezproreda"/>
        <w:numPr>
          <w:ilvl w:val="0"/>
          <w:numId w:val="12"/>
        </w:numPr>
        <w:jc w:val="both"/>
        <w:rPr>
          <w:rFonts w:cs="Times New Roman" w:hAnsi="Times New Roman" w:ascii="Times New Roman"/>
          <w:sz w:val="24"/>
          <w:szCs w:val="24"/>
        </w:rPr>
      </w:pPr>
      <w:r w:rsidRPr="00F92F04">
        <w:rPr>
          <w:rFonts w:cs="Times New Roman" w:hAnsi="Times New Roman" w:ascii="Times New Roman"/>
          <w:sz w:val="24"/>
          <w:szCs w:val="24"/>
        </w:rPr>
        <w:t xml:space="preserve">vjerovniku </w:t>
      </w:r>
      <w:r w:rsidR="00F92F04" w:rsidRPr="00F92F04">
        <w:rPr>
          <w:rFonts w:cs="Times New Roman" w:hAnsi="Times New Roman" w:ascii="Times New Roman"/>
          <w:sz w:val="24"/>
          <w:szCs w:val="24"/>
        </w:rPr>
        <w:t>Ravago Chemicals Croatia d.o.o. za trgovinu i usluge, OIB: 24817866943, Ulica Kreše Golika 5, 10000 Zagreb</w:t>
      </w:r>
      <w:r w:rsidR="00F92F04" w:rsidRPr="00F92F04">
        <w:rPr>
          <w:rFonts w:cs="Times New Roman" w:hAnsi="Times New Roman" w:ascii="Times New Roman"/>
          <w:sz w:val="24"/>
          <w:szCs w:val="24"/>
        </w:rPr>
        <w:tab/>
      </w:r>
      <w:r w:rsidRPr="00F92F04">
        <w:rPr>
          <w:rFonts w:cs="Times New Roman" w:hAnsi="Times New Roman" w:ascii="Times New Roman"/>
          <w:sz w:val="24"/>
          <w:szCs w:val="24"/>
        </w:rPr>
        <w:t>, platiti Financijskoj agenciji iznos od 250,00 kuna, na žiro račun HR4223900011100017042, model HR05, poziv na broj 7524005-</w:t>
      </w:r>
      <w:r w:rsidR="00F92F04" w:rsidRPr="00F92F04">
        <w:rPr>
          <w:rFonts w:cs="Times New Roman" w:hAnsi="Times New Roman" w:ascii="Times New Roman"/>
          <w:sz w:val="24"/>
          <w:szCs w:val="24"/>
        </w:rPr>
        <w:t>24817866943</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F92F04" w:rsidRPr="00BA7C35">
        <w:t>SET proizv</w:t>
      </w:r>
      <w:r w:rsidR="00F92F04">
        <w:t xml:space="preserve">odnja, trgovina i usluge d.o.o., OIB: </w:t>
      </w:r>
      <w:r w:rsidR="00F92F04" w:rsidRPr="00BA7C35">
        <w:t>35140755222</w:t>
      </w:r>
      <w:r w:rsidR="00F92F04">
        <w:t xml:space="preserve">, </w:t>
      </w:r>
      <w:r w:rsidR="00F92F04" w:rsidRPr="00BA7C35">
        <w:t>Pakračka ulica 3, 43000 Bjelovar</w:t>
      </w:r>
      <w:r w:rsidRPr="00BC0D44">
        <w:t>, platiti Financijskoj agenciji iznos od 250,00 kuna, na žiro račun HR4223900011100017042, model HR05, poziv na broj 7524005-</w:t>
      </w:r>
      <w:r w:rsidR="0041775D" w:rsidRPr="00BA7C35">
        <w:t>35140755222</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41775D" w:rsidRPr="00BA7C35">
        <w:t>SIRIUS d.</w:t>
      </w:r>
      <w:r w:rsidR="0041775D">
        <w:t xml:space="preserve">o.o. za posredovanje i trgovinu, OIB: </w:t>
      </w:r>
      <w:r w:rsidR="0041775D" w:rsidRPr="00BA7C35">
        <w:t>32829784843</w:t>
      </w:r>
      <w:r w:rsidR="0041775D">
        <w:t xml:space="preserve">, </w:t>
      </w:r>
      <w:r w:rsidR="0041775D" w:rsidRPr="00BA7C35">
        <w:t>Gospodarska zona 2, 31551 Belišće</w:t>
      </w:r>
      <w:r w:rsidRPr="00BC0D44">
        <w:t>, platiti Financijskoj agenciji iznos od 250,00 kuna, na žiro račun HR4223900011100017042, model HR05, poziv na broj 7524005-</w:t>
      </w:r>
      <w:r w:rsidR="0041775D" w:rsidRPr="00BA7C35">
        <w:t>32829784843</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41775D" w:rsidRPr="00BA7C35">
        <w:t>ŠKARDA-SANITARNA ZAŠTITA trgovačko društvo za sanitarne zaštite i trgovinu d.o.o</w:t>
      </w:r>
      <w:r w:rsidR="0041775D">
        <w:t xml:space="preserve">, OIB: </w:t>
      </w:r>
      <w:r w:rsidR="0041775D" w:rsidRPr="00BA7C35">
        <w:t>48962003176</w:t>
      </w:r>
      <w:r w:rsidR="0041775D">
        <w:t xml:space="preserve">, </w:t>
      </w:r>
      <w:r w:rsidR="0041775D" w:rsidRPr="00BA7C35">
        <w:t>Milana Novačića 73, 43240 Čazma</w:t>
      </w:r>
      <w:r w:rsidRPr="00BC0D44">
        <w:t>, platiti Financijskoj agenciji iznos od 250,00 kuna, na žiro račun HR4223900011100017042, model HR05, poziv na broj 7524005-</w:t>
      </w:r>
      <w:r w:rsidR="0041775D" w:rsidRPr="00BA7C35">
        <w:t>48962003176</w:t>
      </w:r>
    </w:p>
    <w:p w:rsidRDefault="00BC0D44" w:rsidP="00BC0D44" w:rsidR="00BC0D44" w:rsidRPr="00BC0D44">
      <w:pPr>
        <w:pStyle w:val="Odlomakpopisa"/>
        <w:numPr>
          <w:ilvl w:val="0"/>
          <w:numId w:val="12"/>
        </w:numPr>
        <w:tabs>
          <w:tab w:pos="720" w:val="left"/>
          <w:tab w:pos="1440" w:val="left"/>
          <w:tab w:pos="2160" w:val="left"/>
          <w:tab w:pos="2880" w:val="left"/>
          <w:tab w:pos="3600" w:val="left"/>
          <w:tab w:pos="4154" w:val="center"/>
        </w:tabs>
        <w:jc w:val="both"/>
      </w:pPr>
      <w:r w:rsidRPr="00BC0D44">
        <w:lastRenderedPageBreak/>
        <w:t xml:space="preserve">vjerovniku </w:t>
      </w:r>
      <w:r w:rsidR="0041775D" w:rsidRPr="00BA7C35">
        <w:t>ŽITO d</w:t>
      </w:r>
      <w:r w:rsidR="0041775D">
        <w:t xml:space="preserve">.o.o. za proizvodnju i trgovinu,  OIB: 03834418154, </w:t>
      </w:r>
      <w:r w:rsidR="0041775D" w:rsidRPr="00BA7C35">
        <w:t>Đakovština 3, 31000 Osijek</w:t>
      </w:r>
      <w:r w:rsidRPr="00BC0D44">
        <w:t xml:space="preserve">, platiti Financijskoj agenciji iznos od </w:t>
      </w:r>
      <w:r w:rsidR="0041775D">
        <w:t>144,65</w:t>
      </w:r>
      <w:r w:rsidRPr="00BC0D44">
        <w:t xml:space="preserve"> kuna, na žiro račun HR4223900011100017042, model HR05, poziv na broj 7524005-</w:t>
      </w:r>
      <w:r w:rsidR="0041775D">
        <w:t>03834418154</w:t>
      </w:r>
    </w:p>
    <w:p w:rsidRDefault="00BC0D44" w:rsidP="00BC0D44" w:rsidR="00BC0D44">
      <w:pPr>
        <w:pStyle w:val="Odlomakpopisa"/>
        <w:numPr>
          <w:ilvl w:val="0"/>
          <w:numId w:val="12"/>
        </w:numPr>
        <w:tabs>
          <w:tab w:pos="720" w:val="left"/>
          <w:tab w:pos="1440" w:val="left"/>
          <w:tab w:pos="2160" w:val="left"/>
          <w:tab w:pos="2880" w:val="left"/>
          <w:tab w:pos="3600" w:val="left"/>
          <w:tab w:pos="4154" w:val="center"/>
        </w:tabs>
        <w:jc w:val="both"/>
      </w:pPr>
      <w:r w:rsidRPr="00BC0D44">
        <w:t xml:space="preserve">vjerovniku </w:t>
      </w:r>
      <w:r w:rsidR="0041775D" w:rsidRPr="00BA7C35">
        <w:t>ŽUPANJAŠ</w:t>
      </w:r>
      <w:r w:rsidR="0041775D">
        <w:t xml:space="preserve">PED za međunarodno otpremništvo,  OIB: 98459425001, </w:t>
      </w:r>
      <w:r w:rsidR="0041775D" w:rsidRPr="00BA7C35">
        <w:t>Antuna Mihanovića 46, 32270 Županja</w:t>
      </w:r>
      <w:r w:rsidRPr="00BC0D44">
        <w:t>, platiti Financijskoj agenciji iznos od 250,00 kuna, na žiro račun HR4223900011100017042, model HR05, poziv na broj 7524005-</w:t>
      </w:r>
      <w:r w:rsidR="0041775D">
        <w:t>98459425001</w:t>
      </w:r>
    </w:p>
    <w:p w:rsidRDefault="005428F5" w:rsidP="005428F5" w:rsidR="005428F5">
      <w:pPr>
        <w:tabs>
          <w:tab w:pos="720" w:val="left"/>
          <w:tab w:pos="1440" w:val="left"/>
          <w:tab w:pos="2160" w:val="left"/>
          <w:tab w:pos="2880" w:val="left"/>
          <w:tab w:pos="3600" w:val="left"/>
          <w:tab w:pos="4154" w:val="center"/>
        </w:tabs>
        <w:jc w:val="both"/>
      </w:pPr>
    </w:p>
    <w:p w:rsidRDefault="005428F5" w:rsidP="005428F5" w:rsidR="005428F5" w:rsidRPr="005428F5">
      <w:pPr>
        <w:tabs>
          <w:tab w:pos="720" w:val="left"/>
          <w:tab w:pos="1440" w:val="left"/>
          <w:tab w:pos="2160" w:val="left"/>
          <w:tab w:pos="2880" w:val="left"/>
          <w:tab w:pos="3600" w:val="left"/>
          <w:tab w:pos="4154" w:val="center"/>
        </w:tabs>
        <w:jc w:val="both"/>
      </w:pPr>
      <w:r>
        <w:t xml:space="preserve">sve to u roku od 8 (osam) dana </w:t>
      </w:r>
      <w:r w:rsidR="00A64F14">
        <w:t>od</w:t>
      </w:r>
      <w:r w:rsidR="006E3D75">
        <w:t xml:space="preserve"> pravomoćnosti ovog rješenja sa zakonskom zateznom kamatom na određene iznose po stopi propisanoj odredbom čl. 29. st2. Zakona o obveznim odnosima, koja se određuje za svako polugodište uvećanjem prosječne kamatne stope na stanje kredita odobrenih na razdoblje dulje od godine dana nefinancijskim trgovačkim društvima izračunate za referentno razdoblje koje prethodi tekućem polugodištu za tri postotna poena, počevši od dana donošenja ovog rješenja pa do isplate. </w:t>
      </w:r>
    </w:p>
    <w:p w:rsidRDefault="00E15C41" w:rsidP="005866EA" w:rsidR="00E15C41">
      <w:pPr>
        <w:tabs>
          <w:tab w:pos="720" w:val="left"/>
          <w:tab w:pos="1440" w:val="left"/>
          <w:tab w:pos="2160" w:val="left"/>
          <w:tab w:pos="2880" w:val="left"/>
          <w:tab w:pos="3600" w:val="left"/>
          <w:tab w:pos="4154" w:val="center"/>
        </w:tabs>
        <w:jc w:val="both"/>
      </w:pPr>
    </w:p>
    <w:p w:rsidRDefault="00F92F04" w:rsidP="005866EA" w:rsidR="00F92F04">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646E0A" w:rsidP="00FA3237" w:rsidR="006C49AD">
      <w:pPr>
        <w:ind w:firstLine="708"/>
        <w:jc w:val="both"/>
      </w:pPr>
      <w:r>
        <w:t>P</w:t>
      </w:r>
      <w:r w:rsidR="004F4087">
        <w:t>odnes</w:t>
      </w:r>
      <w:r>
        <w:t xml:space="preserve">kom od </w:t>
      </w:r>
      <w:r w:rsidR="006C49AD">
        <w:t>11</w:t>
      </w:r>
      <w:r w:rsidR="00C85A50">
        <w:t>.</w:t>
      </w:r>
      <w:r w:rsidR="000D4AC2">
        <w:t xml:space="preserve"> </w:t>
      </w:r>
      <w:r w:rsidR="006C49AD">
        <w:t>rujna 2018</w:t>
      </w:r>
      <w:r w:rsidR="000D4AC2">
        <w:t xml:space="preserve">. </w:t>
      </w:r>
      <w:r>
        <w:t xml:space="preserve">Financijska agencija je podnijela ovom sudu prijedlog za određivanje </w:t>
      </w:r>
      <w:r w:rsidR="000D4AC2">
        <w:t>naknade za prijavu tražbin</w:t>
      </w:r>
      <w:r w:rsidR="00FA3237">
        <w:t>a</w:t>
      </w:r>
      <w:r w:rsidR="006C49AD">
        <w:t xml:space="preserve"> vjerovnika pobliže navedenih u izreci ovog rješenja.</w:t>
      </w:r>
    </w:p>
    <w:p w:rsidRDefault="00301DBC" w:rsidP="00301DBC" w:rsidR="006207EA">
      <w:pPr>
        <w:ind w:firstLine="708"/>
        <w:jc w:val="both"/>
      </w:pPr>
      <w:r>
        <w:t xml:space="preserve">Prema odredbi članka </w:t>
      </w:r>
      <w:r w:rsidR="003E6185">
        <w:t>40. stavka</w:t>
      </w:r>
      <w:r w:rsidR="00A05526">
        <w:t xml:space="preserve"> 1</w:t>
      </w:r>
      <w:r w:rsidR="00220B0D">
        <w:t xml:space="preserve">. </w:t>
      </w:r>
      <w:r w:rsidR="00EC33BE">
        <w:t>Stečajnog zakona (N.N.br.71/15</w:t>
      </w:r>
      <w:r w:rsidR="00A27B77">
        <w:t>, dalje SZ</w:t>
      </w:r>
      <w:r w:rsidR="00EC33BE">
        <w:t>)</w:t>
      </w:r>
      <w:r w:rsidR="004C38A4">
        <w:t>,</w:t>
      </w:r>
      <w:r w:rsidR="00EC33BE">
        <w:t xml:space="preserve"> </w:t>
      </w:r>
      <w:r w:rsidR="00A05526">
        <w:t>a</w:t>
      </w:r>
      <w:r w:rsidR="00A05526" w:rsidRPr="00A05526">
        <w:t>ko je pojedina prijavljena tražbina navedena u prijedlogu za otvaranje predstečajnoga postupka i bude osporena, podnositelj prijave</w:t>
      </w:r>
      <w:r w:rsidR="00503C29">
        <w:t xml:space="preserve"> (vjerovnik)</w:t>
      </w:r>
      <w:r w:rsidR="00A05526" w:rsidRPr="00A05526">
        <w:t xml:space="preserve"> dužan je za prijavu svake pojedine tražbine platiti naknadu Financijskoj agenciji u iznosu od 2 % od iznosa tražbine, ali ne više od 200,00 kuna.</w:t>
      </w:r>
    </w:p>
    <w:p w:rsidRDefault="00C953E6" w:rsidP="00301DBC" w:rsidR="00C953E6">
      <w:pPr>
        <w:ind w:firstLine="708"/>
        <w:jc w:val="both"/>
      </w:pPr>
      <w:r>
        <w:t xml:space="preserve">Uvidom u spis utvrđeno je </w:t>
      </w:r>
      <w:r w:rsidR="000008F1">
        <w:t xml:space="preserve">kako </w:t>
      </w:r>
      <w:r w:rsidR="005428F5">
        <w:t xml:space="preserve">su vjerovnici, pobliže navedeni u izreci ovog rješenja, </w:t>
      </w:r>
      <w:r>
        <w:t xml:space="preserve">prijavili </w:t>
      </w:r>
      <w:r w:rsidR="006207EA">
        <w:t xml:space="preserve">svoje </w:t>
      </w:r>
      <w:r>
        <w:t>tražbine</w:t>
      </w:r>
      <w:r w:rsidR="00A05526">
        <w:t>, koje su im osporene</w:t>
      </w:r>
      <w:r w:rsidR="005428F5">
        <w:t xml:space="preserve">. </w:t>
      </w:r>
    </w:p>
    <w:p w:rsidRDefault="006207EA" w:rsidP="00301DBC" w:rsidR="00174A22">
      <w:pPr>
        <w:ind w:firstLine="708"/>
        <w:jc w:val="both"/>
      </w:pPr>
      <w:r>
        <w:t>Slijedom naprijed navedenog</w:t>
      </w:r>
      <w:r w:rsidR="00A76D22">
        <w:t>,</w:t>
      </w:r>
      <w:r w:rsidR="004C38A4">
        <w:t xml:space="preserve"> a temeljem članka 40. stavak 1</w:t>
      </w:r>
      <w:r>
        <w:t>. SZ-a</w:t>
      </w:r>
      <w:r w:rsidR="003E6185">
        <w:t>,</w:t>
      </w:r>
      <w:r>
        <w:t xml:space="preserve"> valjalo je naložiti </w:t>
      </w:r>
      <w:r w:rsidR="00503C29">
        <w:t>vjerovnicima</w:t>
      </w:r>
      <w:r>
        <w:t xml:space="preserve"> isplatu </w:t>
      </w:r>
      <w:r w:rsidR="00AF055F">
        <w:t xml:space="preserve">naknade za prijavljene tražbine </w:t>
      </w:r>
      <w:r w:rsidR="003E6185">
        <w:t xml:space="preserve">te riješiti kao u izreci. </w:t>
      </w:r>
    </w:p>
    <w:p w:rsidRDefault="004C38A4" w:rsidP="00FC0BF9" w:rsidR="004C38A4"/>
    <w:p w:rsidRDefault="004C38A4" w:rsidP="005866EA" w:rsidR="004C38A4">
      <w:pPr>
        <w:jc w:val="center"/>
      </w:pPr>
    </w:p>
    <w:p w:rsidRDefault="004C38A4" w:rsidP="005866EA" w:rsidR="007C5A34">
      <w:pPr>
        <w:jc w:val="center"/>
      </w:pPr>
      <w:r>
        <w:t xml:space="preserve"> </w:t>
      </w:r>
      <w:r w:rsidR="00AD7764">
        <w:t xml:space="preserve">U </w:t>
      </w:r>
      <w:r w:rsidR="005866EA">
        <w:t xml:space="preserve">Zagreb, </w:t>
      </w:r>
      <w:r w:rsidR="001D666E">
        <w:t>30</w:t>
      </w:r>
      <w:r w:rsidR="003E6185">
        <w:t xml:space="preserve">. </w:t>
      </w:r>
      <w:r w:rsidR="00600FBD">
        <w:t>siječnja</w:t>
      </w:r>
      <w:r w:rsidR="003E6185">
        <w:t xml:space="preserve"> </w:t>
      </w:r>
      <w:r w:rsidR="005866EA">
        <w:t>201</w:t>
      </w:r>
      <w:r w:rsidR="00600FBD">
        <w:t>9</w:t>
      </w:r>
      <w:r w:rsidR="005866EA">
        <w:t xml:space="preserve">. </w:t>
      </w:r>
    </w:p>
    <w:p w:rsidRDefault="005866EA" w:rsidP="005866EA" w:rsidR="005866EA">
      <w:pPr>
        <w:ind w:left="4320"/>
        <w:jc w:val="right"/>
      </w:pPr>
      <w:r>
        <w:t xml:space="preserve">                                       Sudac:</w:t>
      </w:r>
    </w:p>
    <w:p w:rsidRDefault="003E6185" w:rsidP="00E53D3D" w:rsidR="00CF077A">
      <w:pPr>
        <w:pStyle w:val="Uvuenotijeloteksta"/>
        <w:ind w:firstLine="141" w:left="1983"/>
        <w:jc w:val="right"/>
      </w:pPr>
      <w:r>
        <w:t>Vesna Sremac Šoštar</w:t>
      </w:r>
      <w:r w:rsidR="00CF077A">
        <w:t>,v.r.</w:t>
      </w:r>
    </w:p>
    <w:p w:rsidRDefault="00CF077A" w:rsidP="00D338FD" w:rsidR="00CF077A">
      <w:pPr>
        <w:pStyle w:val="Uvuenotijeloteksta"/>
        <w:ind w:firstLine="141" w:left="1983"/>
        <w:jc w:val="right"/>
      </w:pPr>
      <w:r>
        <w:t>Za točnost otpravka</w:t>
      </w:r>
    </w:p>
    <w:p w:rsidRDefault="00CF077A" w:rsidP="00600FBD" w:rsidR="005866EA">
      <w:pPr>
        <w:pStyle w:val="Uvuenotijeloteksta"/>
        <w:ind w:firstLine="141" w:left="1983"/>
        <w:jc w:val="right"/>
      </w:pPr>
      <w:r>
        <w:t>Matea Bizjak</w:t>
      </w:r>
    </w:p>
    <w:p w:rsidRDefault="00FC0BF9" w:rsidP="005866EA" w:rsidR="00FC0BF9">
      <w:pPr>
        <w:jc w:val="both"/>
      </w:pPr>
    </w:p>
    <w:p w:rsidRDefault="00FC0BF9" w:rsidP="005866EA" w:rsidR="00FC0BF9">
      <w:pPr>
        <w:jc w:val="both"/>
      </w:pPr>
    </w:p>
    <w:p w:rsidRDefault="00FC0BF9" w:rsidP="005866EA" w:rsidR="00FC0BF9">
      <w:pPr>
        <w:jc w:val="both"/>
      </w:pPr>
      <w:r w:rsidRPr="00FC0BF9">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5E20B1" w:rsidP="00CF077A" w:rsidR="005E20B1" w:rsidRPr="00F869EF">
      <w:pPr>
        <w:pStyle w:val="Odlomakpopisa"/>
      </w:pPr>
    </w:p>
    <w:sectPr w:rsidSect="001D2443" w:rsidR="005E20B1"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4F16" w:rsidR="007B4F16">
      <w:r>
        <w:separator/>
      </w:r>
    </w:p>
  </w:endnote>
  <w:endnote w:id="0" w:type="continuationSeparator">
    <w:p w:rsidRDefault="007B4F16" w:rsidR="007B4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4F16" w:rsidR="007B4F16">
      <w:r>
        <w:separator/>
      </w:r>
    </w:p>
  </w:footnote>
  <w:footnote w:id="0" w:type="continuationSeparator">
    <w:p w:rsidRDefault="007B4F16" w:rsidR="007B4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774D">
      <w:rPr>
        <w:rStyle w:val="Brojstranice"/>
        <w:noProof/>
      </w:rPr>
      <w:t>3</w:t>
    </w:r>
    <w:r>
      <w:rPr>
        <w:rStyle w:val="Brojstranice"/>
      </w:rPr>
      <w:fldChar w:fldCharType="end"/>
    </w:r>
  </w:p>
  <w:p w:rsidRDefault="00C2261C" w:rsidP="003E6185" w:rsidR="005866EA">
    <w:pPr>
      <w:pStyle w:val="Zaglavlje"/>
    </w:pPr>
    <w:r>
      <w:t xml:space="preserve">                                                                                                                    </w:t>
    </w:r>
    <w:r w:rsidR="00600FBD">
      <w:t>48 St-2021</w:t>
    </w:r>
    <w:r w:rsidR="00FC0BF9">
      <w:t>/2017</w:t>
    </w:r>
    <w:r w:rsidR="00436F18">
      <w:t>-154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F48A9"/>
    <w:multiLevelType w:val="hybridMultilevel"/>
    <w:tmpl w:val="98962A0A"/>
    <w:lvl w:tplc="DCFC3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EA17B9"/>
    <w:multiLevelType w:val="hybridMultilevel"/>
    <w:tmpl w:val="2C68EDA0"/>
    <w:lvl w:tplc="B50AC9A4" w:ilvl="0">
      <w:start w:val="1"/>
      <w:numFmt w:val="decimal"/>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1526C7"/>
    <w:multiLevelType w:val="hybridMultilevel"/>
    <w:tmpl w:val="4ECC42E6"/>
    <w:lvl w:tplc="50C872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0210BCE"/>
    <w:multiLevelType w:val="hybridMultilevel"/>
    <w:tmpl w:val="6AC20266"/>
    <w:lvl w:tplc="6E622BD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15C61B3"/>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DCA2F32"/>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10408B"/>
    <w:multiLevelType w:val="hybridMultilevel"/>
    <w:tmpl w:val="81C607C0"/>
    <w:lvl w:tplc="2AE84B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775A1A10"/>
    <w:multiLevelType w:val="hybridMultilevel"/>
    <w:tmpl w:val="03D2064E"/>
    <w:lvl w:tplc="1144DEA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3"/>
  </w:num>
  <w:num w:numId="3">
    <w:abstractNumId w:val="1"/>
  </w:num>
  <w:num w:numId="4">
    <w:abstractNumId w:val="10"/>
  </w:num>
  <w:num w:numId="5">
    <w:abstractNumId w:val="4"/>
  </w:num>
  <w:num w:numId="6">
    <w:abstractNumId w:val="0"/>
  </w:num>
  <w:num w:numId="7">
    <w:abstractNumId w:val="9"/>
  </w:num>
  <w:num w:numId="8">
    <w:abstractNumId w:val="11"/>
  </w:num>
  <w:num w:numId="9">
    <w:abstractNumId w:val="8"/>
  </w:num>
  <w:num w:numId="10">
    <w:abstractNumId w:val="7"/>
  </w:num>
  <w:num w:numId="11">
    <w:abstractNumId w:val="2"/>
  </w:num>
  <w:num w:numId="12">
    <w:abstractNumId w:val="12"/>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08F1"/>
    <w:rsid w:val="00004696"/>
    <w:rsid w:val="000056DF"/>
    <w:rsid w:val="000075E1"/>
    <w:rsid w:val="00007717"/>
    <w:rsid w:val="00024785"/>
    <w:rsid w:val="00052561"/>
    <w:rsid w:val="0005381C"/>
    <w:rsid w:val="00064256"/>
    <w:rsid w:val="00073DF0"/>
    <w:rsid w:val="0007620B"/>
    <w:rsid w:val="00086650"/>
    <w:rsid w:val="00087C90"/>
    <w:rsid w:val="00096B4E"/>
    <w:rsid w:val="000A3436"/>
    <w:rsid w:val="000A759B"/>
    <w:rsid w:val="000B0F4D"/>
    <w:rsid w:val="000C75FB"/>
    <w:rsid w:val="000D4AC2"/>
    <w:rsid w:val="000D6E67"/>
    <w:rsid w:val="000E0916"/>
    <w:rsid w:val="000E6D9D"/>
    <w:rsid w:val="000F6BA9"/>
    <w:rsid w:val="001010D3"/>
    <w:rsid w:val="001154E0"/>
    <w:rsid w:val="00121C3F"/>
    <w:rsid w:val="001360D7"/>
    <w:rsid w:val="001459C7"/>
    <w:rsid w:val="001577E4"/>
    <w:rsid w:val="00174A22"/>
    <w:rsid w:val="0017575A"/>
    <w:rsid w:val="00180888"/>
    <w:rsid w:val="00180A63"/>
    <w:rsid w:val="001A616B"/>
    <w:rsid w:val="001B20B3"/>
    <w:rsid w:val="001B3FB8"/>
    <w:rsid w:val="001B70F1"/>
    <w:rsid w:val="001C3161"/>
    <w:rsid w:val="001D2443"/>
    <w:rsid w:val="001D666E"/>
    <w:rsid w:val="001D6D3E"/>
    <w:rsid w:val="001F1881"/>
    <w:rsid w:val="002006FE"/>
    <w:rsid w:val="00202649"/>
    <w:rsid w:val="00205368"/>
    <w:rsid w:val="002131BA"/>
    <w:rsid w:val="00220B0D"/>
    <w:rsid w:val="00221FD8"/>
    <w:rsid w:val="002251CD"/>
    <w:rsid w:val="0024046F"/>
    <w:rsid w:val="00243B55"/>
    <w:rsid w:val="002452F2"/>
    <w:rsid w:val="00245E5F"/>
    <w:rsid w:val="00253495"/>
    <w:rsid w:val="00264341"/>
    <w:rsid w:val="0027207A"/>
    <w:rsid w:val="00282033"/>
    <w:rsid w:val="00285FE0"/>
    <w:rsid w:val="00286C63"/>
    <w:rsid w:val="0029135F"/>
    <w:rsid w:val="002A02E5"/>
    <w:rsid w:val="002A271C"/>
    <w:rsid w:val="002C1EE0"/>
    <w:rsid w:val="002C4476"/>
    <w:rsid w:val="002D5187"/>
    <w:rsid w:val="002D6CA6"/>
    <w:rsid w:val="002E0389"/>
    <w:rsid w:val="00300EBC"/>
    <w:rsid w:val="00301DBC"/>
    <w:rsid w:val="00312064"/>
    <w:rsid w:val="00317F97"/>
    <w:rsid w:val="00325C88"/>
    <w:rsid w:val="003330D9"/>
    <w:rsid w:val="0034310D"/>
    <w:rsid w:val="00344C5B"/>
    <w:rsid w:val="00354188"/>
    <w:rsid w:val="00354F39"/>
    <w:rsid w:val="0037400F"/>
    <w:rsid w:val="00391C76"/>
    <w:rsid w:val="00391D01"/>
    <w:rsid w:val="003A4A42"/>
    <w:rsid w:val="003B3AE5"/>
    <w:rsid w:val="003B6DD3"/>
    <w:rsid w:val="003D41F5"/>
    <w:rsid w:val="003E0994"/>
    <w:rsid w:val="003E0EB9"/>
    <w:rsid w:val="003E2896"/>
    <w:rsid w:val="003E2C33"/>
    <w:rsid w:val="003E60CD"/>
    <w:rsid w:val="003E6185"/>
    <w:rsid w:val="003E7652"/>
    <w:rsid w:val="00406065"/>
    <w:rsid w:val="00410C13"/>
    <w:rsid w:val="004120F9"/>
    <w:rsid w:val="00412B30"/>
    <w:rsid w:val="0041775D"/>
    <w:rsid w:val="00436F18"/>
    <w:rsid w:val="004721ED"/>
    <w:rsid w:val="00474AEC"/>
    <w:rsid w:val="00486096"/>
    <w:rsid w:val="00486BE4"/>
    <w:rsid w:val="00491AB1"/>
    <w:rsid w:val="004A0F64"/>
    <w:rsid w:val="004C38A4"/>
    <w:rsid w:val="004C7E3B"/>
    <w:rsid w:val="004D2111"/>
    <w:rsid w:val="004D74F1"/>
    <w:rsid w:val="004F4087"/>
    <w:rsid w:val="00503C29"/>
    <w:rsid w:val="00505654"/>
    <w:rsid w:val="0051464C"/>
    <w:rsid w:val="00520D93"/>
    <w:rsid w:val="00524570"/>
    <w:rsid w:val="00525876"/>
    <w:rsid w:val="00525E33"/>
    <w:rsid w:val="005354B6"/>
    <w:rsid w:val="00537825"/>
    <w:rsid w:val="005408FF"/>
    <w:rsid w:val="005428F5"/>
    <w:rsid w:val="005608D4"/>
    <w:rsid w:val="0056353A"/>
    <w:rsid w:val="00570A90"/>
    <w:rsid w:val="00585C07"/>
    <w:rsid w:val="00586359"/>
    <w:rsid w:val="005866EA"/>
    <w:rsid w:val="005868C5"/>
    <w:rsid w:val="005900AD"/>
    <w:rsid w:val="00596B42"/>
    <w:rsid w:val="005C21B8"/>
    <w:rsid w:val="005C4492"/>
    <w:rsid w:val="005C4D4D"/>
    <w:rsid w:val="005C6F66"/>
    <w:rsid w:val="005E20B1"/>
    <w:rsid w:val="005E4243"/>
    <w:rsid w:val="005E4C75"/>
    <w:rsid w:val="005E5A41"/>
    <w:rsid w:val="005F3816"/>
    <w:rsid w:val="005F3E59"/>
    <w:rsid w:val="005F5711"/>
    <w:rsid w:val="00600FBD"/>
    <w:rsid w:val="006207EA"/>
    <w:rsid w:val="0062393F"/>
    <w:rsid w:val="006420B5"/>
    <w:rsid w:val="00646406"/>
    <w:rsid w:val="00646E0A"/>
    <w:rsid w:val="006776F8"/>
    <w:rsid w:val="0069472B"/>
    <w:rsid w:val="006A3890"/>
    <w:rsid w:val="006C0093"/>
    <w:rsid w:val="006C116B"/>
    <w:rsid w:val="006C49AD"/>
    <w:rsid w:val="006E2618"/>
    <w:rsid w:val="006E3D75"/>
    <w:rsid w:val="0070346A"/>
    <w:rsid w:val="0070616F"/>
    <w:rsid w:val="0072602F"/>
    <w:rsid w:val="007343D3"/>
    <w:rsid w:val="007374C7"/>
    <w:rsid w:val="007555DA"/>
    <w:rsid w:val="00755E35"/>
    <w:rsid w:val="00761E37"/>
    <w:rsid w:val="0076394A"/>
    <w:rsid w:val="00787E90"/>
    <w:rsid w:val="00791B32"/>
    <w:rsid w:val="007976A6"/>
    <w:rsid w:val="007B4F16"/>
    <w:rsid w:val="007C53CD"/>
    <w:rsid w:val="007C5A34"/>
    <w:rsid w:val="007C6B24"/>
    <w:rsid w:val="007D289E"/>
    <w:rsid w:val="007D5746"/>
    <w:rsid w:val="007D6F09"/>
    <w:rsid w:val="008144A5"/>
    <w:rsid w:val="008177C6"/>
    <w:rsid w:val="00822617"/>
    <w:rsid w:val="00823152"/>
    <w:rsid w:val="00844F17"/>
    <w:rsid w:val="00880396"/>
    <w:rsid w:val="00881D1D"/>
    <w:rsid w:val="00883FF5"/>
    <w:rsid w:val="008917E8"/>
    <w:rsid w:val="00897B1D"/>
    <w:rsid w:val="008A136C"/>
    <w:rsid w:val="008E58F9"/>
    <w:rsid w:val="008F05A9"/>
    <w:rsid w:val="00901B73"/>
    <w:rsid w:val="00904DE8"/>
    <w:rsid w:val="00917AF2"/>
    <w:rsid w:val="009222E9"/>
    <w:rsid w:val="0092396E"/>
    <w:rsid w:val="00926B2C"/>
    <w:rsid w:val="0093195E"/>
    <w:rsid w:val="00935065"/>
    <w:rsid w:val="00943683"/>
    <w:rsid w:val="009439CA"/>
    <w:rsid w:val="0097316E"/>
    <w:rsid w:val="00973D51"/>
    <w:rsid w:val="009C1C3B"/>
    <w:rsid w:val="009C6D30"/>
    <w:rsid w:val="009E08B4"/>
    <w:rsid w:val="00A05526"/>
    <w:rsid w:val="00A11C0B"/>
    <w:rsid w:val="00A134BD"/>
    <w:rsid w:val="00A21501"/>
    <w:rsid w:val="00A279D3"/>
    <w:rsid w:val="00A27B77"/>
    <w:rsid w:val="00A31301"/>
    <w:rsid w:val="00A64F14"/>
    <w:rsid w:val="00A652A7"/>
    <w:rsid w:val="00A76D22"/>
    <w:rsid w:val="00A80CCD"/>
    <w:rsid w:val="00A87E4D"/>
    <w:rsid w:val="00A9007C"/>
    <w:rsid w:val="00AA1CFB"/>
    <w:rsid w:val="00AB71DB"/>
    <w:rsid w:val="00AC2EFA"/>
    <w:rsid w:val="00AD6E71"/>
    <w:rsid w:val="00AD7764"/>
    <w:rsid w:val="00AE024E"/>
    <w:rsid w:val="00AE4D35"/>
    <w:rsid w:val="00AF055F"/>
    <w:rsid w:val="00AF57F1"/>
    <w:rsid w:val="00B009F8"/>
    <w:rsid w:val="00B00A10"/>
    <w:rsid w:val="00B02065"/>
    <w:rsid w:val="00B04FE7"/>
    <w:rsid w:val="00B07A8F"/>
    <w:rsid w:val="00B3367F"/>
    <w:rsid w:val="00B43D5A"/>
    <w:rsid w:val="00B465E2"/>
    <w:rsid w:val="00B50E45"/>
    <w:rsid w:val="00B5356F"/>
    <w:rsid w:val="00B5651C"/>
    <w:rsid w:val="00B57FBD"/>
    <w:rsid w:val="00B73ADA"/>
    <w:rsid w:val="00B902ED"/>
    <w:rsid w:val="00BC0D44"/>
    <w:rsid w:val="00BF03EB"/>
    <w:rsid w:val="00C058C9"/>
    <w:rsid w:val="00C12DF9"/>
    <w:rsid w:val="00C22123"/>
    <w:rsid w:val="00C2261C"/>
    <w:rsid w:val="00C35162"/>
    <w:rsid w:val="00C4533D"/>
    <w:rsid w:val="00C50F38"/>
    <w:rsid w:val="00C576D2"/>
    <w:rsid w:val="00C82753"/>
    <w:rsid w:val="00C84A8C"/>
    <w:rsid w:val="00C85A50"/>
    <w:rsid w:val="00C93351"/>
    <w:rsid w:val="00C953E6"/>
    <w:rsid w:val="00CA29DB"/>
    <w:rsid w:val="00CA655A"/>
    <w:rsid w:val="00CB0DFC"/>
    <w:rsid w:val="00CB2F05"/>
    <w:rsid w:val="00CB7414"/>
    <w:rsid w:val="00CB7A66"/>
    <w:rsid w:val="00CD3D2C"/>
    <w:rsid w:val="00CD3FFC"/>
    <w:rsid w:val="00CD4A64"/>
    <w:rsid w:val="00CD7F3C"/>
    <w:rsid w:val="00CE2A04"/>
    <w:rsid w:val="00CE2B1F"/>
    <w:rsid w:val="00CF077A"/>
    <w:rsid w:val="00CF2698"/>
    <w:rsid w:val="00CF3A7E"/>
    <w:rsid w:val="00CF68B1"/>
    <w:rsid w:val="00D00CB1"/>
    <w:rsid w:val="00D1001E"/>
    <w:rsid w:val="00D1024F"/>
    <w:rsid w:val="00D23FD4"/>
    <w:rsid w:val="00D24601"/>
    <w:rsid w:val="00D4326A"/>
    <w:rsid w:val="00D46697"/>
    <w:rsid w:val="00D55987"/>
    <w:rsid w:val="00D57AC9"/>
    <w:rsid w:val="00D619F4"/>
    <w:rsid w:val="00D67A30"/>
    <w:rsid w:val="00D77EFA"/>
    <w:rsid w:val="00D860E8"/>
    <w:rsid w:val="00DB2501"/>
    <w:rsid w:val="00DB2873"/>
    <w:rsid w:val="00DB57DC"/>
    <w:rsid w:val="00DC116D"/>
    <w:rsid w:val="00DD0316"/>
    <w:rsid w:val="00DD5D5D"/>
    <w:rsid w:val="00DD7BB0"/>
    <w:rsid w:val="00E00585"/>
    <w:rsid w:val="00E04F68"/>
    <w:rsid w:val="00E15C41"/>
    <w:rsid w:val="00E2104F"/>
    <w:rsid w:val="00E25F85"/>
    <w:rsid w:val="00E35237"/>
    <w:rsid w:val="00E438A5"/>
    <w:rsid w:val="00E60F0B"/>
    <w:rsid w:val="00E63731"/>
    <w:rsid w:val="00E71B72"/>
    <w:rsid w:val="00E749A5"/>
    <w:rsid w:val="00E85C24"/>
    <w:rsid w:val="00E86A79"/>
    <w:rsid w:val="00E95A4A"/>
    <w:rsid w:val="00EA1A2B"/>
    <w:rsid w:val="00EB0A95"/>
    <w:rsid w:val="00EB7EF3"/>
    <w:rsid w:val="00EC33BE"/>
    <w:rsid w:val="00ED3A5D"/>
    <w:rsid w:val="00ED6B92"/>
    <w:rsid w:val="00ED774D"/>
    <w:rsid w:val="00EE3BE3"/>
    <w:rsid w:val="00EE5B40"/>
    <w:rsid w:val="00EF09F0"/>
    <w:rsid w:val="00EF320A"/>
    <w:rsid w:val="00F05DF6"/>
    <w:rsid w:val="00F10C44"/>
    <w:rsid w:val="00F340FF"/>
    <w:rsid w:val="00F47207"/>
    <w:rsid w:val="00F53960"/>
    <w:rsid w:val="00F65413"/>
    <w:rsid w:val="00F740D4"/>
    <w:rsid w:val="00F754E1"/>
    <w:rsid w:val="00F90024"/>
    <w:rsid w:val="00F923D3"/>
    <w:rsid w:val="00F92410"/>
    <w:rsid w:val="00F92F04"/>
    <w:rsid w:val="00F95CB5"/>
    <w:rsid w:val="00FA0073"/>
    <w:rsid w:val="00FA298D"/>
    <w:rsid w:val="00FA3237"/>
    <w:rsid w:val="00FA35A1"/>
    <w:rsid w:val="00FB23D8"/>
    <w:rsid w:val="00FC0BF9"/>
    <w:rsid w:val="00FC0CD3"/>
    <w:rsid w:val="00FC210F"/>
    <w:rsid w:val="00FC37D9"/>
    <w:rsid w:val="00FC53CC"/>
    <w:rsid w:val="00FD4CB1"/>
    <w:rsid w:val="00FE19D9"/>
    <w:rsid w:val="00FE7440"/>
    <w:rsid w:val="00FF194F"/>
    <w:rsid w:val="00FF61CF"/>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823152"/>
    <w:pPr>
      <w:ind w:left="720"/>
      <w:contextualSpacing/>
    </w:pPr>
  </w:style>
  <w:style w:styleId="Tekstrezerviranogmjesta" w:type="character">
    <w:name w:val="Placeholder Text"/>
    <w:basedOn w:val="Zadanifontodlomka"/>
    <w:uiPriority w:val="99"/>
    <w:semiHidden/>
    <w:rsid w:val="00E438A5"/>
    <w:rPr>
      <w:color w:val="808080"/>
      <w:bdr w:space="0" w:sz="0" w:color="auto" w:val="none"/>
      <w:shd w:fill="auto" w:color="auto" w:val="clear"/>
    </w:rPr>
  </w:style>
  <w:style w:customStyle="true" w:styleId="eSPISCCParagraphDefaultFont" w:type="character">
    <w:name w:val="eSPIS_CC_Paragraph Default Font"/>
    <w:basedOn w:val="Zadanifontodlomka"/>
    <w:rsid w:val="00E438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38A5"/>
    <w:rPr>
      <w:bdr w:space="0" w:sz="0" w:color="auto" w:val="none"/>
      <w:shd w:fill="FFFFCC" w:color="auto" w:val="clear"/>
      <w:lang w:val="hr-HR"/>
    </w:rPr>
  </w:style>
  <w:style w:customStyle="true" w:styleId="PozadinaSvijetloCrvena" w:type="character">
    <w:name w:val="Pozadina_SvijetloCrvena"/>
    <w:basedOn w:val="eSPISCCParagraphDefaultFont"/>
    <w:rsid w:val="00E438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38A5"/>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E438A5"/>
    <w:pPr>
      <w:ind w:firstLine="708"/>
      <w:jc w:val="both"/>
    </w:pPr>
  </w:style>
  <w:style w:customStyle="true" w:styleId="UvuenotijelotekstaChar" w:type="character">
    <w:name w:val="Uvučeno tijelo teksta Char"/>
    <w:basedOn w:val="Zadanifontodlomka"/>
    <w:link w:val="Uvuenotijeloteksta"/>
    <w:rsid w:val="00E438A5"/>
    <w:rPr>
      <w:sz w:val="24"/>
      <w:szCs w:val="24"/>
    </w:rPr>
  </w:style>
  <w:style w:styleId="Bezproreda" w:type="paragraph">
    <w:name w:val="No Spacing"/>
    <w:uiPriority w:val="1"/>
    <w:qFormat/>
    <w:rsid w:val="00F92F0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Odlomakpopisa" w:type="paragraph">
    <w:name w:val="List Paragraph"/>
    <w:basedOn w:val="Normal"/>
    <w:uiPriority w:val="34"/>
    <w:qFormat/>
    <w:rsid w:val="00823152"/>
    <w:pPr>
      <w:ind w:left="720"/>
      <w:contextualSpacing/>
    </w:pPr>
  </w:style>
  <w:style w:styleId="Tekstrezerviranogmjesta" w:type="character">
    <w:name w:val="Placeholder Text"/>
    <w:basedOn w:val="Zadanifontodlomka"/>
    <w:uiPriority w:val="99"/>
    <w:semiHidden/>
    <w:rsid w:val="00E438A5"/>
    <w:rPr>
      <w:color w:val="808080"/>
      <w:bdr w:color="auto" w:space="0" w:sz="0" w:val="none"/>
      <w:shd w:color="auto" w:fill="auto" w:val="clear"/>
    </w:rPr>
  </w:style>
  <w:style w:customStyle="1" w:styleId="eSPISCCParagraphDefaultFont" w:type="character">
    <w:name w:val="eSPIS_CC_Paragraph Default Font"/>
    <w:basedOn w:val="Zadanifontodlomka"/>
    <w:rsid w:val="00E438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38A5"/>
    <w:rPr>
      <w:bdr w:color="auto" w:space="0" w:sz="0" w:val="none"/>
      <w:shd w:color="auto" w:fill="FFFFCC" w:val="clear"/>
      <w:lang w:val="hr-HR"/>
    </w:rPr>
  </w:style>
  <w:style w:customStyle="1" w:styleId="PozadinaSvijetloCrvena" w:type="character">
    <w:name w:val="Pozadina_SvijetloCrvena"/>
    <w:basedOn w:val="eSPISCCParagraphDefaultFont"/>
    <w:rsid w:val="00E438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38A5"/>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E438A5"/>
    <w:pPr>
      <w:ind w:firstLine="708"/>
      <w:jc w:val="both"/>
    </w:pPr>
  </w:style>
  <w:style w:customStyle="1" w:styleId="UvuenotijelotekstaChar" w:type="character">
    <w:name w:val="Uvučeno tijelo teksta Char"/>
    <w:basedOn w:val="Zadanifontodlomka"/>
    <w:link w:val="Uvuenotijeloteksta"/>
    <w:rsid w:val="00E438A5"/>
    <w:rPr>
      <w:sz w:val="24"/>
      <w:szCs w:val="24"/>
    </w:rPr>
  </w:style>
  <w:style w:styleId="Bezproreda" w:type="paragraph">
    <w:name w:val="No Spacing"/>
    <w:uiPriority w:val="1"/>
    <w:qFormat/>
    <w:rsid w:val="00F92F0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2018.</izvorni_sadrzaj>
    <derivirana_varijabla naziv="DomainObject.Predmet.DatumRjesavanja_1">11.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St-2021/2017</izvorni_sadrzaj>
    <derivirana_varijabla naziv="DomainObject.Predmet.OznakaBroj_1">St-2021/2017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otustrankaFormated>
    <izvorni_sadrzaj>  Granolio d.d. zastupanog po punomoćniku OD BUTERIN &amp; POSAVEC d.o.o.</izvorni_sadrzaj>
    <derivirana_varijabla naziv="DomainObject.Predmet.ProtustrankaFormated_1">  Granolio d.d. zastupanog po punomoćniku OD BUTERIN &amp; POSAVEC d.o.o.</derivirana_varijabla>
  </DomainObject.Predmet.ProtustrankaFormated>
  <DomainObject.Predmet.ProtustrankaFormatedOIB>
    <izvorni_sadrzaj>  Granolio d.d., OIB 59064993527 zastupanog po punomoćniku OD BUTERIN &amp; POSAVEC d.o.o.</izvorni_sadrzaj>
    <derivirana_varijabla naziv="DomainObject.Predmet.ProtustrankaFormatedOIB_1">  Granolio d.d., OIB 59064993527 zastupanog po punomoćniku OD BUTERIN &amp; POSAVEC d.o.o.</derivirana_varijabla>
  </DomainObject.Predmet.ProtustrankaFormatedOIB>
  <DomainObject.Predmet.ProtustrankaFormatedWithAdress>
    <izvorni_sadrzaj> Granolio d.d., Budmanijeva 5, 10000 Zagreb zastupanog po punomoćniku OD BUTERIN &amp; POSAVEC d.o.o.</izvorni_sadrzaj>
    <derivirana_varijabla naziv="DomainObject.Predmet.ProtustrankaFormatedWithAdress_1"> Granolio d.d., Budmanijeva 5, 10000 Zagreb zastupanog po punomoćniku OD BUTERIN &amp; POSAVEC d.o.o.</derivirana_varijabla>
  </DomainObject.Predmet.ProtustrankaFormatedWithAdress>
  <DomainObject.Predmet.ProtustrankaFormatedWithAdressOIB>
    <izvorni_sadrzaj> Granolio d.d., OIB 59064993527, Budmanijeva 5, 10000 Zagreb zastupanog po punomoćniku OD BUTERIN &amp; POSAVEC d.o.o.</izvorni_sadrzaj>
    <derivirana_varijabla naziv="DomainObject.Predmet.ProtustrankaFormatedWithAdressOIB_1"> Granolio d.d., OIB 59064993527, Budmanijeva 5, 10000 Zagreb zastupanog po punomoćniku OD BUTERIN &amp; POSAVEC d.o.o.</derivirana_varijabla>
  </DomainObject.Predmet.ProtustrankaFormatedWithAdressOIB>
  <DomainObject.Predmet.ProtustrankaWithAdress>
    <izvorni_sadrzaj>Granolio d.d. Budmanijeva 5, 10000 Zagreb</izvorni_sadrzaj>
    <derivirana_varijabla naziv="DomainObject.Predmet.ProtustrankaWithAdress_1">Granolio d.d. Budmanijeva 5, 10000 Zagreb</derivirana_varijabla>
  </DomainObject.Predmet.ProtustrankaWithAdress>
  <DomainObject.Predmet.ProtustrankaWithAdressOIB>
    <izvorni_sadrzaj>Granolio d.d., OIB 59064993527, Budmanijeva 5, 10000 Zagreb</izvorni_sadrzaj>
    <derivirana_varijabla naziv="DomainObject.Predmet.ProtustrankaWithAdressOIB_1">Granolio d.d., OIB 59064993527, Budmanijeva 5, 10000 Zagreb</derivirana_varijabla>
  </DomainObject.Predmet.ProtustrankaWithAdressOIB>
  <DomainObject.Predmet.ProtustrankaNazivFormated>
    <izvorni_sadrzaj>Granolio d.d.</izvorni_sadrzaj>
    <derivirana_varijabla naziv="DomainObject.Predmet.ProtustrankaNazivFormated_1">Granolio d.d.</derivirana_varijabla>
  </DomainObject.Predmet.ProtustrankaNazivFormated>
  <DomainObject.Predmet.ProtustrankaNazivFormatedOIB>
    <izvorni_sadrzaj>Granolio d.d., OIB 59064993527</izvorni_sadrzaj>
    <derivirana_varijabla naziv="DomainObject.Predmet.ProtustrankaNazivFormatedOIB_1">Granolio d.d., OIB 59064993527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izvorni_sadrzaj>
    <derivirana_varijabla naziv="DomainObject.Predmet.StrankaFormated_1">  Granolio d.d.</derivirana_varijabla>
  </DomainObject.Predmet.StrankaFormated>
  <DomainObject.Predmet.StrankaFormatedOIB>
    <izvorni_sadrzaj>  Granolio d.d., OIB 59064993527</izvorni_sadrzaj>
    <derivirana_varijabla naziv="DomainObject.Predmet.StrankaFormatedOIB_1">  Granolio d.d., OIB 59064993527</derivirana_varijabla>
  </DomainObject.Predmet.StrankaFormatedOIB>
  <DomainObject.Predmet.StrankaFormatedWithAdress>
    <izvorni_sadrzaj> Granolio d.d., Budmanijeva 5, 10000 Zagreb</izvorni_sadrzaj>
    <derivirana_varijabla naziv="DomainObject.Predmet.StrankaFormatedWithAdress_1"> Granolio d.d., Budmanijeva 5, 10000 Zagreb</derivirana_varijabla>
  </DomainObject.Predmet.StrankaFormatedWithAdress>
  <DomainObject.Predmet.StrankaFormatedWithAdressOIB>
    <izvorni_sadrzaj> Granolio d.d., OIB 59064993527, Budmanijeva 5, 10000 Zagreb</izvorni_sadrzaj>
    <derivirana_varijabla naziv="DomainObject.Predmet.StrankaFormatedWithAdressOIB_1"> Granolio d.d., OIB 59064993527, Budmanijeva 5, 10000 Zagreb</derivirana_varijabla>
  </DomainObject.Predmet.StrankaFormatedWithAdressOIB>
  <DomainObject.Predmet.StrankaWithAdress>
    <izvorni_sadrzaj>Granolio d.d. Budmanijeva 5,10000 Zagreb</izvorni_sadrzaj>
    <derivirana_varijabla naziv="DomainObject.Predmet.StrankaWithAdress_1">Granolio d.d. Budmanijeva 5,10000 Zagreb</derivirana_varijabla>
  </DomainObject.Predmet.StrankaWithAdress>
  <DomainObject.Predmet.StrankaWithAdressOIB>
    <izvorni_sadrzaj>Granolio d.d., OIB 59064993527, Budmanijeva 5,10000 Zagreb</izvorni_sadrzaj>
    <derivirana_varijabla naziv="DomainObject.Predmet.StrankaWithAdressOIB_1">Granolio d.d., OIB 59064993527, Budmanijeva 5,10000 Zagreb</derivirana_varijabla>
  </DomainObject.Predmet.StrankaWithAdressOIB>
  <DomainObject.Predmet.StrankaNazivFormated>
    <izvorni_sadrzaj>Granolio d.d.</izvorni_sadrzaj>
    <derivirana_varijabla naziv="DomainObject.Predmet.StrankaNazivFormated_1">Granolio d.d.</derivirana_varijabla>
  </DomainObject.Predmet.StrankaNazivFormated>
  <DomainObject.Predmet.StrankaNazivFormatedOIB>
    <izvorni_sadrzaj>Granolio d.d., OIB 59064993527</izvorni_sadrzaj>
    <derivirana_varijabla naziv="DomainObject.Predmet.StrankaNazivFormatedOIB_1">Granolio d.d., OIB 59064993527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Granolio d.d.</item>
    </izvorni_sadrzaj>
    <derivirana_varijabla naziv="DomainObject.Predmet.StrankaListFormated_1">
      <item>Granolio d.d.</item>
    </derivirana_varijabla>
  </DomainObject.Predmet.StrankaListFormated>
  <DomainObject.Predmet.StrankaListFormatedOIB>
    <izvorni_sadrzaj>
      <item>Granolio d.d., OIB 59064993527</item>
    </izvorni_sadrzaj>
    <derivirana_varijabla naziv="DomainObject.Predmet.StrankaListFormatedOIB_1">
      <item>Granolio d.d., OIB 59064993527</item>
    </derivirana_varijabla>
  </DomainObject.Predmet.StrankaListFormatedOIB>
  <DomainObject.Predmet.StrankaListFormatedWithAdress>
    <izvorni_sadrzaj>
      <item>Granolio d.d., Budmanijeva 5, 10000 Zagreb</item>
    </izvorni_sadrzaj>
    <derivirana_varijabla naziv="DomainObject.Predmet.StrankaListFormatedWithAdress_1">
      <item>Granolio d.d., Budmanijeva 5, 10000 Zagreb</item>
    </derivirana_varijabla>
  </DomainObject.Predmet.StrankaListFormatedWithAdress>
  <DomainObject.Predmet.StrankaListFormatedWithAdressOIB>
    <izvorni_sadrzaj>
      <item>Granolio d.d., OIB 59064993527, Budmanijeva 5, 10000 Zagreb</item>
    </izvorni_sadrzaj>
    <derivirana_varijabla naziv="DomainObject.Predmet.StrankaListFormatedWithAdressOIB_1">
      <item>Granolio d.d., OIB 59064993527, Budmanijeva 5, 10000 Zagreb</item>
    </derivirana_varijabla>
  </DomainObject.Predmet.StrankaListFormatedWithAdressOIB>
  <DomainObject.Predmet.StrankaListNazivFormated>
    <izvorni_sadrzaj>
      <item>Granolio d.d.</item>
    </izvorni_sadrzaj>
    <derivirana_varijabla naziv="DomainObject.Predmet.StrankaListNazivFormated_1">
      <item>Granolio d.d.</item>
    </derivirana_varijabla>
  </DomainObject.Predmet.StrankaListNazivFormated>
  <DomainObject.Predmet.StrankaListNazivFormatedOIB>
    <izvorni_sadrzaj>
      <item>Granolio d.d., OIB 59064993527</item>
    </izvorni_sadrzaj>
    <derivirana_varijabla naziv="DomainObject.Predmet.StrankaListNazivFormatedOIB_1">
      <item>Granolio d.d., OIB 59064993527</item>
    </derivirana_varijabla>
  </DomainObject.Predmet.StrankaListNazivFormatedOIB>
  <DomainObject.Predmet.ProtuStrankaListFormated>
    <izvorni_sadrzaj>
      <item>Granolio d.d. zastupanog po punomoćniku OD BUTERIN &amp; POSAVEC d.o.o.</item>
    </izvorni_sadrzaj>
    <derivirana_varijabla naziv="DomainObject.Predmet.ProtuStrankaListFormated_1">
      <item>Granolio d.d. zastupanog po punomoćniku OD BUTERIN &amp; POSAVEC d.o.o.</item>
    </derivirana_varijabla>
  </DomainObject.Predmet.ProtuStrankaListFormated>
  <DomainObject.Predmet.ProtuStrankaListFormatedOIB>
    <izvorni_sadrzaj>
      <item>Granolio d.d., OIB 59064993527 zastupanog po punomoćniku OD BUTERIN &amp; POSAVEC d.o.o.</item>
    </izvorni_sadrzaj>
    <derivirana_varijabla naziv="DomainObject.Predmet.ProtuStrankaListFormatedOIB_1">
      <item>Granolio d.d., OIB 59064993527 zastupanog po punomoćniku OD BUTERIN &amp; POSAVEC d.o.o.</item>
    </derivirana_varijabla>
  </DomainObject.Predmet.ProtuStrankaListFormatedOIB>
  <DomainObject.Predmet.ProtuStrankaListFormatedWithAdress>
    <izvorni_sadrzaj>
      <item>Granolio d.d., Budmanijeva 5, 10000 Zagreb zastupanog po punomoćniku OD BUTERIN &amp; POSAVEC d.o.o.</item>
    </izvorni_sadrzaj>
    <derivirana_varijabla naziv="DomainObject.Predmet.ProtuStrankaListFormatedWithAdress_1">
      <item>Granolio d.d., Budmanijeva 5, 10000 Zagreb zastupanog po punomoćniku OD BUTERIN &amp; POSAVEC d.o.o.</item>
    </derivirana_varijabla>
  </DomainObject.Predmet.ProtuStrankaListFormatedWithAdress>
  <DomainObject.Predmet.ProtuStrankaListFormatedWithAdressOIB>
    <izvorni_sadrzaj>
      <item>Granolio d.d., OIB 59064993527, Budmanijeva 5, 10000 Zagreb zastupanog po punomoćniku OD BUTERIN &amp; POSAVEC d.o.o.</item>
    </izvorni_sadrzaj>
    <derivirana_varijabla naziv="DomainObject.Predmet.ProtuStrankaListFormatedWithAdressOIB_1">
      <item>Granolio d.d., OIB 59064993527, Budmanijeva 5, 10000 Zagreb zastupanog po punomoćniku OD BUTERIN &amp; POSAVEC d.o.o.</item>
    </derivirana_varijabla>
  </DomainObject.Predmet.ProtuStrankaListFormatedWithAdressOIB>
  <DomainObject.Predmet.ProtuStrankaListNazivFormated>
    <izvorni_sadrzaj>
      <item>Granolio d.d.</item>
    </izvorni_sadrzaj>
    <derivirana_varijabla naziv="DomainObject.Predmet.ProtuStrankaListNazivFormated_1">
      <item>Granolio d.d.</item>
    </derivirana_varijabla>
  </DomainObject.Predmet.ProtuStrankaListNazivFormated>
  <DomainObject.Predmet.ProtuStrankaListNazivFormatedOIB>
    <izvorni_sadrzaj>
      <item>Granolio d.d., OIB 59064993527</item>
    </izvorni_sadrzaj>
    <derivirana_varijabla naziv="DomainObject.Predmet.ProtuStrankaListNazivFormatedOIB_1">
      <item>Granolio d.d., OIB 59064993527</item>
    </derivirana_varijabla>
  </DomainObject.Predmet.ProtuStrankaListNazivFormatedOIB>
  <DomainObject.Predmet.OstaliListFormated>
    <izvorni_sadrzaj>
      <item>OD BUTERIN &amp; POSAVEC d.o.o. punomoćnik sudionika u postupku Granolio d.d.</item>
      <item>Odvjetničko društvo Hanžeković &amp; Partneri društvo s ograničenom odgovornošću</item>
      <item>Mateja Kolovrat</item>
      <item>Dora Turalija</item>
    </izvorni_sadrzaj>
    <derivirana_varijabla naziv="DomainObject.Predmet.OstaliListFormated_1">
      <item>OD BUTERIN &amp; POSAVEC d.o.o. punomoćnik sudionika u postupku Granolio d.d.</item>
      <item>Odvjetničko društvo Hanžeković &amp; Partneri društvo s ograničenom odgovornošću</item>
      <item>Mateja Kolovrat</item>
      <item>Dora Turalija</item>
    </derivirana_varijabla>
  </DomainObject.Predmet.OstaliListFormated>
  <DomainObject.Predmet.OstaliListFormatedOIB>
    <izvorni_sadrzaj>
      <item>OD BUTERIN &amp; POSAVEC d.o.o. punomoćnik sudionika u postupku Granolio d.d.</item>
      <item>Odvjetničko društvo Hanžeković &amp; Partneri društvo s ograničenom odgovornošću, OIB 85127306373</item>
      <item>Mateja Kolovrat, OIB 39057366223</item>
      <item>Dora Turalija</item>
    </izvorni_sadrzaj>
    <derivirana_varijabla naziv="DomainObject.Predmet.OstaliListFormatedOIB_1">
      <item>OD BUTERIN &amp; POSAVEC d.o.o. punomoćnik sudionika u postupku Granolio d.d.</item>
      <item>Odvjetničko društvo Hanžeković &amp; Partneri društvo s ograničenom odgovornošću, OIB 85127306373</item>
      <item>Mateja Kolovrat, OIB 39057366223</item>
      <item>Dora Turalija</item>
    </derivirana_varijabla>
  </DomainObject.Predmet.OstaliListFormatedOIB>
  <DomainObject.Predmet.OstaliListFormatedWithAdress>
    <izvorni_sadrzaj>
      <item>OD BUTERIN &amp; POSAVEC d.o.o., Draškovićeva 82, 10000 Zagreb punomoćnik sudionika u postupku Granolio d.d.</item>
      <item>Odvjetničko društvo Hanžeković &amp; Partneri društvo s ograničenom odgovornošću, Radnička Cesta 22, 10000 Zagreb</item>
      <item>Mateja Kolovrat, Gradišćanska 34 /V, 10000 Zagreb</item>
      <item>Dora Turalija, Prilaz Gjure Deželića 51, 10000 Zagreb</item>
    </izvorni_sadrzaj>
    <derivirana_varijabla naziv="DomainObject.Predmet.OstaliListFormatedWithAdress_1">
      <item>OD BUTERIN &amp; POSAVEC d.o.o., Draškovićeva 82, 10000 Zagreb punomoćnik sudionika u postupku Granolio d.d.</item>
      <item>Odvjetničko društvo Hanžeković &amp; Partneri društvo s ograničenom odgovornošću, Radnička Cesta 22, 10000 Zagreb</item>
      <item>Mateja Kolovrat, Gradišćanska 34 /V, 10000 Zagreb</item>
      <item>Dora Turalija, Prilaz Gjure Deželića 51, 10000 Zagreb</item>
    </derivirana_varijabla>
  </DomainObject.Predmet.OstaliListFormatedWithAdress>
  <DomainObject.Predmet.OstaliListFormatedWithAdressOIB>
    <izvorni_sadrzaj>
      <item>OD BUTERIN &amp; POSAVEC d.o.o., Draškovićeva 82, 10000 Zagreb punomoćnik sudionika u postupku Granolio d.d.</item>
      <item>Odvjetničko društvo Hanžeković &amp; Partneri društvo s ograničenom odgovornošću, OIB 85127306373, Radnička Cesta 22, 10000 Zagreb</item>
      <item>Mateja Kolovrat, OIB 39057366223, Gradišćanska 34 /V, 10000 Zagreb</item>
      <item>Dora Turalija, Prilaz Gjure Deželića 51, 10000 Zagreb</item>
    </izvorni_sadrzaj>
    <derivirana_varijabla naziv="DomainObject.Predmet.OstaliListFormatedWithAdressOIB_1">
      <item>OD BUTERIN &amp; POSAVEC d.o.o., Draškovićeva 82, 10000 Zagreb punomoćnik sudionika u postupku Granolio d.d.</item>
      <item>Odvjetničko društvo Hanžeković &amp; Partneri društvo s ograničenom odgovornošću, OIB 85127306373, Radnička Cesta 22, 10000 Zagreb</item>
      <item>Mateja Kolovrat, OIB 39057366223, Gradišćanska 34 /V, 10000 Zagreb</item>
      <item>Dora Turalija, Prilaz Gjure Deželića 51, 10000 Zagreb</item>
    </derivirana_varijabla>
  </DomainObject.Predmet.OstaliListFormatedWithAdressOIB>
  <DomainObject.Predmet.OstaliListNazivFormated>
    <izvorni_sadrzaj>
      <item>OD BUTERIN &amp; POSAVEC d.o.o.</item>
      <item>Odvjetničko društvo Hanžeković &amp; Partneri društvo s ograničenom odgovornošću</item>
      <item>Mateja Kolovrat</item>
      <item>Dora Turalija</item>
    </izvorni_sadrzaj>
    <derivirana_varijabla naziv="DomainObject.Predmet.OstaliListNazivFormated_1">
      <item>OD BUTERIN &amp; POSAVEC d.o.o.</item>
      <item>Odvjetničko društvo Hanžeković &amp; Partneri društvo s ograničenom odgovornošću</item>
      <item>Mateja Kolovrat</item>
      <item>Dora Turalija</item>
    </derivirana_varijabla>
  </DomainObject.Predmet.OstaliListNazivFormated>
  <DomainObject.Predmet.OstaliListNazivFormatedOIB>
    <izvorni_sadrzaj>
      <item>OD BUTERIN &amp; POSAVEC d.o.o.</item>
      <item>Odvjetničko društvo Hanžeković &amp; Partneri društvo s ograničenom odgovornošću, OIB 85127306373</item>
      <item>Mateja Kolovrat, OIB 39057366223</item>
      <item>Dora Turalija</item>
    </izvorni_sadrzaj>
    <derivirana_varijabla naziv="DomainObject.Predmet.OstaliListNazivFormatedOIB_1">
      <item>OD BUTERIN &amp; POSAVEC d.o.o.</item>
      <item>Odvjetničko društvo Hanžeković &amp; Partneri društvo s ograničenom odgovornošću, OIB 85127306373</item>
      <item>Mateja Kolovrat, OIB 39057366223</item>
      <item>Dora Turalija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Granolio d.d.</izvorni_sadrzaj>
    <derivirana_varijabla naziv="DomainObject.Predmet.StrankaIDrugi_1">Granolio d.d.</derivirana_varijabla>
  </DomainObject.Predmet.StrankaIDrugi>
  <DomainObject.Predmet.ProtustrankaIDrugi>
    <izvorni_sadrzaj>Granolio d.d.</izvorni_sadrzaj>
    <derivirana_varijabla naziv="DomainObject.Predmet.ProtustrankaIDrugi_1">Granolio d.d.</derivirana_varijabla>
  </DomainObject.Predmet.ProtustrankaIDrugi>
  <DomainObject.Predmet.StrankaIDrugiAdressOIB>
    <izvorni_sadrzaj>Granolio d.d., OIB 59064993527, Budmanijeva 5, 10000 Zagreb</izvorni_sadrzaj>
    <derivirana_varijabla naziv="DomainObject.Predmet.StrankaIDrugiAdressOIB_1">Granolio d.d., OIB 59064993527, Budmanijeva 5, 10000 Zagreb</derivirana_varijabla>
  </DomainObject.Predmet.StrankaIDrugiAdressOIB>
  <DomainObject.Predmet.ProtustrankaIDrugiAdressOIB>
    <izvorni_sadrzaj>Granolio d.d., OIB 59064993527, Budmanijeva 5, 10000 Zagreb</izvorni_sadrzaj>
    <derivirana_varijabla naziv="DomainObject.Predmet.ProtustrankaIDrugiAdressOIB_1">Granolio d.d., OIB 59064993527, Budmanijeva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2018.</izvorni_sadrzaj>
    <derivirana_varijabla naziv="DomainObject.Predmet.OdlukaRjesenje.DatumDonosenjaOdluke_1">6. prosinca 2018.</derivirana_varijabla>
  </DomainObject.Predmet.OdlukaRjesenje.DatumDonosenjaOdluke>
  <DomainObject.Predmet.OdlukaRjesenje.DatumPravomocnosti>
    <izvorni_sadrzaj>28. prosinca 2018.</izvorni_sadrzaj>
    <derivirana_varijabla naziv="DomainObject.Predmet.OdlukaRjesenje.DatumPravomocnosti_1">28. prosinca 2018.</derivirana_varijabla>
  </DomainObject.Predmet.OdlukaRjesenje.DatumPravomocnosti>
  <DomainObject.Predmet.OdlukaRjesenje.Oznaka>
    <izvorni_sadrzaj>St-2021/2017-142</izvorni_sadrzaj>
    <derivirana_varijabla naziv="DomainObject.Predmet.OdlukaRjesenje.Oznaka_1">St-2021/2017-142</derivirana_varijabla>
  </DomainObject.Predmet.OdlukaRjesenje.Oznaka>
  <DomainObject.Predmet.SudioniciListNaziv>
    <izvorni_sadrzaj>
      <item>Granolio d.d.</item>
      <item>Granolio d.d.</item>
      <item>OD BUTERIN &amp; POSAVEC d.o.o.</item>
      <item>Odvjetničko društvo Hanžeković &amp; Partneri društvo s ograničenom odgovornošću</item>
      <item>Mateja Kolovrat</item>
      <item>Dora Turalija</item>
    </izvorni_sadrzaj>
    <derivirana_varijabla naziv="DomainObject.Predmet.SudioniciListNaziv_1">
      <item>Granolio d.d.</item>
      <item>Granolio d.d.</item>
      <item>OD BUTERIN &amp; POSAVEC d.o.o.</item>
      <item>Odvjetničko društvo Hanžeković &amp; Partneri društvo s ograničenom odgovornošću</item>
      <item>Mateja Kolovrat</item>
      <item>Dora Turalija</item>
    </derivirana_varijabla>
  </DomainObject.Predmet.SudioniciListNaziv>
  <DomainObject.Predmet.SudioniciListAdressOIB>
    <izvorni_sadrzaj>
      <item>Granolio d.d., OIB 59064993527, Budmanijeva 5,10000 Zagreb</item>
      <item>Granolio d.d., OIB 59064993527, Budmanijeva 5,10000 Zagreb</item>
      <item>OD BUTERIN &amp; POSAVEC d.o.o., Draškovićeva 82,10000 Zagreb</item>
      <item>Odvjetničko društvo Hanžeković &amp; Partneri društvo s ograničenom odgovornošću, OIB 85127306373, Radnička Cesta 22,10000 Zagreb</item>
      <item>Mateja Kolovrat, OIB 39057366223, Gradišćanska 34 /V,10000 Zagreb</item>
      <item>Dora Turalija, Prilaz Gjure Deželića 51,10000 Zagreb</item>
    </izvorni_sadrzaj>
    <derivirana_varijabla naziv="DomainObject.Predmet.SudioniciListAdressOIB_1">
      <item>Granolio d.d., OIB 59064993527, Budmanijeva 5,10000 Zagreb</item>
      <item>Granolio d.d., OIB 59064993527, Budmanijeva 5,10000 Zagreb</item>
      <item>OD BUTERIN &amp; POSAVEC d.o.o., Draškovićeva 82,10000 Zagreb</item>
      <item>Odvjetničko društvo Hanžeković &amp; Partneri društvo s ograničenom odgovornošću, OIB 85127306373, Radnička Cesta 22,10000 Zagreb</item>
      <item>Mateja Kolovrat, OIB 39057366223, Gradišćanska 34 /V,10000 Zagreb</item>
      <item>Dora Turalija, Prilaz Gjure Deželića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59064993527</item>
      <item>, OIB 59064993527</item>
      <item>, OIB null</item>
      <item>, OIB 85127306373</item>
      <item>, OIB 39057366223</item>
      <item>, OIB null</item>
    </izvorni_sadrzaj>
    <derivirana_varijabla naziv="DomainObject.Predmet.SudioniciListNazivOIB_1">
      <item>, OIB 59064993527</item>
      <item>, OIB 59064993527</item>
      <item>, OIB null</item>
      <item>, OIB 85127306373</item>
      <item>, OIB 39057366223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St-2021/2017-152</izvorni_sadrzaj>
    <derivirana_varijabla naziv="DomainObject.PredzadnjaOdlukaIzPredmeta.Oznaka_1">St-2021/2017-152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1051</properties:Words>
  <properties:Characters>6599</properties:Characters>
  <properties:Lines>138</properties:Lines>
  <properties:Paragraphs>44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2019-01-30T11:45:00Z</dcterms:created>
  <dc:creator>Korisnik</dc:creator>
  <cp:lastModifiedBy>Matea Bizjak</cp:lastModifiedBy>
  <cp:lastPrinted>2018-10-22T09:11:00Z</cp:lastPrinted>
  <dcterms:modified xmlns:xsi="http://www.w3.org/2001/XMLSchema-instance" xsi:type="dcterms:W3CDTF">2019-01-30T13:28:00Z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(St-2021-17-Rj_naknada_Fina.docx-vjerovnik.docx)</vt:lpwstr>
  </prop:property>
  <prop:property name="CC_coloring" pid="4" fmtid="{D5CDD505-2E9C-101B-9397-08002B2CF9AE}">
    <vt:bool>false</vt:bool>
  </prop:property>
  <prop:property name="BrojStranica" pid="5" fmtid="{D5CDD505-2E9C-101B-9397-08002B2CF9AE}">
    <vt:i4>3</vt:i4>
  </prop:property>
</prop:Properties>
</file>