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dbce" w14:paraId="19edbce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A7E38" w:rsidP="005A7E38" w:rsidR="005A7E3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A7E38" w:rsidP="005A7E38" w:rsidR="005A7E3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A7E38" w:rsidP="005A7E38" w:rsidR="005A7E3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A7E38" w:rsidP="005A7E38" w:rsidR="005A7E38">
      <w:pPr>
        <w:jc w:val="both"/>
      </w:pPr>
      <w:r>
        <w:tab/>
      </w:r>
      <w:r>
        <w:tab/>
      </w:r>
      <w:r>
        <w:tab/>
      </w:r>
    </w:p>
    <w:p w:rsidRDefault="005A7E38" w:rsidP="005A7E38" w:rsidR="005A7E38">
      <w:pPr>
        <w:jc w:val="center"/>
      </w:pPr>
      <w:r>
        <w:t>R E P U B L I K A   H R V A T S K A</w:t>
      </w:r>
    </w:p>
    <w:p w:rsidRDefault="005A7E38" w:rsidP="005A7E38" w:rsidR="005A7E38">
      <w:pPr>
        <w:jc w:val="center"/>
      </w:pPr>
    </w:p>
    <w:p w:rsidRDefault="005A7E38" w:rsidP="005A7E38" w:rsidR="005A7E38">
      <w:pPr>
        <w:jc w:val="center"/>
      </w:pPr>
      <w:r>
        <w:t>O G L A S</w:t>
      </w:r>
    </w:p>
    <w:p w:rsidRDefault="005A7E38" w:rsidP="005A7E38" w:rsidR="005A7E38">
      <w:pPr>
        <w:jc w:val="center"/>
      </w:pPr>
    </w:p>
    <w:p w:rsidRDefault="005A7E38" w:rsidP="005A7E38" w:rsidR="005A7E3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DEGENIA PLODOVI ZEMLJE  d.o.o. sa sjedištem u Zadru,Stjepana Radića 42 A, OIB: 30577199200, povodom zahtjeva Financijske agencije, Regionalnog centra Split, Podružnice Zadar, Ivana Danila 4, OIB: 85821130368 od 12. rujna 2016., 6. listopada 2016. objavio je </w:t>
      </w:r>
    </w:p>
    <w:p w:rsidRDefault="005A7E38" w:rsidP="005A7E38" w:rsidR="005A7E38">
      <w:pPr>
        <w:jc w:val="both"/>
      </w:pPr>
    </w:p>
    <w:p w:rsidRDefault="005A7E38" w:rsidP="005A7E38" w:rsidR="005A7E38">
      <w:pPr>
        <w:jc w:val="center"/>
      </w:pPr>
      <w:r>
        <w:t>o g l a s</w:t>
      </w:r>
    </w:p>
    <w:p w:rsidRDefault="005A7E38" w:rsidP="005A7E38" w:rsidR="005A7E38">
      <w:pPr>
        <w:jc w:val="center"/>
      </w:pPr>
    </w:p>
    <w:p w:rsidRDefault="005A7E38" w:rsidP="005A7E38" w:rsidR="005A7E38">
      <w:pPr>
        <w:ind w:firstLine="315"/>
        <w:jc w:val="both"/>
      </w:pPr>
      <w:r>
        <w:tab/>
        <w:t xml:space="preserve">1.  Utvrđuje se da ukupni iznos evidentiranog duga dužnika DEGENIA PLODOVI ZEMLJE  d.o.o. sa sjedištem u Zadru,Stjepana Radića 42 A, OIB: 30577199200 na temelju neizvršenih osnova za plaćanje iznosi 259.568,93 kn. </w:t>
      </w:r>
    </w:p>
    <w:p w:rsidRDefault="005A7E38" w:rsidP="005A7E38" w:rsidR="005A7E38">
      <w:pPr>
        <w:ind w:firstLine="315"/>
        <w:jc w:val="both"/>
      </w:pPr>
    </w:p>
    <w:p w:rsidRDefault="005A7E38" w:rsidP="005A7E38" w:rsidR="005A7E38">
      <w:pPr>
        <w:jc w:val="both"/>
      </w:pPr>
      <w:r>
        <w:t xml:space="preserve">      </w:t>
      </w:r>
      <w:r>
        <w:tab/>
        <w:t xml:space="preserve">2.  Poziva se osoba ovlaštena za zastupanje dužnika po zakonu Ernest Klarin, Zadar, </w:t>
      </w:r>
      <w:proofErr w:type="spellStart"/>
      <w:r>
        <w:t>Lj</w:t>
      </w:r>
      <w:proofErr w:type="spellEnd"/>
      <w:r>
        <w:t xml:space="preserve">. </w:t>
      </w:r>
      <w:proofErr w:type="spellStart"/>
      <w:r>
        <w:t>Jonkea</w:t>
      </w:r>
      <w:proofErr w:type="spellEnd"/>
      <w:r>
        <w:t xml:space="preserve"> 3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5A7E38" w:rsidP="005A7E38" w:rsidR="005A7E38">
      <w:pPr>
        <w:jc w:val="both"/>
      </w:pPr>
    </w:p>
    <w:p w:rsidRDefault="005A7E38" w:rsidP="005A7E38" w:rsidR="005A7E38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A7E38" w:rsidP="005A7E38" w:rsidR="005A7E38">
      <w:pPr>
        <w:jc w:val="both"/>
      </w:pPr>
    </w:p>
    <w:p w:rsidRDefault="005A7E38" w:rsidP="005A7E38" w:rsidR="005A7E38">
      <w:pPr>
        <w:tabs>
          <w:tab w:pos="0" w:val="left"/>
        </w:tabs>
        <w:jc w:val="both"/>
      </w:pPr>
      <w:r>
        <w:lastRenderedPageBreak/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A7E38" w:rsidP="005A7E38" w:rsidR="005A7E38">
      <w:pPr>
        <w:tabs>
          <w:tab w:pos="0" w:val="left"/>
        </w:tabs>
        <w:jc w:val="both"/>
      </w:pPr>
    </w:p>
    <w:p w:rsidRDefault="005A7E38" w:rsidP="005A7E38" w:rsidR="005A7E38">
      <w:pPr>
        <w:tabs>
          <w:tab w:pos="0" w:val="left"/>
        </w:tabs>
        <w:jc w:val="both"/>
      </w:pPr>
    </w:p>
    <w:p w:rsidRDefault="005A7E38" w:rsidP="005A7E38" w:rsidR="005A7E38">
      <w:pPr>
        <w:tabs>
          <w:tab w:pos="4536" w:val="center"/>
          <w:tab w:pos="9072" w:val="right"/>
        </w:tabs>
      </w:pPr>
      <w:r>
        <w:tab/>
        <w:t>U Zadru 6. listopada 2016.</w:t>
      </w:r>
      <w:r>
        <w:tab/>
      </w:r>
    </w:p>
    <w:p w:rsidRDefault="005A7E38" w:rsidP="005A7E38" w:rsidR="005A7E38">
      <w:pPr>
        <w:jc w:val="center"/>
      </w:pPr>
    </w:p>
    <w:p w:rsidRDefault="005A7E38" w:rsidP="005A7E38" w:rsidR="005A7E38">
      <w:pPr>
        <w:ind w:firstLine="708" w:left="6372"/>
        <w:jc w:val="center"/>
      </w:pPr>
      <w:r>
        <w:t>Sudska savjetnica:</w:t>
      </w:r>
    </w:p>
    <w:p w:rsidRDefault="005A7E38" w:rsidP="005A7E38" w:rsidR="005A7E38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A7E38" w:rsidP="005A7E38" w:rsidR="005A7E38">
      <w:pPr>
        <w:tabs>
          <w:tab w:pos="720" w:val="left"/>
        </w:tabs>
        <w:ind w:firstLine="315" w:left="7788"/>
        <w:jc w:val="both"/>
      </w:pPr>
    </w:p>
    <w:p w:rsidRDefault="005A7E38" w:rsidP="005A7E38" w:rsidR="005A7E38">
      <w:pPr>
        <w:tabs>
          <w:tab w:pos="720" w:val="left"/>
        </w:tabs>
        <w:ind w:firstLine="315" w:left="7788"/>
        <w:jc w:val="both"/>
      </w:pPr>
      <w:r>
        <w:tab/>
      </w:r>
    </w:p>
    <w:p w:rsidRDefault="005A7E38" w:rsidP="005A7E38" w:rsidR="005A7E38">
      <w:pPr>
        <w:ind w:firstLine="708"/>
        <w:jc w:val="both"/>
      </w:pPr>
      <w:r>
        <w:t>DNA:</w:t>
      </w:r>
    </w:p>
    <w:p w:rsidRDefault="005A7E38" w:rsidP="005A7E38" w:rsidR="005A7E38">
      <w:pPr>
        <w:ind w:firstLine="708"/>
        <w:jc w:val="both"/>
      </w:pPr>
      <w:r>
        <w:t>1. e-Oglasna ploča suda</w:t>
      </w:r>
    </w:p>
    <w:p w:rsidRDefault="005A7E38" w:rsidP="005A7E38" w:rsidR="005A7E38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5A7E38" w:rsidP="005A7E38" w:rsidR="005A7E38">
      <w:pPr>
        <w:ind w:firstLine="720"/>
        <w:jc w:val="both"/>
      </w:pPr>
    </w:p>
    <w:p w:rsidRDefault="005A7E38" w:rsidP="005A7E38" w:rsidR="005A7E38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E38" w:rsidP="005A7E38" w:rsidR="005A7E38">
    <w:pPr>
      <w:jc w:val="right"/>
    </w:pPr>
    <w:r>
      <w:t>Poslovni broj: 5 St-1045/16-7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E38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12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67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St-1045/2016-5</izvorni_sadrzaj>
    <derivirana_varijabla naziv="DomainObject.Oznaka_1">St-1045/2016-5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DEGENIA PLODOVI ZEMLJE d.o.o. za poljoprivredu, trgovinu i djelatnost turističke agencije</izvorni_sadrzaj>
    <derivirana_varijabla naziv="DomainObject.Predmet.ProtustrankaFormated_1">  DEGENIA PLODOVI ZEMLJE d.o.o. za poljoprivredu, trgovinu i djelatnost turističke agencije</derivirana_varijabla>
  </DomainObject.Predmet.ProtustrankaFormated>
  <DomainObject.Predmet.ProtustrankaFormatedOIB>
    <izvorni_sadrzaj>  DEGENIA PLODOVI ZEMLJE d.o.o. za poljoprivredu, trgovinu i djelatnost turističke agencije, OIB 30577199200</izvorni_sadrzaj>
    <derivirana_varijabla naziv="DomainObject.Predmet.ProtustrankaFormatedOIB_1">  DEGENIA PLODOVI ZEMLJE d.o.o. za poljoprivredu, trgovinu i djelatnost turističke agencije, OIB 30577199200</derivirana_varijabla>
  </DomainObject.Predmet.ProtustrankaFormatedOIB>
  <DomainObject.Predmet.ProtustrankaFormatedWithAdress>
    <izvorni_sadrzaj> DEGENIA PLODOVI ZEMLJE d.o.o. za poljoprivredu, trgovinu i djelatnost turističke agencije, Stjepana Radića 42/A, 23000 Zadar</izvorni_sadrzaj>
    <derivirana_varijabla naziv="DomainObject.Predmet.ProtustrankaFormatedWithAdress_1"> DEGENIA PLODOVI ZEMLJE d.o.o. za poljoprivredu, trgovinu i djelatnost turističke agencije, Stjepana Radića 42/A, 23000 Zadar</derivirana_varijabla>
  </DomainObject.Predmet.ProtustrankaFormatedWithAdress>
  <DomainObject.Predmet.ProtustrankaFormatedWithAdressOIB>
    <izvorni_sadrzaj> DEGENIA PLODOVI ZEMLJE d.o.o. za poljoprivredu, trgovinu i djelatnost turističke agencije, OIB 30577199200, Stjepana Radića 42/A, 23000 Zadar</izvorni_sadrzaj>
    <derivirana_varijabla naziv="DomainObject.Predmet.ProtustrankaFormatedWithAdressOIB_1"> DEGENIA PLODOVI ZEMLJE d.o.o. za poljoprivredu, trgovinu i djelatnost turističke agencije, OIB 30577199200, Stjepana Radića 42/A, 23000 Zadar</derivirana_varijabla>
  </DomainObject.Predmet.ProtustrankaFormatedWithAdressOIB>
  <DomainObject.Predmet.ProtustrankaWithAdress>
    <izvorni_sadrzaj>DEGENIA PLODOVI ZEMLJE d.o.o. za poljoprivredu, trgovinu i djelatnost turističke agencije Stjepana Radića 42/A, 23000 Zadar</izvorni_sadrzaj>
    <derivirana_varijabla naziv="DomainObject.Predmet.ProtustrankaWithAdress_1">DEGENIA PLODOVI ZEMLJE d.o.o. za poljoprivredu, trgovinu i djelatnost turističke agencije Stjepana Radića 42/A, 23000 Zadar</derivirana_varijabla>
  </DomainObject.Predmet.ProtustrankaWithAdress>
  <DomainObject.Predmet.ProtustrankaWithAdressOIB>
    <izvorni_sadrzaj>DEGENIA PLODOVI ZEMLJE d.o.o. za poljoprivredu, trgovinu i djelatnost turističke agencije, OIB 30577199200, Stjepana Radića 42/A, 23000 Zadar</izvorni_sadrzaj>
    <derivirana_varijabla naziv="DomainObject.Predmet.ProtustrankaWithAdressOIB_1">DEGENIA PLODOVI ZEMLJE d.o.o. za poljoprivredu, trgovinu i djelatnost turističke agencije, OIB 30577199200, Stjepana Radića 42/A, 23000 Zadar</derivirana_varijabla>
  </DomainObject.Predmet.ProtustrankaWithAdressOIB>
  <DomainObject.Predmet.ProtustrankaNazivFormated>
    <izvorni_sadrzaj>DEGENIA PLODOVI ZEMLJE d.o.o. za poljoprivredu, trgovinu i djelatnost turističke agencije</izvorni_sadrzaj>
    <derivirana_varijabla naziv="DomainObject.Predmet.ProtustrankaNazivFormated_1">DEGENIA PLODOVI ZEMLJE d.o.o. za poljoprivredu, trgovinu i djelatnost turističke agencije</derivirana_varijabla>
  </DomainObject.Predmet.ProtustrankaNazivFormated>
  <DomainObject.Predmet.ProtustrankaNazivFormatedOIB>
    <izvorni_sadrzaj>DEGENIA PLODOVI ZEMLJE d.o.o. za poljoprivredu, trgovinu i djelatnost turističke agencije, OIB 30577199200</izvorni_sadrzaj>
    <derivirana_varijabla naziv="DomainObject.Predmet.ProtustrankaNazivFormatedOIB_1">DEGENIA PLODOVI ZEMLJE d.o.o. za poljoprivredu, trgovinu i djelatnost turističke agencije, OIB 30577199200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DEGENIA PLODOVI ZEMLJE d.o.o. za poljoprivredu, trgovinu i djelatnost turističke agencije</item>
    </izvorni_sadrzaj>
    <derivirana_varijabla naziv="DomainObject.Predmet.ProtuStrankaListFormated_1">
      <item>DEGENIA PLODOVI ZEMLJE d.o.o. za poljoprivredu, trgovinu i djelatnost turističke agencije</item>
    </derivirana_varijabla>
  </DomainObject.Predmet.ProtuStrankaListFormated>
  <DomainObject.Predmet.ProtuStrankaListFormatedOIB>
    <izvorni_sadrzaj>
      <item>DEGENIA PLODOVI ZEMLJE d.o.o. za poljoprivredu, trgovinu i djelatnost turističke agencije, OIB 30577199200</item>
    </izvorni_sadrzaj>
    <derivirana_varijabla naziv="DomainObject.Predmet.ProtuStrankaListFormatedOIB_1">
      <item>DEGENIA PLODOVI ZEMLJE d.o.o. za poljoprivredu, trgovinu i djelatnost turističke agencije, OIB 30577199200</item>
    </derivirana_varijabla>
  </DomainObject.Predmet.ProtuStrankaListFormatedOIB>
  <DomainObject.Predmet.ProtuStrankaListFormatedWithAdress>
    <izvorni_sadrzaj>
      <item>DEGENIA PLODOVI ZEMLJE d.o.o. za poljoprivredu, trgovinu i djelatnost turističke agencije, Stjepana Radića 42/A, 23000 Zadar</item>
    </izvorni_sadrzaj>
    <derivirana_varijabla naziv="DomainObject.Predmet.ProtuStrankaListFormatedWithAdress_1">
      <item>DEGENIA PLODOVI ZEMLJE d.o.o. za poljoprivredu, trgovinu i djelatnost turističke agencije, Stjepana Radića 42/A, 23000 Zadar</item>
    </derivirana_varijabla>
  </DomainObject.Predmet.ProtuStrankaListFormatedWithAdress>
  <DomainObject.Predmet.ProtuStrankaListFormatedWithAdressOIB>
    <izvorni_sadrzaj>
      <item>DEGENIA PLODOVI ZEMLJE d.o.o. za poljoprivredu, trgovinu i djelatnost turističke agencije, OIB 30577199200, Stjepana Radića 42/A, 23000 Zadar</item>
    </izvorni_sadrzaj>
    <derivirana_varijabla naziv="DomainObject.Predmet.ProtuStrankaListFormatedWithAdressOIB_1">
      <item>DEGENIA PLODOVI ZEMLJE d.o.o. za poljoprivredu, trgovinu i djelatnost turističke agencije, OIB 30577199200, Stjepana Radića 42/A, 23000 Zadar</item>
    </derivirana_varijabla>
  </DomainObject.Predmet.ProtuStrankaListFormatedWithAdressOIB>
  <DomainObject.Predmet.ProtuStrankaListNazivFormated>
    <izvorni_sadrzaj>
      <item>DEGENIA PLODOVI ZEMLJE d.o.o. za poljoprivredu, trgovinu i djelatnost turističke agencije</item>
    </izvorni_sadrzaj>
    <derivirana_varijabla naziv="DomainObject.Predmet.ProtuStrankaListNazivFormated_1">
      <item>DEGENIA PLODOVI ZEMLJE d.o.o. za poljoprivredu, trgovinu i djelatnost turističke agencije</item>
    </derivirana_varijabla>
  </DomainObject.Predmet.ProtuStrankaListNazivFormated>
  <DomainObject.Predmet.ProtuStrankaListNazivFormatedOIB>
    <izvorni_sadrzaj>
      <item>DEGENIA PLODOVI ZEMLJE d.o.o. za poljoprivredu, trgovinu i djelatnost turističke agencije, OIB 30577199200</item>
    </izvorni_sadrzaj>
    <derivirana_varijabla naziv="DomainObject.Predmet.ProtuStrankaListNazivFormatedOIB_1">
      <item>DEGENIA PLODOVI ZEMLJE d.o.o. za poljoprivredu, trgovinu i djelatnost turističke agencije, OIB 30577199200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St-1045/2016-5</izvorni_sadrzaj>
    <derivirana_varijabla naziv="DomainObject.PoslovniBrojDokumenta_1">St-1045/2016-5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DEGENIA PLODOVI ZEMLJE d.o.o. za poljoprivredu, trgovinu i djelatnost turističke agencije</izvorni_sadrzaj>
    <derivirana_varijabla naziv="DomainObject.Predmet.ProtustrankaIDrugi_1">DEGENIA PLODOVI ZEMLJE d.o.o. za poljoprivredu,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DEGENIA PLODOVI ZEMLJE d.o.o. za poljoprivredu, trgovinu i djelatnost turističke agencije, OIB 30577199200, Stjepana Radića 42/A, 23000 Zadar</izvorni_sadrzaj>
    <derivirana_varijabla naziv="DomainObject.Predmet.ProtustrankaIDrugiAdressOIB_1">DEGENIA PLODOVI ZEMLJE d.o.o. za poljoprivredu, trgovinu i djelatnost turističke agencije, OIB 30577199200, Stjepana Radića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DEGENIA PLODOVI ZEMLJE d.o.o. za poljoprivredu, trgovinu i djelatnost turističke agencije</item>
    </izvorni_sadrzaj>
    <derivirana_varijabla naziv="DomainObject.Predmet.SudioniciListNaziv_1">
      <item>FINA</item>
      <item>DEGENIA PLODOVI ZEMLJE d.o.o. za poljoprivredu, trgovinu i djelatnost turističke agencije</item>
    </derivirana_varijabla>
  </DomainObject.Predmet.SudioniciListNaziv>
  <DomainObject.Predmet.SudioniciListAdressOIB>
    <izvorni_sadrzaj>
      <item>FINA, OIB 85821130368</item>
      <item>DEGENIA PLODOVI ZEMLJE d.o.o. za poljoprivredu, trgovinu i djelatnost turističke agencije, OIB 30577199200, Stjepana Radića 42/A,23000 Zadar</item>
    </izvorni_sadrzaj>
    <derivirana_varijabla naziv="DomainObject.Predmet.SudioniciListAdressOIB_1">
      <item>FINA, OIB 85821130368</item>
      <item>DEGENIA PLODOVI ZEMLJE d.o.o. za poljoprivredu, trgovinu i djelatnost turističke agencije, OIB 30577199200, Stjepana Radića 42/A,23000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50298-06EC-482A-82A8-D53ED87BE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2009</properties:Characters>
  <properties:Lines>59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2016-10-07T11:27:00Z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St-1045/2016-5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