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8fee" w14:paraId="eaa8fee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99655E">
        <w:t>632</w:t>
      </w:r>
      <w:r w:rsidR="00AA6301">
        <w:t>/2016</w:t>
      </w:r>
      <w:r w:rsidR="004A1826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99655E">
        <w:t>632</w:t>
      </w:r>
      <w:r w:rsidR="008F0751">
        <w:t>/2016.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5C1CAF" w:rsidR="005C1CA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99655E" w:rsidRPr="00134520">
        <w:t>UDRUGA MELKIZEDEK, Siget 21E, Zagreb, OIB: 26454737696</w:t>
      </w:r>
      <w:r w:rsidR="0099655E">
        <w:t>.</w:t>
      </w:r>
    </w:p>
    <w:p w:rsidRDefault="0099655E" w:rsidP="0099655E" w:rsidR="0099655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99655E">
        <w:t>6.011,39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40469"/>
    <w:rsid w:val="00147B28"/>
    <w:rsid w:val="00153D27"/>
    <w:rsid w:val="00267165"/>
    <w:rsid w:val="002E24A0"/>
    <w:rsid w:val="00387730"/>
    <w:rsid w:val="004A1826"/>
    <w:rsid w:val="004B7931"/>
    <w:rsid w:val="004C6DE9"/>
    <w:rsid w:val="004D578A"/>
    <w:rsid w:val="00544A07"/>
    <w:rsid w:val="005C1CAF"/>
    <w:rsid w:val="005C1D22"/>
    <w:rsid w:val="00732643"/>
    <w:rsid w:val="00756409"/>
    <w:rsid w:val="0076266C"/>
    <w:rsid w:val="0078658F"/>
    <w:rsid w:val="007A63CD"/>
    <w:rsid w:val="008015F3"/>
    <w:rsid w:val="008A2961"/>
    <w:rsid w:val="008F0751"/>
    <w:rsid w:val="0099655E"/>
    <w:rsid w:val="009A5986"/>
    <w:rsid w:val="00A1360E"/>
    <w:rsid w:val="00AA6301"/>
    <w:rsid w:val="00B267EF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9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9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9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9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9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9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9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9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MELKIZEDEK</item>
      <item>HRVATSKI ZAVOD ZA MIROVINSKO OSIGURANJE</item>
      <item>Financijska agencija</item>
    </izvorni_sadrzaj>
    <derivirana_varijabla naziv="DomainObject.Predmet.SudioniciListNaziv_1">
      <item>FINA Regionalni centar Zagreb</item>
      <item>UDRUGA MELKIZEDEK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  <item>, OIB 84397956623</item>
      <item>, OIB 85821130368</item>
    </izvorni_sadrzaj>
    <derivirana_varijabla naziv="DomainObject.Predmet.SudioniciListNazivOIB_1">
      <item>, OIB 85821130368</item>
      <item>, OIB 26454737696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1318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2016-04-29T10:56:00Z</dcterms:created>
  <dc:creator>Nikola Ribarić</dc:creator>
  <cp:lastModifiedBy>Jadranka Zelić</cp:lastModifiedBy>
  <cp:lastPrinted>2016-04-29T10:56:00Z</cp:lastPrinted>
  <dcterms:modified xmlns:xsi="http://www.w3.org/2001/XMLSchema-instance" xsi:type="dcterms:W3CDTF">2016-04-29T11:00:00Z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