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270b" w14:paraId="a23270b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AB1638">
        <w:t>739</w:t>
      </w:r>
      <w:r w:rsidR="005B203D">
        <w:t>/1</w:t>
      </w:r>
      <w:r w:rsidR="0006486B">
        <w:t>5</w:t>
      </w:r>
      <w:r w:rsidR="007D3869">
        <w:t>-</w:t>
      </w:r>
      <w:r w:rsidR="00651487">
        <w:t>14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AB1638">
        <w:t>ZOLIUMM d.o.o., Zadar, Otokara Keršovanija 12, Zadar, OIB: 37412239492</w:t>
      </w:r>
      <w:r w:rsidR="00494C31">
        <w:t xml:space="preserve">, </w:t>
      </w:r>
      <w:r w:rsidR="004E41F3" w:rsidRPr="006A0A0E">
        <w:t>koga zastupa stečajn</w:t>
      </w:r>
      <w:r w:rsidR="0006486B">
        <w:t>i</w:t>
      </w:r>
      <w:r w:rsidR="00E36BDA">
        <w:t xml:space="preserve"> upravitelj</w:t>
      </w:r>
      <w:r w:rsidR="0006486B">
        <w:t xml:space="preserve"> stečajne mase</w:t>
      </w:r>
      <w:r w:rsidR="004E41F3" w:rsidRPr="006A0A0E">
        <w:t xml:space="preserve"> </w:t>
      </w:r>
      <w:r w:rsidR="00AB1638">
        <w:t>Jelenko Lehki</w:t>
      </w:r>
      <w:r w:rsidRPr="009219F7">
        <w:t xml:space="preserve">, dana </w:t>
      </w:r>
      <w:r w:rsidR="00AB1638">
        <w:t>4</w:t>
      </w:r>
      <w:r w:rsidR="00FA1C71">
        <w:t>. listopada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071091" w:rsidP="00071091" w:rsidR="00071091">
      <w:pPr>
        <w:pStyle w:val="Tijeloteksta"/>
        <w:ind w:firstLine="708"/>
      </w:pPr>
    </w:p>
    <w:p w:rsidRDefault="0006486B" w:rsidP="00071091" w:rsidR="00071091">
      <w:pPr>
        <w:ind w:firstLine="708"/>
        <w:jc w:val="both"/>
      </w:pPr>
      <w:r>
        <w:t>I</w:t>
      </w:r>
      <w:r w:rsidR="006651F9">
        <w:t>.</w:t>
      </w:r>
      <w:r w:rsidR="00071091">
        <w:t xml:space="preserve"> Stečajna masa stečajnog dužnika </w:t>
      </w:r>
      <w:r w:rsidR="00AB1638">
        <w:t>ZOLIUMM d.o.o., Zadar, Otokara Keršovanija 12, Zadar, OIB: 37412239492</w:t>
      </w:r>
      <w:r w:rsidR="00FA1C71">
        <w:t xml:space="preserve"> </w:t>
      </w:r>
      <w:r w:rsidR="00494C31">
        <w:t xml:space="preserve">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06486B" w:rsidP="003F61A8" w:rsidR="00071091" w:rsidRPr="00494C31">
      <w:pPr>
        <w:ind w:firstLine="708"/>
        <w:jc w:val="both"/>
      </w:pPr>
      <w:r>
        <w:t>II</w:t>
      </w:r>
      <w:r w:rsidR="006651F9" w:rsidRPr="00494C31">
        <w:t>.</w:t>
      </w:r>
      <w:r w:rsidR="00071091" w:rsidRPr="00494C31">
        <w:t xml:space="preserve"> Stečajn</w:t>
      </w:r>
      <w:r>
        <w:t>i</w:t>
      </w:r>
      <w:r w:rsidR="00071091" w:rsidRPr="00494C31">
        <w:t xml:space="preserve"> upravitelj stečajne mase stečajnog dužnika </w:t>
      </w:r>
      <w:r w:rsidR="00AB1638">
        <w:t>ZOLIUMM d.o.o., Zadar</w:t>
      </w:r>
      <w:r w:rsidR="00494C31" w:rsidRPr="00494C31">
        <w:t>,</w:t>
      </w:r>
      <w:r w:rsidR="003F61A8" w:rsidRPr="00494C31">
        <w:t xml:space="preserve"> </w:t>
      </w:r>
      <w:r w:rsidR="00071091" w:rsidRPr="00494C31">
        <w:t xml:space="preserve">je </w:t>
      </w:r>
      <w:r w:rsidR="00AB1638">
        <w:t>Jelenko Lehki</w:t>
      </w:r>
      <w:r>
        <w:t xml:space="preserve"> iz </w:t>
      </w:r>
      <w:r w:rsidR="00AB1638">
        <w:t>Zagreba</w:t>
      </w:r>
      <w:r w:rsidR="00AB1638" w:rsidRPr="008E37E9">
        <w:t>, Pavla Hatza 10, OIB: 96068307857</w:t>
      </w:r>
      <w:r w:rsidR="005B203D" w:rsidRPr="00494C31">
        <w:t>,</w:t>
      </w:r>
      <w:r w:rsidR="003F61A8" w:rsidRPr="00494C31">
        <w:t xml:space="preserve"> </w:t>
      </w:r>
      <w:r w:rsidR="00E36BDA" w:rsidRPr="00494C31">
        <w:t xml:space="preserve"> </w:t>
      </w:r>
      <w:r w:rsidR="00071091" w:rsidRPr="00494C31">
        <w:t xml:space="preserve">koji podatak će se upisati u sudski registar. </w:t>
      </w:r>
      <w:r w:rsidR="003F61A8" w:rsidRPr="00494C31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06486B">
        <w:t>-</w:t>
      </w:r>
      <w:r w:rsidR="00AB1638">
        <w:t>739</w:t>
      </w:r>
      <w:r w:rsidR="00C26C44">
        <w:t>/</w:t>
      </w:r>
      <w:r w:rsidR="00FA1C71">
        <w:t>15-6</w:t>
      </w:r>
      <w:r w:rsidR="00ED5C30">
        <w:t xml:space="preserve"> od </w:t>
      </w:r>
      <w:r w:rsidR="00AB1638">
        <w:t>18</w:t>
      </w:r>
      <w:r w:rsidR="0006486B">
        <w:t xml:space="preserve">. ožujka 2016. </w:t>
      </w:r>
      <w:r w:rsidR="00EC192B">
        <w:t xml:space="preserve">otvoren je i </w:t>
      </w:r>
      <w:r>
        <w:t>zaključen</w:t>
      </w:r>
      <w:r w:rsidR="00FA0250">
        <w:t xml:space="preserve"> </w:t>
      </w:r>
      <w:r w:rsidR="00FA1C71">
        <w:t xml:space="preserve">skraćeni </w:t>
      </w:r>
      <w:r>
        <w:t xml:space="preserve">stečajni postupak nad stečajnim dužnikom </w:t>
      </w:r>
      <w:r w:rsidR="00AB1638">
        <w:t>ZOLIUMM d.o.o., Zadar</w:t>
      </w:r>
      <w:r>
        <w:t>.</w:t>
      </w:r>
    </w:p>
    <w:p w:rsidRDefault="003D16F6" w:rsidP="00CE56A0" w:rsidR="00494C31">
      <w:pPr>
        <w:pStyle w:val="Tijeloteksta"/>
        <w:ind w:firstLine="709"/>
      </w:pPr>
      <w:r>
        <w:t xml:space="preserve">Podneskom od </w:t>
      </w:r>
      <w:r w:rsidR="00AB1638">
        <w:t>3. listopada</w:t>
      </w:r>
      <w:r w:rsidR="00C26C44">
        <w:t xml:space="preserve"> </w:t>
      </w:r>
      <w:r w:rsidR="005B203D">
        <w:t>2016.</w:t>
      </w:r>
      <w:r>
        <w:t xml:space="preserve"> stečajn</w:t>
      </w:r>
      <w:r w:rsidR="0006486B">
        <w:t>i</w:t>
      </w:r>
      <w:r w:rsidR="00C26C44">
        <w:t xml:space="preserve"> </w:t>
      </w:r>
      <w:r>
        <w:t>upravitelj</w:t>
      </w:r>
      <w:r w:rsidR="00C26C44">
        <w:t xml:space="preserve"> </w:t>
      </w:r>
      <w:r>
        <w:t xml:space="preserve">stečajnog dužnika </w:t>
      </w:r>
      <w:r w:rsidR="003F61A8">
        <w:t xml:space="preserve">je </w:t>
      </w:r>
      <w:r w:rsidR="0006486B">
        <w:t>predložio</w:t>
      </w:r>
      <w:r w:rsidR="00B877D2">
        <w:t xml:space="preserve"> upis stečajne mase u </w:t>
      </w:r>
      <w:r w:rsidR="0006486B">
        <w:t>sudski registar sukladno čl. 438. st. 1</w:t>
      </w:r>
      <w:r w:rsidR="00B877D2">
        <w:t>. Stečajnog zakona</w:t>
      </w:r>
      <w:r w:rsidR="00494C31">
        <w:t xml:space="preserve"> (Narodne novine 71/15)</w:t>
      </w:r>
      <w:r w:rsidR="00B877D2">
        <w:t xml:space="preserve">, </w:t>
      </w:r>
      <w:r w:rsidR="0006486B">
        <w:t>radi</w:t>
      </w:r>
      <w:r w:rsidR="00B877D2">
        <w:t xml:space="preserve"> </w:t>
      </w:r>
      <w:r w:rsidR="0006486B">
        <w:t>pronalaska imovine stečajnog dužnika</w:t>
      </w:r>
      <w:r w:rsidR="00FA1C71">
        <w:t xml:space="preserve">, i to nekretnine kč. </w:t>
      </w:r>
      <w:r w:rsidR="00AB1638">
        <w:t>791</w:t>
      </w:r>
      <w:r w:rsidR="00C26C44">
        <w:t xml:space="preserve"> </w:t>
      </w:r>
      <w:r w:rsidR="0006486B">
        <w:t xml:space="preserve"> </w:t>
      </w:r>
      <w:r w:rsidR="00FA1C71">
        <w:t xml:space="preserve">zk. ul. </w:t>
      </w:r>
      <w:r w:rsidR="00AB1638">
        <w:t>33</w:t>
      </w:r>
      <w:r w:rsidR="00FA1C71">
        <w:t xml:space="preserve"> k.o. </w:t>
      </w:r>
      <w:r w:rsidR="00AB1638">
        <w:t>Poljica Brig</w:t>
      </w:r>
      <w:r w:rsidR="00FA1C71">
        <w:t>.</w:t>
      </w:r>
    </w:p>
    <w:p w:rsidRDefault="003F61A8" w:rsidP="00CE56A0" w:rsidR="003F61A8">
      <w:pPr>
        <w:pStyle w:val="Tijeloteksta"/>
        <w:ind w:firstLine="709"/>
      </w:pPr>
      <w:r>
        <w:t>Stoga je primjenom</w:t>
      </w:r>
      <w:r w:rsidR="0006486B">
        <w:t xml:space="preserve"> odredbe </w:t>
      </w:r>
      <w:r w:rsidR="00494C31">
        <w:t xml:space="preserve"> čl. 438.</w:t>
      </w:r>
      <w:r w:rsidR="0006486B">
        <w:t xml:space="preserve"> st. 1.</w:t>
      </w:r>
      <w:r>
        <w:t xml:space="preserve">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B1638">
        <w:t>4</w:t>
      </w:r>
      <w:r w:rsidR="00FA1C71">
        <w:t>. listopada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F4BA4" w:rsidP="0006486B" w:rsidR="00BF4BA4">
      <w:pPr>
        <w:jc w:val="right"/>
      </w:pPr>
      <w:r>
        <w:t>Sudac</w:t>
      </w:r>
    </w:p>
    <w:p w:rsidRDefault="00BF4BA4" w:rsidP="0006486B" w:rsidR="00BF4BA4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06486B">
      <w:pPr>
        <w:pStyle w:val="Tijeloteksta"/>
      </w:pPr>
      <w:r w:rsidRPr="009219F7">
        <w:t xml:space="preserve">- </w:t>
      </w:r>
      <w:r w:rsidR="0006486B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06486B" w:rsidR="00BE6C59" w:rsidRPr="009219F7">
      <w:pPr>
        <w:pStyle w:val="Tijeloteksta"/>
      </w:pPr>
      <w:r w:rsidRPr="009219F7">
        <w:lastRenderedPageBreak/>
        <w:t xml:space="preserve">- U spis </w:t>
      </w:r>
    </w:p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A4" w:rsidP="0020186C" w:rsidR="00BF4BA4">
      <w:r>
        <w:separator/>
      </w:r>
    </w:p>
  </w:endnote>
  <w:endnote w:id="0" w:type="continuationSeparator">
    <w:p w:rsidRDefault="00BF4BA4" w:rsidP="0020186C" w:rsidR="00BF4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A4" w:rsidP="0020186C" w:rsidR="00BF4BA4">
      <w:r>
        <w:separator/>
      </w:r>
    </w:p>
  </w:footnote>
  <w:footnote w:id="0" w:type="continuationSeparator">
    <w:p w:rsidRDefault="00BF4BA4" w:rsidP="0020186C" w:rsidR="00BF4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BF4BA4" w:rsidP="00F8344A" w:rsidR="00BF4BA4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487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B1638">
          <w:t>739</w:t>
        </w:r>
        <w:r>
          <w:t>/1</w:t>
        </w:r>
        <w:r w:rsidR="00AB1638">
          <w:t>5-13</w:t>
        </w:r>
      </w:p>
      <w:p w:rsidRDefault="00BF4BA4" w:rsidP="0020186C" w:rsidR="00BF4BA4" w:rsidRPr="009219F7">
        <w:pPr>
          <w:pStyle w:val="Tijeloteksta"/>
          <w:jc w:val="right"/>
        </w:pPr>
      </w:p>
      <w:p w:rsidRDefault="00651487" w:rsidR="00BF4BA4">
        <w:pPr>
          <w:pStyle w:val="Zaglavlje"/>
          <w:jc w:val="center"/>
        </w:pPr>
      </w:p>
    </w:sdtContent>
  </w:sdt>
  <w:p w:rsidRDefault="00BF4BA4" w:rsidR="00BF4B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6486B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1030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208C2"/>
    <w:rsid w:val="004616BF"/>
    <w:rsid w:val="00494C31"/>
    <w:rsid w:val="004B42D9"/>
    <w:rsid w:val="004D3A06"/>
    <w:rsid w:val="004D663C"/>
    <w:rsid w:val="004E41F3"/>
    <w:rsid w:val="00567BEB"/>
    <w:rsid w:val="005B203D"/>
    <w:rsid w:val="006356E9"/>
    <w:rsid w:val="006466C1"/>
    <w:rsid w:val="00651487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5FC5"/>
    <w:rsid w:val="008E6DB3"/>
    <w:rsid w:val="009219F7"/>
    <w:rsid w:val="00951138"/>
    <w:rsid w:val="00961C56"/>
    <w:rsid w:val="00A22C46"/>
    <w:rsid w:val="00A562E3"/>
    <w:rsid w:val="00A60889"/>
    <w:rsid w:val="00A8047A"/>
    <w:rsid w:val="00A87ABA"/>
    <w:rsid w:val="00A94666"/>
    <w:rsid w:val="00AA7BE2"/>
    <w:rsid w:val="00AB02AB"/>
    <w:rsid w:val="00AB1638"/>
    <w:rsid w:val="00AD608D"/>
    <w:rsid w:val="00AE03AE"/>
    <w:rsid w:val="00B06910"/>
    <w:rsid w:val="00B2536D"/>
    <w:rsid w:val="00B74200"/>
    <w:rsid w:val="00B877D2"/>
    <w:rsid w:val="00BB02CD"/>
    <w:rsid w:val="00BE6C59"/>
    <w:rsid w:val="00BF4BA4"/>
    <w:rsid w:val="00C26C44"/>
    <w:rsid w:val="00C26CF1"/>
    <w:rsid w:val="00CE56A0"/>
    <w:rsid w:val="00D13B38"/>
    <w:rsid w:val="00D86209"/>
    <w:rsid w:val="00DB2B7A"/>
    <w:rsid w:val="00DB7305"/>
    <w:rsid w:val="00E00E4D"/>
    <w:rsid w:val="00E36BDA"/>
    <w:rsid w:val="00E52B77"/>
    <w:rsid w:val="00EC192B"/>
    <w:rsid w:val="00ED5C30"/>
    <w:rsid w:val="00F339F8"/>
    <w:rsid w:val="00F8344A"/>
    <w:rsid w:val="00FA0250"/>
    <w:rsid w:val="00FA1C71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1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4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srpnja 2016.</izvorni_sadrzaj>
    <derivirana_varijabla naziv="DomainObject.Predmet.DatumArhiviranja_1">6.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travnja 2016.</izvorni_sadrzaj>
    <derivirana_varijabla naziv="DomainObject.Predmet.DatumRjesavanja_1">4. travnja 2016.</derivirana_varijabla>
  </DomainObject.Predmet.DatumRjesavanja>
  <DomainObject.Predmet.DatumRokaCuvanja>
    <izvorni_sadrzaj>4. svibnja 2026.</izvorni_sadrzaj>
    <derivirana_varijabla naziv="DomainObject.Predmet.DatumRokaCuvanja_1">4. svibnja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srpnja 2016.</izvorni_sadrzaj>
    <derivirana_varijabla naziv="DomainObject.Predmet.DatumZatvaranja_1">6.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hr.ibm.icms.common.model.sluzbeneosobe.Referada@4d564d56[id=5815, dbStatus=null, naziv=Referada 1, oznaka=null, sudac=null] &lt;-hr.ibm.icms.common.model.sluzbeneosobe.Referada@4d564d56[status dodjele: =false]</izvorni_sadrzaj>
    <derivirana_varijabla naziv="DomainObject.Predmet.MjestoCuvanja_1">hr.ibm.icms.common.model.sluzbeneosobe.Referada@4d564d56[id=5815, dbStatus=null, naziv=Referada 1, oznaka=null, sudac=null] &lt;-hr.ibm.icms.common.model.sluzbeneosobe.Referada@4d564d56[status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Žalba
brisan 15.7.2016.</izvorni_sadrzaj>
    <derivirana_varijabla naziv="DomainObject.Predmet.PrimjedbaSuca_1">Žalba
brisan 15.7.2016.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ZOLIUMM društvo s ograničenom odgovornošću za trgovinu, marketing i izvoz uvoz</izvorni_sadrzaj>
    <derivirana_varijabla naziv="DomainObject.Predmet.ProtustrankaFormated_1">  ZOLIUMM društvo s ograničenom odgovornošću za trgovinu, marketing i izvoz uvoz</derivirana_varijabla>
  </DomainObject.Predmet.ProtustrankaFormated>
  <DomainObject.Predmet.ProtustrankaFormatedOIB>
    <izvorni_sadrzaj>  ZOLIUMM društvo s ograničenom odgovornošću za trgovinu, marketing i izvoz uvoz, OIB 37412239492</izvorni_sadrzaj>
    <derivirana_varijabla naziv="DomainObject.Predmet.ProtustrankaFormatedOIB_1">  ZOLIUMM društvo s ograničenom odgovornošću za trgovinu, marketing i izvoz uvoz, OIB 37412239492</derivirana_varijabla>
  </DomainObject.Predmet.ProtustrankaFormatedOIB>
  <DomainObject.Predmet.ProtustrankaFormatedWithAdress>
    <izvorni_sadrzaj> ZOLIUMM društvo s ograničenom odgovornošću za trgovinu, marketing i izvoz uvoz, Otokara Kerševanija 12, 23000 Zadar</izvorni_sadrzaj>
    <derivirana_varijabla naziv="DomainObject.Predmet.ProtustrankaFormatedWithAdress_1"> ZOLIUMM društvo s ograničenom odgovornošću za trgovinu, marketing i izvoz uvoz, Otokara Kerševanija 12, 23000 Zadar</derivirana_varijabla>
  </DomainObject.Predmet.ProtustrankaFormatedWithAdress>
  <DomainObject.Predmet.ProtustrankaFormatedWithAdressOIB>
    <izvorni_sadrzaj> ZOLIUMM društvo s ograničenom odgovornošću za trgovinu, marketing i izvoz uvoz, OIB 37412239492, Otokara Kerševanija 12, 23000 Zadar</izvorni_sadrzaj>
    <derivirana_varijabla naziv="DomainObject.Predmet.ProtustrankaFormatedWithAdressOIB_1"> ZOLIUMM društvo s ograničenom odgovornošću za trgovinu, marketing i izvoz uvoz, OIB 37412239492, Otokara Kerševanija 12, 23000 Zadar</derivirana_varijabla>
  </DomainObject.Predmet.ProtustrankaFormatedWithAdressOIB>
  <DomainObject.Predmet.ProtustrankaWithAdress>
    <izvorni_sadrzaj>ZOLIUMM društvo s ograničenom odgovornošću za trgovinu, marketing i izvoz uvoz Otokara Kerševanija 12, 23000 Zadar</izvorni_sadrzaj>
    <derivirana_varijabla naziv="DomainObject.Predmet.ProtustrankaWithAdress_1">ZOLIUMM društvo s ograničenom odgovornošću za trgovinu, marketing i izvoz uvoz Otokara Kerševanija 12, 23000 Zadar</derivirana_varijabla>
  </DomainObject.Predmet.ProtustrankaWithAdress>
  <DomainObject.Predmet.ProtustrankaWithAdressOIB>
    <izvorni_sadrzaj>ZOLIUMM društvo s ograničenom odgovornošću za trgovinu, marketing i izvoz uvoz, OIB 37412239492, Otokara Kerševanija 12, 23000 Zadar</izvorni_sadrzaj>
    <derivirana_varijabla naziv="DomainObject.Predmet.ProtustrankaWithAdressOIB_1">ZOLIUMM društvo s ograničenom odgovornošću za trgovinu, marketing i izvoz uvoz, OIB 37412239492, Otokara Kerševanija 12, 23000 Zadar</derivirana_varijabla>
  </DomainObject.Predmet.ProtustrankaWithAdressOIB>
  <DomainObject.Predmet.ProtustrankaNazivFormated>
    <izvorni_sadrzaj>ZOLIUMM društvo s ograničenom odgovornošću za trgovinu, marketing i izvoz uvoz</izvorni_sadrzaj>
    <derivirana_varijabla naziv="DomainObject.Predmet.ProtustrankaNazivFormated_1">ZOLIUMM društvo s ograničenom odgovornošću za trgovinu, marketing i izvoz uvoz</derivirana_varijabla>
  </DomainObject.Predmet.ProtustrankaNazivFormated>
  <DomainObject.Predmet.ProtustrankaNazivFormatedOIB>
    <izvorni_sadrzaj>ZOLIUMM društvo s ograničenom odgovornošću za trgovinu, marketing i izvoz uvoz, OIB 37412239492</izvorni_sadrzaj>
    <derivirana_varijabla naziv="DomainObject.Predmet.ProtustrankaNazivFormatedOIB_1">ZOLIUMM društvo s ograničenom odgovornošću za trgovinu, marketing i izvoz uvoz, OIB 37412239492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14620.07</izvorni_sadrzaj>
    <derivirana_varijabla naziv="DomainObject.Predmet.TrenutnaVrijednost_1">14620.07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ZOLIUMM društvo s ograničenom odgovornošću za trgovinu, marketing i izvoz uvoz</item>
    </izvorni_sadrzaj>
    <derivirana_varijabla naziv="DomainObject.Predmet.ProtuStrankaListFormated_1">
      <item>ZOLIUMM društvo s ograničenom odgovornošću za trgovinu, marketing i izvoz uvoz</item>
    </derivirana_varijabla>
  </DomainObject.Predmet.ProtuStrankaListFormated>
  <DomainObject.Predmet.ProtuStrankaListFormatedOIB>
    <izvorni_sadrzaj>
      <item>ZOLIUMM društvo s ograničenom odgovornošću za trgovinu, marketing i izvoz uvoz, OIB 37412239492</item>
    </izvorni_sadrzaj>
    <derivirana_varijabla naziv="DomainObject.Predmet.ProtuStrankaListFormatedOIB_1">
      <item>ZOLIUMM društvo s ograničenom odgovornošću za trgovinu, marketing i izvoz uvoz, OIB 37412239492</item>
    </derivirana_varijabla>
  </DomainObject.Predmet.ProtuStrankaListFormatedOIB>
  <DomainObject.Predmet.ProtuStrankaListFormatedWithAdress>
    <izvorni_sadrzaj>
      <item>ZOLIUMM društvo s ograničenom odgovornošću za trgovinu, marketing i izvoz uvoz, Otokara Kerševanija 12, 23000 Zadar</item>
    </izvorni_sadrzaj>
    <derivirana_varijabla naziv="DomainObject.Predmet.ProtuStrankaListFormatedWithAdress_1">
      <item>ZOLIUMM društvo s ograničenom odgovornošću za trgovinu, marketing i izvoz uvoz, Otokara Kerševanija 12, 23000 Zadar</item>
    </derivirana_varijabla>
  </DomainObject.Predmet.ProtuStrankaListFormatedWithAdress>
  <DomainObject.Predmet.ProtuStrankaListFormatedWithAdressOIB>
    <izvorni_sadrzaj>
      <item>ZOLIUMM društvo s ograničenom odgovornošću za trgovinu, marketing i izvoz uvoz, OIB 37412239492, Otokara Kerševanija 12, 23000 Zadar</item>
    </izvorni_sadrzaj>
    <derivirana_varijabla naziv="DomainObject.Predmet.ProtuStrankaListFormatedWithAdressOIB_1">
      <item>ZOLIUMM društvo s ograničenom odgovornošću za trgovinu, marketing i izvoz uvoz, OIB 37412239492, Otokara Kerševanija 12, 23000 Zadar</item>
    </derivirana_varijabla>
  </DomainObject.Predmet.ProtuStrankaListFormatedWithAdressOIB>
  <DomainObject.Predmet.ProtuStrankaListNazivFormated>
    <izvorni_sadrzaj>
      <item>ZOLIUMM društvo s ograničenom odgovornošću za trgovinu, marketing i izvoz uvoz</item>
    </izvorni_sadrzaj>
    <derivirana_varijabla naziv="DomainObject.Predmet.ProtuStrankaListNazivFormated_1">
      <item>ZOLIUMM društvo s ograničenom odgovornošću za trgovinu, marketing i izvoz uvoz</item>
    </derivirana_varijabla>
  </DomainObject.Predmet.ProtuStrankaListNazivFormated>
  <DomainObject.Predmet.ProtuStrankaListNazivFormatedOIB>
    <izvorni_sadrzaj>
      <item>ZOLIUMM društvo s ograničenom odgovornošću za trgovinu, marketing i izvoz uvoz, OIB 37412239492</item>
    </izvorni_sadrzaj>
    <derivirana_varijabla naziv="DomainObject.Predmet.ProtuStrankaListNazivFormatedOIB_1">
      <item>ZOLIUMM društvo s ograničenom odgovornošću za trgovinu, marketing i izvoz uvoz, OIB 37412239492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ZOLIUMM društvo s ograničenom odgovornošću za trgovinu, marketing i izvoz uvoz</izvorni_sadrzaj>
    <derivirana_varijabla naziv="DomainObject.Predmet.ProtustrankaIDrugi_1">ZOLIUMM društvo s ograničenom odgovornošću za trgovinu, marketing i izvoz uvoz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ZOLIUMM društvo s ograničenom odgovornošću za trgovinu, marketing i izvoz uvoz, OIB 37412239492, Otokara Kerševanija 12, 23000 Zadar</izvorni_sadrzaj>
    <derivirana_varijabla naziv="DomainObject.Predmet.ProtustrankaIDrugiAdressOIB_1">ZOLIUMM društvo s ograničenom odgovornošću za trgovinu, marketing i izvoz uvoz, OIB 37412239492, Otokara Kerševanija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>4. svibnja 2016.</izvorni_sadrzaj>
    <derivirana_varijabla naziv="DomainObject.Predmet.OdlukaRjesenje.DatumPravomocnosti_1">4. svibnja 2016.</derivirana_varijabla>
  </DomainObject.Predmet.OdlukaRjesenje.DatumPravomocnosti>
  <DomainObject.Predmet.OdlukaRjesenje.Oznaka>
    <izvorni_sadrzaj>St-739/2015-5</izvorni_sadrzaj>
    <derivirana_varijabla naziv="DomainObject.Predmet.OdlukaRjesenje.Oznaka_1">St-739/2015-5</derivirana_varijabla>
  </DomainObject.Predmet.OdlukaRjesenje.Oznaka>
  <DomainObject.Predmet.SudioniciListNaziv>
    <izvorni_sadrzaj>
      <item>FINA</item>
      <item>ZOLIUMM društvo s ograničenom odgovornošću za trgovinu, marketing i izvoz uvoz</item>
    </izvorni_sadrzaj>
    <derivirana_varijabla naziv="DomainObject.Predmet.SudioniciListNaziv_1">
      <item>FINA</item>
      <item>ZOLIUMM društvo s ograničenom odgovornošću za trgovinu, marketing i izvoz uvoz</item>
    </derivirana_varijabla>
  </DomainObject.Predmet.SudioniciListNaziv>
  <DomainObject.Predmet.SudioniciListAdressOIB>
    <izvorni_sadrzaj>
      <item>FINA, OIB 85821130368</item>
      <item>ZOLIUMM društvo s ograničenom odgovornošću za trgovinu, marketing i izvoz uvoz, OIB 37412239492, Otokara Kerševanija 12,23000 Zadar</item>
    </izvorni_sadrzaj>
    <derivirana_varijabla naziv="DomainObject.Predmet.SudioniciListAdressOIB_1">
      <item>FINA, OIB 85821130368</item>
      <item>ZOLIUMM društvo s ograničenom odgovornošću za trgovinu, marketing i izvoz uvoz, OIB 37412239492, Otokara Kerševanija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37412239492</item>
    </izvorni_sadrzaj>
    <derivirana_varijabla naziv="DomainObject.Predmet.SudioniciListNazivOIB_1">
      <item>, OIB 85821130368</item>
      <item>, OIB 37412239492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285</properties:Words>
  <properties:Characters>1356</properties:Characters>
  <properties:Lines>53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2016-10-04T08:57:00Z</dcterms:created>
  <dc:creator>Ardena Bajlo</dc:creator>
  <cp:lastModifiedBy>Martina Kalmeta</cp:lastModifiedBy>
  <cp:lastPrinted>2016-10-04T08:56:00Z</cp:lastPrinted>
  <dcterms:modified xmlns:xsi="http://www.w3.org/2001/XMLSchema-instance" xsi:type="dcterms:W3CDTF">2016-10-04T12:46:00Z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