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19d9" w14:paraId="f5619d9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60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68460F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</izvorni_sadrzaj>
    <derivirana_varijabla naziv="DomainObject.Predmet.Opis_1">Prijedlog dužnika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RAYPATH društvo s ograničenom odgovornošću za trgovinu i usluge</izvorni_sadrzaj>
    <derivirana_varijabla naziv="DomainObject.Predmet.ProtustrankaFormated_1">  RAYPATH društvo s ograničenom odgovornošću za trgovinu i usluge</derivirana_varijabla>
  </DomainObject.Predmet.ProtustrankaFormated>
  <DomainObject.Predmet.ProtustrankaFormatedOIB>
    <izvorni_sadrzaj>  RAYPATH društvo s ograničenom odgovornošću za trgovinu i usluge, OIB 59810620967</izvorni_sadrzaj>
    <derivirana_varijabla naziv="DomainObject.Predmet.ProtustrankaFormatedOIB_1">  RAYPATH društvo s ograničenom odgovornošću za trgovinu i usluge, OIB 59810620967</derivirana_varijabla>
  </DomainObject.Predmet.ProtustrankaFormatedOIB>
  <DomainObject.Predmet.ProtustrankaFormatedWithAdress>
    <izvorni_sadrzaj> RAYPATH društvo s ograničenom odgovornošću za trgovinu i usluge, I. S. Kukuljevića 42, 42000 Varaždin</izvorni_sadrzaj>
    <derivirana_varijabla naziv="DomainObject.Predmet.ProtustrankaFormatedWithAdress_1"> RAYPATH društvo s ograničenom odgovornošću za trgovinu i usluge, I. S. Kukuljevića 42, 42000 Varaždin</derivirana_varijabla>
  </DomainObject.Predmet.ProtustrankaFormatedWithAdress>
  <DomainObject.Predmet.ProtustrankaFormatedWithAdressOIB>
    <izvorni_sadrzaj> RAYPATH društvo s ograničenom odgovornošću za trgovinu i usluge, OIB 59810620967, I. S. Kukuljevića 42, 42000 Varaždin</izvorni_sadrzaj>
    <derivirana_varijabla naziv="DomainObject.Predmet.ProtustrankaFormatedWithAdressOIB_1"> RAYPATH društvo s ograničenom odgovornošću za trgovinu i usluge, OIB 59810620967, I. S. Kukuljevića 42, 42000 Varaždin</derivirana_varijabla>
  </DomainObject.Predmet.ProtustrankaFormatedWithAdressOIB>
  <DomainObject.Predmet.ProtustrankaWithAdress>
    <izvorni_sadrzaj>RAYPATH društvo s ograničenom odgovornošću za trgovinu i usluge I. S. Kukuljevića 42, 42000 Varaždin</izvorni_sadrzaj>
    <derivirana_varijabla naziv="DomainObject.Predmet.ProtustrankaWithAdress_1">RAYPATH društvo s ograničenom odgovornošću za trgovinu i usluge I. S. Kukuljevića 42, 42000 Varaždin</derivirana_varijabla>
  </DomainObject.Predmet.ProtustrankaWithAdress>
  <DomainObject.Predmet.ProtustrankaWithAdressOIB>
    <izvorni_sadrzaj>RAYPATH društvo s ograničenom odgovornošću za trgovinu i usluge, OIB 59810620967, I. S. Kukuljevića 42, 42000 Varaždin</izvorni_sadrzaj>
    <derivirana_varijabla naziv="DomainObject.Predmet.ProtustrankaWithAdressOIB_1">RAYPATH društvo s ograničenom odgovornošću za trgovinu i usluge, OIB 59810620967, I. S. Kukuljevića 42, 42000 Varaždin</derivirana_varijabla>
  </DomainObject.Predmet.ProtustrankaWithAdressOIB>
  <DomainObject.Predmet.ProtustrankaNazivFormated>
    <izvorni_sadrzaj>RAYPATH društvo s ograničenom odgovornošću za trgovinu i usluge</izvorni_sadrzaj>
    <derivirana_varijabla naziv="DomainObject.Predmet.ProtustrankaNazivFormated_1">RAYPATH društvo s ograničenom odgovornošću za trgovinu i usluge</derivirana_varijabla>
  </DomainObject.Predmet.ProtustrankaNazivFormated>
  <DomainObject.Predmet.ProtustrankaNazivFormatedOIB>
    <izvorni_sadrzaj>RAYPATH društvo s ograničenom odgovornošću za trgovinu i usluge, OIB 59810620967</izvorni_sadrzaj>
    <derivirana_varijabla naziv="DomainObject.Predmet.ProtustrankaNazivFormatedOIB_1">RAYPATH društvo s ograničenom odgovornošću za trgovinu i usluge, OIB 59810620967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RAYPATH društvo s ograničenom odgovornošću za trgovinu i usluge; Financijska agencija</izvorni_sadrzaj>
    <derivirana_varijabla naziv="DomainObject.Predmet.StrankaFormated_1">  RAYPATH društvo s ograničenom odgovornošću za trgovinu i usluge; Financijska agencija</derivirana_varijabla>
  </DomainObject.Predmet.StrankaFormated>
  <DomainObject.Predmet.StrankaFormatedOIB>
    <izvorni_sadrzaj>  RAYPATH društvo s ograničenom odgovornošću za trgovinu i usluge, OIB 59810620967; Financijska agencija, OIB 85821130368</izvorni_sadrzaj>
    <derivirana_varijabla naziv="DomainObject.Predmet.StrankaFormatedOIB_1">  RAYPATH društvo s ograničenom odgovornošću za trgovinu i usluge, OIB 59810620967; Financijska agencija, OIB 85821130368</derivirana_varijabla>
  </DomainObject.Predmet.StrankaFormatedOIB>
  <DomainObject.Predmet.StrankaFormatedWithAdress>
    <izvorni_sadrzaj> RAYPATH društvo s ograničenom odgovornošću za trgovinu i usluge, I. S. Kukuljevića 42, 42000 Varaždin; Financijska agencija, Ulica grada Vukovara 70, 10000 Zagreb</izvorni_sadrzaj>
    <derivirana_varijabla naziv="DomainObject.Predmet.StrankaFormatedWithAdress_1"> RAYPATH društvo s ograničenom odgovornošću za trgovinu i usluge, I. S. Kukuljevića 42, 42000 Varaždin; Financijska agencija, Ulica grada Vukovara 70, 10000 Zagreb</derivirana_varijabla>
  </DomainObject.Predmet.StrankaFormatedWithAdress>
  <DomainObject.Predmet.StrankaFormatedWithAdressOIB>
    <izvorni_sadrzaj> RAYPATH društvo s ograničenom odgovornošću za trgovinu i usluge, OIB 59810620967, I. S. Kukuljevića 42, 42000 Varaždin; Financijska agencija, OIB 85821130368, Ulica grada Vukovara 70, 10000 Zagreb</izvorni_sadrzaj>
    <derivirana_varijabla naziv="DomainObject.Predmet.StrankaFormatedWithAdressOIB_1"> RAYPATH društvo s ograničenom odgovornošću za trgovinu i usluge, OIB 59810620967, I. S. Kukuljevića 42, 42000 Varaždin; Financijska agencija, OIB 85821130368, Ulica grada Vukovara 70, 10000 Zagreb</derivirana_varijabla>
  </DomainObject.Predmet.StrankaFormatedWithAdressOIB>
  <DomainObject.Predmet.StrankaWithAdress>
    <izvorni_sadrzaj>RAYPATH društvo s ograničenom odgovornošću za trgovinu i usluge I. S. Kukuljevića 42,42000 Varaždin,Financijska agencija Ulica grada Vukovara 70,10000 Zagreb</izvorni_sadrzaj>
    <derivirana_varijabla naziv="DomainObject.Predmet.StrankaWithAdress_1">RAYPATH društvo s ograničenom odgovornošću za trgovinu i usluge I. S. Kukuljevića 42,42000 Varaždin,Financijska agencija Ulica grada Vukovara 70,10000 Zagreb</derivirana_varijabla>
  </DomainObject.Predmet.StrankaWithAdress>
  <DomainObject.Predmet.StrankaWithAdressOIB>
    <izvorni_sadrzaj>RAYPATH društvo s ograničenom odgovornošću za trgovinu i usluge, OIB 59810620967, I. S. Kukuljevića 42,42000 Varaždin,Financijska agencija, OIB 85821130368, Ulica grada Vukovara 70,10000 Zagreb</izvorni_sadrzaj>
    <derivirana_varijabla naziv="DomainObject.Predmet.StrankaWithAdressOIB_1">RAYPATH društvo s ograničenom odgovornošću za trgovinu i usluge, OIB 59810620967, I. S. Kukuljevića 42,42000 Varaždin,Financijska agencija, OIB 85821130368, Ulica grada Vukovara 70,10000 Zagreb</derivirana_varijabla>
  </DomainObject.Predmet.StrankaWithAdressOIB>
  <DomainObject.Predmet.StrankaNazivFormated>
    <izvorni_sadrzaj>RAYPATH društvo s ograničenom odgovornošću za trgovinu i usluge,Financijska agencija</izvorni_sadrzaj>
    <derivirana_varijabla naziv="DomainObject.Predmet.StrankaNazivFormated_1">RAYPATH društvo s ograničenom odgovornošću za trgovinu i usluge,Financijska agencija</derivirana_varijabla>
  </DomainObject.Predmet.StrankaNazivFormated>
  <DomainObject.Predmet.StrankaNazivFormatedOIB>
    <izvorni_sadrzaj>RAYPATH društvo s ograničenom odgovornošću za trgovinu i usluge, OIB 59810620967,Financijska agencija, OIB 85821130368</izvorni_sadrzaj>
    <derivirana_varijabla naziv="DomainObject.Predmet.StrankaNazivFormatedOIB_1">RAYPATH društvo s ograničenom odgovornošću za trgovinu i usluge, OIB 59810620967,Financijska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RAYPATH društvo s ograničenom odgovornošću za trgovinu i usluge</item>
      <item>Financijska agencija</item>
    </izvorni_sadrzaj>
    <derivirana_varijabla naziv="DomainObject.Predmet.StrankaListFormated_1">
      <item>RAYPATH društvo s ograničenom odgovornošću za trgovinu i usluge</item>
      <item>Financijska agencija</item>
    </derivirana_varijabla>
  </DomainObject.Predmet.StrankaListFormated>
  <DomainObject.Predmet.StrankaList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FormatedOIB_1">
      <item>RAYPATH društvo s ograničenom odgovornošću za trgovinu i usluge, OIB 59810620967</item>
      <item>Financijska agencija, OIB 85821130368</item>
    </derivirana_varijabla>
  </DomainObject.Predmet.StrankaListFormatedOIB>
  <DomainObject.Predmet.StrankaListFormatedWithAdress>
    <izvorni_sadrzaj>
      <item>RAYPATH društvo s ograničenom odgovornošću za trgovinu i usluge, I. S. Kukuljevića 42, 42000 Varaždin</item>
      <item>Financijska agencija, Ulica grada Vukovara 70, 10000 Zagreb</item>
    </izvorni_sadrzaj>
    <derivirana_varijabla naziv="DomainObject.Predmet.StrankaListFormatedWithAdress_1">
      <item>RAYPATH društvo s ograničenom odgovornošću za trgovinu i usluge, I. S. Kukuljevića 42, 42000 Varaždin</item>
      <item>Financijska agencija, Ulica grada Vukovara 70, 10000 Zagreb</item>
    </derivirana_varijabla>
  </DomainObject.Predmet.StrankaListFormatedWithAdress>
  <DomainObject.Predmet.StrankaListFormatedWithAdressOIB>
    <izvorni_sadrzaj>
      <item>RAYPATH društvo s ograničenom odgovornošću za trgovinu i usluge, OIB 59810620967, I. S. Kukuljevića 42, 42000 Varaždin</item>
      <item>Financijska agencija, OIB 85821130368, Ulica grada Vukovara 70, 10000 Zagreb</item>
    </izvorni_sadrzaj>
    <derivirana_varijabla naziv="DomainObject.Predmet.StrankaListFormatedWithAdressOIB_1">
      <item>RAYPATH društvo s ograničenom odgovornošću za trgovinu i usluge, OIB 59810620967, I. S. Kukuljevića 42, 42000 Varaždin</item>
      <item>Financijska agencija, OIB 85821130368, Ulica grada Vukovara 70, 10000 Zagreb</item>
    </derivirana_varijabla>
  </DomainObject.Predmet.StrankaListFormatedWithAdressOIB>
  <DomainObject.Predmet.StrankaListNazivFormated>
    <izvorni_sadrzaj>
      <item>RAYPATH društvo s ograničenom odgovornošću za trgovinu i usluge</item>
      <item>Financijska agencija</item>
    </izvorni_sadrzaj>
    <derivirana_varijabla naziv="DomainObject.Predmet.StrankaListNazivFormated_1">
      <item>RAYPATH društvo s ograničenom odgovornošću za trgovinu i usluge</item>
      <item>Financijska agencija</item>
    </derivirana_varijabla>
  </DomainObject.Predmet.StrankaListNazivFormated>
  <DomainObject.Predmet.StrankaListNaziv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NazivFormatedOIB_1">
      <item>RAYPATH društvo s ograničenom odgovornošću za trgovinu i usluge, OIB 59810620967</item>
      <item>Financijska agencija, OIB 85821130368</item>
    </derivirana_varijabla>
  </DomainObject.Predmet.StrankaListNazivFormatedOIB>
  <DomainObject.Predmet.ProtuStrankaListFormated>
    <izvorni_sadrzaj>
      <item>RAYPATH društvo s ograničenom odgovornošću za trgovinu i usluge</item>
    </izvorni_sadrzaj>
    <derivirana_varijabla naziv="DomainObject.Predmet.ProtuStrankaListFormated_1">
      <item>RAYPATH društvo s ograničenom odgovornošću za trgovinu i usluge</item>
    </derivirana_varijabla>
  </DomainObject.Predmet.ProtuStrankaListFormated>
  <DomainObject.Predmet.ProtuStrankaListFormatedOIB>
    <izvorni_sadrzaj>
      <item>RAYPATH društvo s ograničenom odgovornošću za trgovinu i usluge, OIB 59810620967</item>
    </izvorni_sadrzaj>
    <derivirana_varijabla naziv="DomainObject.Predmet.ProtuStrankaListFormatedOIB_1">
      <item>RAYPATH društvo s ograničenom odgovornošću za trgovinu i usluge, OIB 59810620967</item>
    </derivirana_varijabla>
  </DomainObject.Predmet.ProtuStrankaListFormatedOIB>
  <DomainObject.Predmet.ProtuStrankaListFormatedWithAdress>
    <izvorni_sadrzaj>
      <item>RAYPATH društvo s ograničenom odgovornošću za trgovinu i usluge, I. S. Kukuljevića 42, 42000 Varaždin</item>
    </izvorni_sadrzaj>
    <derivirana_varijabla naziv="DomainObject.Predmet.ProtuStrankaListFormatedWithAdress_1">
      <item>RAYPATH društvo s ograničenom odgovornošću za trgovinu i usluge, I. S. Kukuljevića 42, 42000 Varaždin</item>
    </derivirana_varijabla>
  </DomainObject.Predmet.ProtuStrankaListFormatedWithAdress>
  <DomainObject.Predmet.ProtuStrankaListFormatedWithAdressOIB>
    <izvorni_sadrzaj>
      <item>RAYPATH društvo s ograničenom odgovornošću za trgovinu i usluge, OIB 59810620967, I. S. Kukuljevića 42, 42000 Varaždin</item>
    </izvorni_sadrzaj>
    <derivirana_varijabla naziv="DomainObject.Predmet.ProtuStrankaListFormatedWithAdressOIB_1">
      <item>RAYPATH društvo s ograničenom odgovornošću za trgovinu i usluge, OIB 59810620967, I. S. Kukuljevića 42, 42000 Varaždin</item>
    </derivirana_varijabla>
  </DomainObject.Predmet.ProtuStrankaListFormatedWithAdressOIB>
  <DomainObject.Predmet.ProtuStrankaListNazivFormated>
    <izvorni_sadrzaj>
      <item>RAYPATH društvo s ograničenom odgovornošću za trgovinu i usluge</item>
    </izvorni_sadrzaj>
    <derivirana_varijabla naziv="DomainObject.Predmet.ProtuStrankaListNazivFormated_1">
      <item>RAYPATH društvo s ograničenom odgovornošću za trgovinu i usluge</item>
    </derivirana_varijabla>
  </DomainObject.Predmet.ProtuStrankaListNazivFormated>
  <DomainObject.Predmet.ProtuStrankaListNazivFormatedOIB>
    <izvorni_sadrzaj>
      <item>RAYPATH društvo s ograničenom odgovornošću za trgovinu i usluge, OIB 59810620967</item>
    </izvorni_sadrzaj>
    <derivirana_varijabla naziv="DomainObject.Predmet.ProtuStrankaListNazivFormatedOIB_1">
      <item>RAYPATH društvo s ograničenom odgovornošću za trgovinu i usluge, OIB 59810620967</item>
    </derivirana_varijabla>
  </DomainObject.Predmet.ProtuStrankaListNazivFormatedOIB>
  <DomainObject.Predmet.OstaliListFormated>
    <izvorni_sadrzaj>
      <item>Andreas Widowski</item>
      <item>Silvana Graš</item>
      <item>e-Oglasna</item>
      <item>Sudski registar</item>
      <item>e-oglasna ploča</item>
      <item>Sudski registar</item>
    </izvorni_sadrzaj>
    <derivirana_varijabla naziv="DomainObject.Predmet.OstaliListFormated_1">
      <item>Andreas Widowski</item>
      <item>Silvana Graš</item>
      <item>e-Oglasna</item>
      <item>Sudski registar</item>
      <item>e-oglasna ploča</item>
      <item>Sudski registar</item>
    </derivirana_varijabla>
  </DomainObject.Predmet.OstaliListFormated>
  <DomainObject.Predmet.OstaliListFormatedOIB>
    <izvorni_sadrzaj>
      <item>Andreas Widowski, OIB 68565025867</item>
      <item>Silvana Graš, OIB 95115250928</item>
      <item>e-Oglasna</item>
      <item>Sudski registar</item>
      <item>e-oglasna ploča</item>
      <item>Sudski registar</item>
    </izvorni_sadrzaj>
    <derivirana_varijabla naziv="DomainObject.Predmet.OstaliListFormatedOIB_1">
      <item>Andreas Widowski, OIB 68565025867</item>
      <item>Silvana Graš, OIB 95115250928</item>
      <item>e-Oglasna</item>
      <item>Sudski registar</item>
      <item>e-oglasna ploča</item>
      <item>Sudski registar</item>
    </derivirana_varijabla>
  </DomainObject.Predmet.OstaliListFormatedOIB>
  <DomainObject.Predmet.OstaliListFormatedWithAdress>
    <izvorni_sadrzaj>
      <item>Andreas Widowski</item>
      <item>Silvana Graš, Ruđera Boškovića 12c, 42000 Varaždin</item>
      <item>e-Oglasna</item>
      <item>Sudski registar</item>
      <item>e-oglasna ploča</item>
      <item>Sudski registar</item>
    </izvorni_sadrzaj>
    <derivirana_varijabla naziv="DomainObject.Predmet.OstaliListFormatedWithAdress_1">
      <item>Andreas Widowski</item>
      <item>Silvana Graš, Ruđera Boškovića 12c, 42000 Varaždin</item>
      <item>e-Oglasna</item>
      <item>Sudski registar</item>
      <item>e-oglasna ploča</item>
      <item>Sudski registar</item>
    </derivirana_varijabla>
  </DomainObject.Predmet.OstaliListFormatedWithAdress>
  <DomainObject.Predmet.OstaliListFormatedWithAdressOIB>
    <izvorni_sadrzaj>
      <item>Andreas Widowski, OIB 68565025867</item>
      <item>Silvana Graš, OIB 95115250928, Ruđera Boškovića 12c, 42000 Varaždin</item>
      <item>e-Oglasna</item>
      <item>Sudski registar</item>
      <item>e-oglasna ploča</item>
      <item>Sudski registar</item>
    </izvorni_sadrzaj>
    <derivirana_varijabla naziv="DomainObject.Predmet.OstaliListFormatedWithAdressOIB_1">
      <item>Andreas Widowski, OIB 68565025867</item>
      <item>Silvana Graš, OIB 95115250928, Ruđera Boškovića 12c, 42000 Varaždin</item>
      <item>e-Oglasna</item>
      <item>Sudski registar</item>
      <item>e-oglasna ploča</item>
      <item>Sudski registar</item>
    </derivirana_varijabla>
  </DomainObject.Predmet.OstaliListFormatedWithAdressOIB>
  <DomainObject.Predmet.OstaliListNazivFormated>
    <izvorni_sadrzaj>
      <item>Andreas Widowski</item>
      <item>Silvana Graš</item>
      <item>e-Oglasna</item>
      <item>Sudski registar</item>
      <item>e-oglasna ploča</item>
      <item>Sudski registar</item>
    </izvorni_sadrzaj>
    <derivirana_varijabla naziv="DomainObject.Predmet.OstaliListNazivFormated_1">
      <item>Andreas Widowski</item>
      <item>Silvana Graš</item>
      <item>e-Oglasna</item>
      <item>Sudski registar</item>
      <item>e-oglasna ploča</item>
      <item>Sudski registar</item>
    </derivirana_varijabla>
  </DomainObject.Predmet.OstaliListNazivFormated>
  <DomainObject.Predmet.OstaliListNazivFormatedOIB>
    <izvorni_sadrzaj>
      <item>Andreas Widowski, OIB 68565025867</item>
      <item>Silvana Graš, OIB 95115250928</item>
      <item>e-Oglasna</item>
      <item>Sudski registar</item>
      <item>e-oglasna ploča</item>
      <item>Sudski registar</item>
    </izvorni_sadrzaj>
    <derivirana_varijabla naziv="DomainObject.Predmet.OstaliListNazivFormatedOIB_1">
      <item>Andreas Widowski, OIB 68565025867</item>
      <item>Silvana Graš, OIB 95115250928</item>
      <item>e-Oglasna</item>
      <item>Sudski registar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RAYPATH društvo s ograničenom odgovornošću za trgovinu i usluge i dr.</izvorni_sadrzaj>
    <derivirana_varijabla naziv="DomainObject.Predmet.StrankaIDrugi_1">RAYPATH društvo s ograničenom odgovornošću za trgovinu i usluge i dr.</derivirana_varijabla>
  </DomainObject.Predmet.StrankaIDrugi>
  <DomainObject.Predmet.ProtustrankaIDrugi>
    <izvorni_sadrzaj>RAYPATH društvo s ograničenom odgovornošću za trgovinu i usluge</izvorni_sadrzaj>
    <derivirana_varijabla naziv="DomainObject.Predmet.ProtustrankaIDrugi_1">RAYPATH društvo s ograničenom odgovornošću za trgovinu i usluge</derivirana_varijabla>
  </DomainObject.Predmet.ProtustrankaIDrugi>
  <DomainObject.Predmet.StrankaIDrugiAdressOIB>
    <izvorni_sadrzaj>RAYPATH društvo s ograničenom odgovornošću za trgovinu i usluge, OIB 59810620967, I. S. Kukuljevića 42, 42000 Varaždin i dr.</izvorni_sadrzaj>
    <derivirana_varijabla naziv="DomainObject.Predmet.StrankaIDrugiAdressOIB_1">RAYPATH društvo s ograničenom odgovornošću za trgovinu i usluge, OIB 59810620967, I. S. Kukuljevića 42, 42000 Varaždin i dr.</derivirana_varijabla>
  </DomainObject.Predmet.StrankaIDrugiAdressOIB>
  <DomainObject.Predmet.ProtustrankaIDrugiAdressOIB>
    <izvorni_sadrzaj>RAYPATH društvo s ograničenom odgovornošću za trgovinu i usluge, OIB 59810620967, I. S. Kukuljevića 42, 42000 Varaždin</izvorni_sadrzaj>
    <derivirana_varijabla naziv="DomainObject.Predmet.ProtustrankaIDrugiAdressOIB_1">RAYPATH društvo s ograničenom odgovornošću za trgovinu i usluge, OIB 59810620967, I. S. Kukuljevića 42,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RAYPATH društvo s ograničenom odgovornošću za trgovinu i usluge</item>
      <item>Andreas Widowski</item>
      <item>Silvana Graš</item>
      <item>e-Oglasna</item>
      <item>Sudski registar</item>
      <item>Financijska agencija</item>
      <item>RAYPATH društvo s ograničenom odgovornošću za trgovinu i usluge</item>
      <item>e-oglasna ploča</item>
      <item>Sudski registar</item>
    </izvorni_sadrzaj>
    <derivirana_varijabla naziv="DomainObject.Predmet.SudioniciListNaziv_1">
      <item>RAYPATH društvo s ograničenom odgovornošću za trgovinu i usluge</item>
      <item>Andreas Widowski</item>
      <item>Silvana Graš</item>
      <item>e-Oglasna</item>
      <item>Sudski registar</item>
      <item>Financijska agencija</item>
      <item>RAYPATH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Financijska agencija, OIB 85821130368, Ulica grada Vukovara 70,10000 Zagreb</item>
      <item>RAYPATH društvo s ograničenom odgovornošću za trgovinu i usluge, OIB 59810620967, I. S. Kukuljevića 42,42000 Varaždin</item>
      <item>e-oglasna ploča</item>
      <item>Sudski registar</item>
    </izvorni_sadrzaj>
    <derivirana_varijabla naziv="DomainObject.Predmet.SudioniciListAdressOIB_1"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Financijska agencija, OIB 85821130368, Ulica grada Vukovara 70,10000 Zagreb</item>
      <item>RAYPATH društvo s ograničenom odgovornošću za trgovinu i usluge, OIB 59810620967, I. S. Kukuljevića 42,42000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59810620967</item>
      <item>, OIB 68565025867</item>
      <item>, OIB 95115250928</item>
      <item>, OIB null</item>
      <item>, OIB 85821130368</item>
      <item>, OIB 59810620967</item>
      <item>, OIB null</item>
      <item>, OIB null</item>
    </izvorni_sadrzaj>
    <derivirana_varijabla naziv="DomainObject.Predmet.SudioniciListNazivOIB_1">
      <item>, OIB null</item>
      <item>, OIB 59810620967</item>
      <item>, OIB 68565025867</item>
      <item>, OIB 95115250928</item>
      <item>, OIB null</item>
      <item>, OIB 85821130368</item>
      <item>, OIB 59810620967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