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3acd" w14:paraId="6e23acd" w:rsidRDefault="00B933D0" w:rsidP="00B933D0" w:rsidR="00B933D0" w:rsidRPr="00B933D0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933D0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color w:val="000000"/>
          <w:sz w:val="22"/>
          <w:szCs w:val="22"/>
        </w:rPr>
        <w:t xml:space="preserve">        </w:t>
      </w:r>
      <w:r w:rsidRPr="00B933D0">
        <w:rPr>
          <w:b/>
          <w:sz w:val="20"/>
          <w:szCs w:val="24"/>
        </w:rPr>
        <w:t>REPUBLIKA HRVATSKA</w:t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b/>
          <w:sz w:val="20"/>
          <w:szCs w:val="24"/>
        </w:rPr>
        <w:t xml:space="preserve">     TRGOVAČKI SUD U SPLITU</w:t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b/>
          <w:sz w:val="20"/>
          <w:szCs w:val="24"/>
        </w:rPr>
        <w:t xml:space="preserve">   STALNA SLUŽBA DUBROVNIK</w:t>
      </w:r>
    </w:p>
    <w:p w:rsidRDefault="00B933D0" w:rsidP="00B933D0" w:rsidR="00B933D0" w:rsidRPr="00B933D0">
      <w:pPr>
        <w:rPr>
          <w:b/>
          <w:sz w:val="20"/>
          <w:szCs w:val="24"/>
        </w:rPr>
      </w:pPr>
      <w:r w:rsidRPr="00B933D0">
        <w:rPr>
          <w:b/>
          <w:sz w:val="20"/>
          <w:szCs w:val="24"/>
        </w:rPr>
        <w:t xml:space="preserve">     Dr. A. Starčevića 23, Dubrovnik</w:t>
      </w:r>
    </w:p>
    <w:p w:rsidRDefault="00872151" w:rsidP="00872151" w:rsidR="00872151" w:rsidRPr="00683430">
      <w:pPr>
        <w:pStyle w:val="Naslov1"/>
        <w:rPr>
          <w:sz w:val="20"/>
        </w:rPr>
      </w:pPr>
      <w:r w:rsidRPr="00683430">
        <w:rPr>
          <w:sz w:val="20"/>
        </w:rPr>
        <w:t xml:space="preserve">Posl. br. 6-St. </w:t>
      </w:r>
      <w:r w:rsidR="00FB208B" w:rsidRPr="00683430">
        <w:rPr>
          <w:sz w:val="20"/>
        </w:rPr>
        <w:t>5</w:t>
      </w:r>
      <w:r w:rsidRPr="00683430">
        <w:rPr>
          <w:sz w:val="20"/>
        </w:rPr>
        <w:t>/</w:t>
      </w:r>
      <w:r w:rsidR="00FB208B" w:rsidRPr="00683430">
        <w:rPr>
          <w:sz w:val="20"/>
        </w:rPr>
        <w:t>20</w:t>
      </w:r>
      <w:r w:rsidRPr="00683430">
        <w:rPr>
          <w:sz w:val="20"/>
        </w:rPr>
        <w:t>1</w:t>
      </w:r>
      <w:r w:rsidR="00F01421" w:rsidRPr="00683430">
        <w:rPr>
          <w:sz w:val="20"/>
        </w:rPr>
        <w:t>2</w:t>
      </w:r>
      <w:r w:rsidRPr="00683430">
        <w:rPr>
          <w:sz w:val="20"/>
        </w:rPr>
        <w:t>-</w:t>
      </w:r>
      <w:r w:rsidR="00286244" w:rsidRPr="00683430">
        <w:rPr>
          <w:sz w:val="20"/>
        </w:rPr>
        <w:t>7</w:t>
      </w:r>
      <w:r w:rsidR="00F01421" w:rsidRPr="00683430">
        <w:rPr>
          <w:sz w:val="20"/>
        </w:rPr>
        <w:t>6</w:t>
      </w:r>
    </w:p>
    <w:p w:rsidRDefault="00872151" w:rsidP="00872151" w:rsidR="00872151" w:rsidRPr="00683430">
      <w:pPr>
        <w:jc w:val="center"/>
        <w:rPr>
          <w:b/>
          <w:sz w:val="20"/>
        </w:rPr>
      </w:pPr>
    </w:p>
    <w:p w:rsidRDefault="00872151" w:rsidP="00872151" w:rsidR="00872151" w:rsidRPr="00683430">
      <w:pPr>
        <w:jc w:val="center"/>
        <w:rPr>
          <w:b/>
          <w:sz w:val="20"/>
        </w:rPr>
      </w:pPr>
      <w:r w:rsidRPr="00683430">
        <w:rPr>
          <w:b/>
          <w:sz w:val="20"/>
        </w:rPr>
        <w:t>R E P U B L I K A    H R V A T S K E</w:t>
      </w:r>
    </w:p>
    <w:p w:rsidRDefault="00872151" w:rsidP="00872151" w:rsidR="00872151" w:rsidRPr="00683430">
      <w:pPr>
        <w:jc w:val="center"/>
        <w:rPr>
          <w:b/>
          <w:sz w:val="20"/>
        </w:rPr>
      </w:pPr>
    </w:p>
    <w:p w:rsidRDefault="00872151" w:rsidP="00872151" w:rsidR="00872151" w:rsidRPr="00683430">
      <w:pPr>
        <w:pStyle w:val="Naslov2"/>
        <w:rPr>
          <w:sz w:val="20"/>
        </w:rPr>
      </w:pPr>
      <w:r w:rsidRPr="00683430">
        <w:rPr>
          <w:sz w:val="20"/>
        </w:rPr>
        <w:t>R J E Š E N J E</w:t>
      </w:r>
    </w:p>
    <w:p w:rsidRDefault="00872151" w:rsidP="00872151" w:rsidR="00872151" w:rsidRPr="00683430">
      <w:pPr>
        <w:jc w:val="center"/>
        <w:rPr>
          <w:b/>
          <w:sz w:val="20"/>
        </w:rPr>
      </w:pPr>
    </w:p>
    <w:p w:rsidRDefault="00872151" w:rsidP="00872151" w:rsidR="00872151" w:rsidRPr="00683430">
      <w:pPr>
        <w:pStyle w:val="Tijeloteksta"/>
        <w:rPr>
          <w:sz w:val="20"/>
        </w:rPr>
      </w:pPr>
      <w:r w:rsidRPr="00683430">
        <w:rPr>
          <w:sz w:val="20"/>
        </w:rPr>
        <w:tab/>
        <w:t xml:space="preserve">Trgovački sud u Splitu, Stalna služba u Dubrovniku, po sucu tog suda Srđanu Gavraniću kao stečajnom sucu u stečajnom </w:t>
      </w:r>
      <w:r w:rsidR="00FB208B" w:rsidRPr="00683430">
        <w:rPr>
          <w:sz w:val="20"/>
        </w:rPr>
        <w:t xml:space="preserve">postupku nad stečajnim dužnikom </w:t>
      </w:r>
      <w:r w:rsidR="00F01421" w:rsidRPr="00683430">
        <w:rPr>
          <w:sz w:val="20"/>
        </w:rPr>
        <w:t>MELAS društvo s ograničenom odgovornošću za ugostiteljstvo i trgovinu „u stečaju“, Korčula, Ulica 32, broj 49, MBS 060083880, OIB: 71951892437, zastupano po stečajnom upravitelju Matu Mariću iz Dubrovnika</w:t>
      </w:r>
      <w:r w:rsidR="00FB208B" w:rsidRPr="00683430">
        <w:rPr>
          <w:sz w:val="20"/>
        </w:rPr>
        <w:t>,</w:t>
      </w:r>
      <w:r w:rsidRPr="00683430">
        <w:rPr>
          <w:sz w:val="20"/>
        </w:rPr>
        <w:t xml:space="preserve"> izvan ročišta, dana </w:t>
      </w:r>
      <w:r w:rsidR="00F01421" w:rsidRPr="00683430">
        <w:rPr>
          <w:sz w:val="20"/>
        </w:rPr>
        <w:t>15</w:t>
      </w:r>
      <w:r w:rsidRPr="00683430">
        <w:rPr>
          <w:sz w:val="20"/>
        </w:rPr>
        <w:t xml:space="preserve">. </w:t>
      </w:r>
      <w:r w:rsidR="00F01421" w:rsidRPr="00683430">
        <w:rPr>
          <w:sz w:val="20"/>
        </w:rPr>
        <w:t>ožujka</w:t>
      </w:r>
      <w:r w:rsidRPr="00683430">
        <w:rPr>
          <w:sz w:val="20"/>
        </w:rPr>
        <w:t xml:space="preserve"> 201</w:t>
      </w:r>
      <w:r w:rsidR="00F01421" w:rsidRPr="00683430">
        <w:rPr>
          <w:sz w:val="20"/>
        </w:rPr>
        <w:t>6</w:t>
      </w:r>
      <w:r w:rsidRPr="00683430">
        <w:rPr>
          <w:sz w:val="20"/>
        </w:rPr>
        <w:t>. godine</w:t>
      </w:r>
    </w:p>
    <w:p w:rsidRDefault="000300D4" w:rsidP="000300D4" w:rsidR="000300D4" w:rsidRPr="00800402">
      <w:pPr>
        <w:jc w:val="both"/>
        <w:rPr>
          <w:sz w:val="20"/>
        </w:rPr>
      </w:pPr>
    </w:p>
    <w:p w:rsidRDefault="000300D4" w:rsidP="000300D4" w:rsidR="000300D4" w:rsidRPr="00800402">
      <w:pPr>
        <w:jc w:val="center"/>
        <w:rPr>
          <w:b/>
          <w:sz w:val="20"/>
        </w:rPr>
      </w:pPr>
    </w:p>
    <w:p w:rsidRDefault="00046DA8" w:rsidR="00046DA8" w:rsidRPr="00800402">
      <w:pPr>
        <w:jc w:val="center"/>
        <w:rPr>
          <w:b/>
          <w:sz w:val="20"/>
        </w:rPr>
      </w:pPr>
      <w:r w:rsidRPr="00800402">
        <w:rPr>
          <w:b/>
          <w:sz w:val="20"/>
        </w:rPr>
        <w:t>r i j e š i o    j e</w:t>
      </w:r>
    </w:p>
    <w:p w:rsidRDefault="00046DA8" w:rsidR="00046DA8" w:rsidRPr="00800402">
      <w:pPr>
        <w:jc w:val="center"/>
        <w:rPr>
          <w:b/>
          <w:sz w:val="20"/>
        </w:rPr>
      </w:pPr>
    </w:p>
    <w:p w:rsidRDefault="003455AD" w:rsidP="000300D4" w:rsidR="007010ED" w:rsidRPr="00800402">
      <w:pPr>
        <w:pStyle w:val="Tijeloteksta"/>
        <w:ind w:firstLine="709"/>
        <w:rPr>
          <w:sz w:val="20"/>
        </w:rPr>
      </w:pPr>
      <w:r>
        <w:rPr>
          <w:sz w:val="20"/>
        </w:rPr>
        <w:t xml:space="preserve">Određuje se nagrada </w:t>
      </w:r>
      <w:r w:rsidR="00680CDE" w:rsidRPr="00800402">
        <w:rPr>
          <w:sz w:val="20"/>
        </w:rPr>
        <w:t xml:space="preserve">stečajnom upravitelju </w:t>
      </w:r>
      <w:r w:rsidR="00683430">
        <w:rPr>
          <w:sz w:val="20"/>
        </w:rPr>
        <w:t>Matu Mariću</w:t>
      </w:r>
      <w:r>
        <w:rPr>
          <w:sz w:val="20"/>
        </w:rPr>
        <w:t xml:space="preserve"> </w:t>
      </w:r>
      <w:r w:rsidR="00680CDE" w:rsidRPr="00800402">
        <w:rPr>
          <w:sz w:val="20"/>
        </w:rPr>
        <w:t xml:space="preserve">za rad u ovom </w:t>
      </w:r>
      <w:r w:rsidR="00B3665A" w:rsidRPr="00800402">
        <w:rPr>
          <w:sz w:val="20"/>
        </w:rPr>
        <w:t xml:space="preserve">stečajnom </w:t>
      </w:r>
      <w:r w:rsidR="00680CDE" w:rsidRPr="00800402">
        <w:rPr>
          <w:sz w:val="20"/>
        </w:rPr>
        <w:t xml:space="preserve">postupku u iznosu od </w:t>
      </w:r>
      <w:r w:rsidR="00F01421">
        <w:rPr>
          <w:sz w:val="20"/>
        </w:rPr>
        <w:t>8.795,00 kun</w:t>
      </w:r>
      <w:r w:rsidR="00680CDE" w:rsidRPr="00286244">
        <w:rPr>
          <w:sz w:val="20"/>
        </w:rPr>
        <w:t>a</w:t>
      </w:r>
      <w:r w:rsidR="000300D4" w:rsidRPr="00800402">
        <w:rPr>
          <w:sz w:val="20"/>
        </w:rPr>
        <w:t xml:space="preserve"> neto</w:t>
      </w:r>
      <w:r w:rsidR="00680CDE" w:rsidRPr="00800402">
        <w:rPr>
          <w:sz w:val="20"/>
        </w:rPr>
        <w:t>.</w:t>
      </w:r>
    </w:p>
    <w:p w:rsidRDefault="004E33E4" w:rsidP="004E33E4" w:rsidR="004E33E4" w:rsidRPr="00800402">
      <w:pPr>
        <w:pStyle w:val="Tijeloteksta"/>
        <w:rPr>
          <w:b/>
          <w:i/>
          <w:sz w:val="20"/>
        </w:rPr>
      </w:pPr>
    </w:p>
    <w:p w:rsidRDefault="007010ED" w:rsidP="00913897" w:rsidR="007010ED" w:rsidRPr="00800402">
      <w:pPr>
        <w:pStyle w:val="Tijeloteksta"/>
        <w:rPr>
          <w:sz w:val="20"/>
        </w:rPr>
      </w:pPr>
    </w:p>
    <w:p w:rsidRDefault="00046DA8" w:rsidR="00046DA8" w:rsidRPr="00800402">
      <w:pPr>
        <w:pStyle w:val="Tijeloteksta"/>
        <w:jc w:val="center"/>
        <w:rPr>
          <w:b/>
          <w:sz w:val="20"/>
        </w:rPr>
      </w:pPr>
      <w:r w:rsidRPr="00800402">
        <w:rPr>
          <w:b/>
          <w:sz w:val="20"/>
        </w:rPr>
        <w:t>Obrazloženje</w:t>
      </w:r>
    </w:p>
    <w:p w:rsidRDefault="00046DA8" w:rsidR="00046DA8" w:rsidRPr="00800402">
      <w:pPr>
        <w:pStyle w:val="Tijeloteksta"/>
        <w:jc w:val="center"/>
        <w:rPr>
          <w:b/>
          <w:sz w:val="20"/>
        </w:rPr>
      </w:pPr>
    </w:p>
    <w:p w:rsidRDefault="007010ED" w:rsidR="006245AD" w:rsidRPr="00800402">
      <w:pPr>
        <w:pStyle w:val="Tijeloteksta"/>
        <w:rPr>
          <w:sz w:val="20"/>
        </w:rPr>
      </w:pPr>
      <w:r w:rsidRPr="00800402">
        <w:rPr>
          <w:sz w:val="20"/>
        </w:rPr>
        <w:tab/>
        <w:t xml:space="preserve">Stečajni upravitelj je </w:t>
      </w:r>
      <w:r w:rsidR="00F01421">
        <w:rPr>
          <w:sz w:val="20"/>
        </w:rPr>
        <w:t>1</w:t>
      </w:r>
      <w:r w:rsidR="00FB208B">
        <w:rPr>
          <w:sz w:val="20"/>
        </w:rPr>
        <w:t>4</w:t>
      </w:r>
      <w:r w:rsidR="00B3665A" w:rsidRPr="00800402">
        <w:rPr>
          <w:sz w:val="20"/>
        </w:rPr>
        <w:t>.</w:t>
      </w:r>
      <w:r w:rsidR="00847071" w:rsidRPr="00800402">
        <w:rPr>
          <w:sz w:val="20"/>
        </w:rPr>
        <w:t xml:space="preserve"> </w:t>
      </w:r>
      <w:r w:rsidR="00F01421">
        <w:rPr>
          <w:sz w:val="20"/>
        </w:rPr>
        <w:t>ožujka</w:t>
      </w:r>
      <w:r w:rsidR="00D74F41" w:rsidRPr="00800402">
        <w:rPr>
          <w:sz w:val="20"/>
        </w:rPr>
        <w:t xml:space="preserve"> </w:t>
      </w:r>
      <w:r w:rsidR="00AC4564" w:rsidRPr="00800402">
        <w:rPr>
          <w:sz w:val="20"/>
        </w:rPr>
        <w:t>20</w:t>
      </w:r>
      <w:r w:rsidR="000300D4" w:rsidRPr="00800402">
        <w:rPr>
          <w:sz w:val="20"/>
        </w:rPr>
        <w:t>1</w:t>
      </w:r>
      <w:r w:rsidR="00F01421">
        <w:rPr>
          <w:sz w:val="20"/>
        </w:rPr>
        <w:t>6</w:t>
      </w:r>
      <w:r w:rsidR="00AC4564" w:rsidRPr="00800402">
        <w:rPr>
          <w:sz w:val="20"/>
        </w:rPr>
        <w:t>.</w:t>
      </w:r>
      <w:r w:rsidR="00D74F41" w:rsidRPr="00800402">
        <w:rPr>
          <w:sz w:val="20"/>
        </w:rPr>
        <w:t xml:space="preserve"> </w:t>
      </w:r>
      <w:r w:rsidR="00AC4564" w:rsidRPr="00800402">
        <w:rPr>
          <w:sz w:val="20"/>
        </w:rPr>
        <w:t>godine</w:t>
      </w:r>
      <w:r w:rsidR="00872151">
        <w:rPr>
          <w:sz w:val="20"/>
        </w:rPr>
        <w:t xml:space="preserve"> podni</w:t>
      </w:r>
      <w:r w:rsidR="00F01421">
        <w:rPr>
          <w:sz w:val="20"/>
        </w:rPr>
        <w:t>o</w:t>
      </w:r>
      <w:r w:rsidR="00872151">
        <w:rPr>
          <w:sz w:val="20"/>
        </w:rPr>
        <w:t xml:space="preserve"> zahtjev za određi</w:t>
      </w:r>
      <w:r w:rsidR="00057AAB">
        <w:rPr>
          <w:sz w:val="20"/>
        </w:rPr>
        <w:t>v</w:t>
      </w:r>
      <w:r w:rsidR="00872151">
        <w:rPr>
          <w:sz w:val="20"/>
        </w:rPr>
        <w:t xml:space="preserve">anjem  nagrade, navodeći da </w:t>
      </w:r>
      <w:r w:rsidR="00872151" w:rsidRPr="00553AF1">
        <w:rPr>
          <w:sz w:val="20"/>
        </w:rPr>
        <w:t xml:space="preserve">je </w:t>
      </w:r>
      <w:r w:rsidR="0046621F">
        <w:rPr>
          <w:sz w:val="20"/>
        </w:rPr>
        <w:t xml:space="preserve">prije 1. rujna 2015. godine </w:t>
      </w:r>
      <w:r w:rsidR="00553AF1" w:rsidRPr="00553AF1">
        <w:rPr>
          <w:sz w:val="20"/>
        </w:rPr>
        <w:t>unovčena sva imovin</w:t>
      </w:r>
      <w:r w:rsidR="00EA19F7" w:rsidRPr="00553AF1">
        <w:rPr>
          <w:sz w:val="20"/>
        </w:rPr>
        <w:t>a</w:t>
      </w:r>
      <w:r w:rsidR="0046621F">
        <w:rPr>
          <w:sz w:val="20"/>
        </w:rPr>
        <w:t>, te da je potrebno odrediti nagradu radi diobe preostale stečajne mase i zaključenja stečajnog postupka.</w:t>
      </w:r>
      <w:r w:rsidR="00057AAB">
        <w:rPr>
          <w:sz w:val="20"/>
        </w:rPr>
        <w:t xml:space="preserve"> </w:t>
      </w:r>
      <w:r w:rsidR="00872151">
        <w:rPr>
          <w:sz w:val="20"/>
        </w:rPr>
        <w:t xml:space="preserve"> </w:t>
      </w:r>
      <w:r w:rsidR="00AC4564" w:rsidRPr="00800402">
        <w:rPr>
          <w:sz w:val="20"/>
        </w:rPr>
        <w:t xml:space="preserve"> </w:t>
      </w:r>
    </w:p>
    <w:p w:rsidRDefault="00680CDE" w:rsidP="006245AD" w:rsidR="00680CDE" w:rsidRPr="0095785F">
      <w:pPr>
        <w:pStyle w:val="Tijeloteksta"/>
        <w:ind w:firstLine="720"/>
        <w:rPr>
          <w:sz w:val="16"/>
          <w:szCs w:val="16"/>
        </w:rPr>
      </w:pPr>
    </w:p>
    <w:p w:rsidRDefault="00AB4A8D" w:rsidP="00AB4A8D" w:rsidR="00AB4A8D" w:rsidRPr="00AB4A8D">
      <w:pPr>
        <w:pStyle w:val="Tijeloteksta"/>
        <w:ind w:firstLine="720"/>
        <w:rPr>
          <w:sz w:val="20"/>
        </w:rPr>
      </w:pPr>
      <w:r w:rsidRPr="00AB4A8D">
        <w:rPr>
          <w:sz w:val="20"/>
        </w:rPr>
        <w:t>Sukladno čl. 94. Stečajnog zakona (NN 71/15, dalje u tekstu: SZ) nagradu za rad stečajnom upravitelju određuje stečajni sudac prema Uredbi kojom se utvrđuju kriteriji i način obračuna nagrade stečajnim upraviteljima. Prema čl. 16. st. 2. Uredbe o kriterijima i načinu obračuna i plaćanja nagrade stečajnim upraviteljima (NN 105/15, dalje u tekstu Uredba 2015) za rad koji je obavljen do stupanja na snagu ove Uredbe 2015, nagrada će se obračunati po pravilima Uredbe o kriterijima i načinu obračuna i plaćanja nagrada stečajnim upraviteljima (NN 189/03, dalje u tekstu: Uredba).</w:t>
      </w:r>
    </w:p>
    <w:p w:rsidRDefault="00AB4A8D" w:rsidP="00AB4A8D" w:rsidR="00AB4A8D" w:rsidRPr="00AB4A8D">
      <w:pPr>
        <w:pStyle w:val="Tijeloteksta"/>
        <w:ind w:firstLine="720"/>
        <w:rPr>
          <w:sz w:val="20"/>
        </w:rPr>
      </w:pPr>
    </w:p>
    <w:p w:rsidRDefault="00AB4A8D" w:rsidP="00547A9A" w:rsidR="00B90695" w:rsidRPr="00800402">
      <w:pPr>
        <w:pStyle w:val="Tijeloteksta"/>
        <w:ind w:firstLine="720"/>
        <w:rPr>
          <w:sz w:val="20"/>
        </w:rPr>
      </w:pPr>
      <w:r w:rsidRPr="00AB4A8D">
        <w:rPr>
          <w:sz w:val="20"/>
        </w:rPr>
        <w:t xml:space="preserve">U konkretnom slučaju radi se o radu koji je stečajni upravitelj obavio </w:t>
      </w:r>
      <w:r w:rsidR="002117FD">
        <w:rPr>
          <w:sz w:val="20"/>
        </w:rPr>
        <w:t>do</w:t>
      </w:r>
      <w:r w:rsidRPr="00AB4A8D">
        <w:rPr>
          <w:sz w:val="20"/>
        </w:rPr>
        <w:t xml:space="preserve"> stupanja na snagu Uredbe 2015.</w:t>
      </w:r>
      <w:r w:rsidRPr="00800402">
        <w:rPr>
          <w:sz w:val="20"/>
        </w:rPr>
        <w:t xml:space="preserve"> </w:t>
      </w:r>
      <w:r w:rsidR="00B3665A" w:rsidRPr="00800402">
        <w:rPr>
          <w:sz w:val="20"/>
        </w:rPr>
        <w:t xml:space="preserve">Prema </w:t>
      </w:r>
      <w:r w:rsidR="007010ED" w:rsidRPr="00800402">
        <w:rPr>
          <w:sz w:val="20"/>
        </w:rPr>
        <w:t>Uredb</w:t>
      </w:r>
      <w:r w:rsidR="00B3665A" w:rsidRPr="00800402">
        <w:rPr>
          <w:sz w:val="20"/>
        </w:rPr>
        <w:t>i</w:t>
      </w:r>
      <w:r w:rsidR="007010ED" w:rsidRPr="00800402">
        <w:rPr>
          <w:sz w:val="20"/>
        </w:rPr>
        <w:t xml:space="preserve"> nagrada stečajnim upraviteljima</w:t>
      </w:r>
      <w:r w:rsidR="00D74F41" w:rsidRPr="00800402">
        <w:rPr>
          <w:sz w:val="20"/>
        </w:rPr>
        <w:t xml:space="preserve"> visina nagrade određuje</w:t>
      </w:r>
      <w:r w:rsidR="00B3665A" w:rsidRPr="00800402">
        <w:rPr>
          <w:sz w:val="20"/>
        </w:rPr>
        <w:t xml:space="preserve"> se</w:t>
      </w:r>
      <w:r w:rsidR="00D74F41" w:rsidRPr="00800402">
        <w:rPr>
          <w:sz w:val="20"/>
        </w:rPr>
        <w:t xml:space="preserve"> </w:t>
      </w:r>
      <w:r w:rsidR="006A5628" w:rsidRPr="00800402">
        <w:rPr>
          <w:sz w:val="20"/>
        </w:rPr>
        <w:t>prema vrijednosti stečajne mase, pa za vrijednost stečajne mase</w:t>
      </w:r>
      <w:r w:rsidR="00EA19F7">
        <w:rPr>
          <w:sz w:val="20"/>
        </w:rPr>
        <w:t xml:space="preserve"> </w:t>
      </w:r>
      <w:r w:rsidR="006A5628" w:rsidRPr="00800402">
        <w:rPr>
          <w:sz w:val="20"/>
        </w:rPr>
        <w:t>od</w:t>
      </w:r>
      <w:r w:rsidR="0077125F">
        <w:rPr>
          <w:sz w:val="20"/>
        </w:rPr>
        <w:t xml:space="preserve"> </w:t>
      </w:r>
      <w:r w:rsidR="004B4452">
        <w:rPr>
          <w:sz w:val="20"/>
        </w:rPr>
        <w:t>1</w:t>
      </w:r>
      <w:r w:rsidR="00BE528B">
        <w:rPr>
          <w:sz w:val="20"/>
        </w:rPr>
        <w:t>0</w:t>
      </w:r>
      <w:r w:rsidR="0077125F">
        <w:rPr>
          <w:sz w:val="20"/>
        </w:rPr>
        <w:t xml:space="preserve">.000,00 do </w:t>
      </w:r>
      <w:r w:rsidR="004B4452">
        <w:rPr>
          <w:sz w:val="20"/>
        </w:rPr>
        <w:t>1</w:t>
      </w:r>
      <w:r w:rsidR="0077125F">
        <w:rPr>
          <w:sz w:val="20"/>
        </w:rPr>
        <w:t>00.000,00 kuna nagrada</w:t>
      </w:r>
      <w:r w:rsidR="006A5628" w:rsidRPr="00800402">
        <w:rPr>
          <w:sz w:val="20"/>
        </w:rPr>
        <w:t xml:space="preserve"> se određuje u visini od </w:t>
      </w:r>
      <w:r w:rsidR="004B4452">
        <w:rPr>
          <w:sz w:val="20"/>
        </w:rPr>
        <w:t>10</w:t>
      </w:r>
      <w:r w:rsidR="006A5628" w:rsidRPr="00800402">
        <w:rPr>
          <w:sz w:val="20"/>
        </w:rPr>
        <w:t xml:space="preserve"> do </w:t>
      </w:r>
      <w:r w:rsidR="004B4452">
        <w:rPr>
          <w:sz w:val="20"/>
        </w:rPr>
        <w:t>15</w:t>
      </w:r>
      <w:r w:rsidR="006A5628" w:rsidRPr="00800402">
        <w:rPr>
          <w:sz w:val="20"/>
        </w:rPr>
        <w:t xml:space="preserve"> posto</w:t>
      </w:r>
      <w:r w:rsidR="0077125F">
        <w:rPr>
          <w:sz w:val="20"/>
        </w:rPr>
        <w:t>.</w:t>
      </w:r>
      <w:r w:rsidR="004B4452">
        <w:rPr>
          <w:sz w:val="20"/>
        </w:rPr>
        <w:t xml:space="preserve"> P</w:t>
      </w:r>
      <w:r w:rsidR="00F8434E">
        <w:rPr>
          <w:sz w:val="20"/>
        </w:rPr>
        <w:t xml:space="preserve">rema izvješću stečajnog upravitelja (list spisa </w:t>
      </w:r>
      <w:r w:rsidR="00452172">
        <w:rPr>
          <w:sz w:val="20"/>
        </w:rPr>
        <w:t>170</w:t>
      </w:r>
      <w:r w:rsidR="00F8434E">
        <w:rPr>
          <w:sz w:val="20"/>
        </w:rPr>
        <w:t xml:space="preserve">) </w:t>
      </w:r>
      <w:r w:rsidR="0077125F" w:rsidRPr="00F8434E">
        <w:rPr>
          <w:sz w:val="20"/>
        </w:rPr>
        <w:t>unovčena stečajna ma</w:t>
      </w:r>
      <w:r w:rsidR="006A5628" w:rsidRPr="00F8434E">
        <w:rPr>
          <w:sz w:val="20"/>
        </w:rPr>
        <w:t>s</w:t>
      </w:r>
      <w:r w:rsidR="0077125F" w:rsidRPr="00F8434E">
        <w:rPr>
          <w:sz w:val="20"/>
        </w:rPr>
        <w:t xml:space="preserve">a iznosi </w:t>
      </w:r>
      <w:r w:rsidR="00452172">
        <w:rPr>
          <w:sz w:val="20"/>
        </w:rPr>
        <w:t>58.639,29 kuna</w:t>
      </w:r>
      <w:r w:rsidR="0077125F">
        <w:rPr>
          <w:sz w:val="20"/>
        </w:rPr>
        <w:t xml:space="preserve">. </w:t>
      </w:r>
      <w:r w:rsidR="007010ED" w:rsidRPr="00800402">
        <w:rPr>
          <w:sz w:val="20"/>
        </w:rPr>
        <w:t>Prilikom određivanja nagrade sud je cijenio</w:t>
      </w:r>
      <w:r w:rsidR="001547B7" w:rsidRPr="00800402">
        <w:rPr>
          <w:sz w:val="20"/>
        </w:rPr>
        <w:t xml:space="preserve"> vrijednost stečajne mase i</w:t>
      </w:r>
      <w:r w:rsidR="007010ED" w:rsidRPr="00800402">
        <w:rPr>
          <w:sz w:val="20"/>
        </w:rPr>
        <w:t xml:space="preserve"> obujam poslova</w:t>
      </w:r>
      <w:r w:rsidR="00B3665A" w:rsidRPr="00800402">
        <w:rPr>
          <w:sz w:val="20"/>
        </w:rPr>
        <w:t>, te potreban</w:t>
      </w:r>
      <w:r w:rsidR="007010ED" w:rsidRPr="00800402">
        <w:rPr>
          <w:sz w:val="20"/>
        </w:rPr>
        <w:t xml:space="preserve"> rad</w:t>
      </w:r>
      <w:r w:rsidR="00D74FB8">
        <w:rPr>
          <w:sz w:val="20"/>
        </w:rPr>
        <w:t>, zalaganje</w:t>
      </w:r>
      <w:r w:rsidR="007010ED" w:rsidRPr="00800402">
        <w:rPr>
          <w:sz w:val="20"/>
        </w:rPr>
        <w:t xml:space="preserve"> </w:t>
      </w:r>
      <w:r w:rsidR="00B3665A" w:rsidRPr="00800402">
        <w:rPr>
          <w:sz w:val="20"/>
        </w:rPr>
        <w:t xml:space="preserve">i rezultate rada </w:t>
      </w:r>
      <w:r w:rsidR="007010ED" w:rsidRPr="00800402">
        <w:rPr>
          <w:sz w:val="20"/>
        </w:rPr>
        <w:t xml:space="preserve">stečajnog upravitelja u ovom predmetu, </w:t>
      </w:r>
      <w:r w:rsidR="00452172">
        <w:rPr>
          <w:sz w:val="20"/>
        </w:rPr>
        <w:t xml:space="preserve">kao i vrijeme </w:t>
      </w:r>
      <w:r w:rsidR="00111A52">
        <w:rPr>
          <w:sz w:val="20"/>
        </w:rPr>
        <w:t>trajanja stečajnog p</w:t>
      </w:r>
      <w:r w:rsidR="00452172">
        <w:rPr>
          <w:sz w:val="20"/>
        </w:rPr>
        <w:t>o</w:t>
      </w:r>
      <w:r w:rsidR="00111A52">
        <w:rPr>
          <w:sz w:val="20"/>
        </w:rPr>
        <w:t>s</w:t>
      </w:r>
      <w:r w:rsidR="00452172">
        <w:rPr>
          <w:sz w:val="20"/>
        </w:rPr>
        <w:t xml:space="preserve">tupka, </w:t>
      </w:r>
      <w:r w:rsidR="00800402" w:rsidRPr="00800402">
        <w:rPr>
          <w:sz w:val="20"/>
        </w:rPr>
        <w:t>pa</w:t>
      </w:r>
      <w:r w:rsidR="007010ED" w:rsidRPr="00800402">
        <w:rPr>
          <w:sz w:val="20"/>
        </w:rPr>
        <w:t xml:space="preserve"> je našao da je za obavljene poslove</w:t>
      </w:r>
      <w:r w:rsidR="00B90695" w:rsidRPr="00800402">
        <w:rPr>
          <w:sz w:val="20"/>
        </w:rPr>
        <w:t>, njihovu složenost</w:t>
      </w:r>
      <w:r w:rsidR="00111A52">
        <w:rPr>
          <w:sz w:val="20"/>
        </w:rPr>
        <w:t xml:space="preserve"> i</w:t>
      </w:r>
      <w:r w:rsidR="00B90695" w:rsidRPr="00800402">
        <w:rPr>
          <w:sz w:val="20"/>
        </w:rPr>
        <w:t xml:space="preserve"> uspješnost, </w:t>
      </w:r>
      <w:r w:rsidR="00800402" w:rsidRPr="00800402">
        <w:rPr>
          <w:sz w:val="20"/>
        </w:rPr>
        <w:t xml:space="preserve">u granicama </w:t>
      </w:r>
      <w:r w:rsidR="000676FE">
        <w:rPr>
          <w:sz w:val="20"/>
        </w:rPr>
        <w:t>prema</w:t>
      </w:r>
      <w:r w:rsidR="00800402" w:rsidRPr="00800402">
        <w:rPr>
          <w:sz w:val="20"/>
        </w:rPr>
        <w:t xml:space="preserve"> Uredbi o kriterijima i načinu obračuna i plaćanja nagrada stečajnim upraviteljima</w:t>
      </w:r>
      <w:r w:rsidR="00047A6B">
        <w:rPr>
          <w:sz w:val="20"/>
        </w:rPr>
        <w:t xml:space="preserve"> i zahtjevu stečajnog upravitelja</w:t>
      </w:r>
      <w:r w:rsidR="00800402" w:rsidRPr="00800402">
        <w:rPr>
          <w:sz w:val="20"/>
        </w:rPr>
        <w:t xml:space="preserve"> </w:t>
      </w:r>
      <w:r w:rsidR="007010ED" w:rsidRPr="00800402">
        <w:rPr>
          <w:sz w:val="20"/>
        </w:rPr>
        <w:t xml:space="preserve">primjerena </w:t>
      </w:r>
      <w:r w:rsidR="00D74FB8">
        <w:rPr>
          <w:sz w:val="20"/>
        </w:rPr>
        <w:t>nagrada u vis</w:t>
      </w:r>
      <w:r w:rsidR="00B7713E">
        <w:rPr>
          <w:sz w:val="20"/>
        </w:rPr>
        <w:t>i</w:t>
      </w:r>
      <w:r w:rsidR="00D74FB8">
        <w:rPr>
          <w:sz w:val="20"/>
        </w:rPr>
        <w:t xml:space="preserve">ni </w:t>
      </w:r>
      <w:r w:rsidR="00111A52">
        <w:rPr>
          <w:sz w:val="20"/>
        </w:rPr>
        <w:t>15</w:t>
      </w:r>
      <w:r w:rsidR="00D74FB8">
        <w:rPr>
          <w:sz w:val="20"/>
        </w:rPr>
        <w:t xml:space="preserve"> posto od unovčene stečajne mase</w:t>
      </w:r>
      <w:r w:rsidR="00800402" w:rsidRPr="00800402">
        <w:rPr>
          <w:sz w:val="20"/>
        </w:rPr>
        <w:t>.</w:t>
      </w:r>
    </w:p>
    <w:p w:rsidRDefault="00800402" w:rsidP="006245AD" w:rsidR="00800402" w:rsidRPr="00800402">
      <w:pPr>
        <w:pStyle w:val="Tijeloteksta"/>
        <w:ind w:firstLine="720"/>
        <w:rPr>
          <w:sz w:val="20"/>
        </w:rPr>
      </w:pPr>
    </w:p>
    <w:p w:rsidRDefault="00913897" w:rsidP="006245AD" w:rsidR="006245AD" w:rsidRPr="00800402">
      <w:pPr>
        <w:pStyle w:val="Tijeloteksta"/>
        <w:ind w:firstLine="720"/>
        <w:rPr>
          <w:sz w:val="20"/>
        </w:rPr>
      </w:pPr>
      <w:r w:rsidRPr="00800402">
        <w:rPr>
          <w:sz w:val="20"/>
        </w:rPr>
        <w:t>Zbog toga je</w:t>
      </w:r>
      <w:r w:rsidR="00680CDE" w:rsidRPr="00800402">
        <w:rPr>
          <w:sz w:val="20"/>
        </w:rPr>
        <w:t>, na temelju spomenutih</w:t>
      </w:r>
      <w:r w:rsidR="0075010C" w:rsidRPr="00800402">
        <w:rPr>
          <w:sz w:val="20"/>
        </w:rPr>
        <w:t xml:space="preserve"> propisa</w:t>
      </w:r>
      <w:r w:rsidR="00680CDE" w:rsidRPr="00800402">
        <w:rPr>
          <w:sz w:val="20"/>
        </w:rPr>
        <w:t>,</w:t>
      </w:r>
      <w:r w:rsidR="0075010C" w:rsidRPr="00800402">
        <w:rPr>
          <w:sz w:val="20"/>
        </w:rPr>
        <w:t xml:space="preserve"> odlučeno kao u izre</w:t>
      </w:r>
      <w:r w:rsidR="00680CDE" w:rsidRPr="00800402">
        <w:rPr>
          <w:sz w:val="20"/>
        </w:rPr>
        <w:t>ci</w:t>
      </w:r>
      <w:r w:rsidR="0075010C" w:rsidRPr="00800402">
        <w:rPr>
          <w:sz w:val="20"/>
        </w:rPr>
        <w:t xml:space="preserve">. </w:t>
      </w:r>
    </w:p>
    <w:p w:rsidRDefault="0075010C" w:rsidR="0075010C" w:rsidRPr="00800402">
      <w:pPr>
        <w:pStyle w:val="Tijeloteksta"/>
        <w:rPr>
          <w:sz w:val="20"/>
        </w:rPr>
      </w:pPr>
    </w:p>
    <w:p w:rsidRDefault="00046DA8" w:rsidP="00C44C41" w:rsidR="00046DA8" w:rsidRPr="00800402">
      <w:pPr>
        <w:pStyle w:val="Tijeloteksta"/>
        <w:jc w:val="center"/>
        <w:rPr>
          <w:b/>
          <w:sz w:val="20"/>
        </w:rPr>
      </w:pPr>
      <w:r w:rsidRPr="00800402">
        <w:rPr>
          <w:b/>
          <w:sz w:val="20"/>
        </w:rPr>
        <w:t xml:space="preserve">U Dubrovniku, </w:t>
      </w:r>
      <w:r w:rsidR="00111A52">
        <w:rPr>
          <w:b/>
          <w:sz w:val="20"/>
        </w:rPr>
        <w:t>15</w:t>
      </w:r>
      <w:r w:rsidR="00F8434E" w:rsidRPr="00F8434E">
        <w:rPr>
          <w:b/>
          <w:sz w:val="20"/>
        </w:rPr>
        <w:t xml:space="preserve">. </w:t>
      </w:r>
      <w:r w:rsidR="00111A52">
        <w:rPr>
          <w:b/>
          <w:sz w:val="20"/>
        </w:rPr>
        <w:t>ožujka</w:t>
      </w:r>
      <w:r w:rsidR="00A44776" w:rsidRPr="00800402">
        <w:rPr>
          <w:b/>
          <w:sz w:val="20"/>
        </w:rPr>
        <w:t xml:space="preserve"> 20</w:t>
      </w:r>
      <w:r w:rsidR="00B3665A" w:rsidRPr="00800402">
        <w:rPr>
          <w:b/>
          <w:sz w:val="20"/>
        </w:rPr>
        <w:t>1</w:t>
      </w:r>
      <w:r w:rsidR="00111A52">
        <w:rPr>
          <w:b/>
          <w:sz w:val="20"/>
        </w:rPr>
        <w:t>6</w:t>
      </w:r>
      <w:r w:rsidR="00A44776" w:rsidRPr="00800402">
        <w:rPr>
          <w:b/>
          <w:sz w:val="20"/>
        </w:rPr>
        <w:t>.</w:t>
      </w:r>
      <w:r w:rsidR="00680CDE" w:rsidRPr="00800402">
        <w:rPr>
          <w:b/>
          <w:sz w:val="20"/>
        </w:rPr>
        <w:t xml:space="preserve"> </w:t>
      </w:r>
      <w:r w:rsidRPr="00800402">
        <w:rPr>
          <w:b/>
          <w:sz w:val="20"/>
        </w:rPr>
        <w:t>godine</w:t>
      </w:r>
    </w:p>
    <w:p w:rsidRDefault="00046DA8" w:rsidR="00046DA8" w:rsidRPr="00800402">
      <w:pPr>
        <w:jc w:val="both"/>
        <w:rPr>
          <w:sz w:val="20"/>
        </w:rPr>
      </w:pPr>
    </w:p>
    <w:p w:rsidRDefault="00046DA8" w:rsidR="00046DA8" w:rsidRPr="00800402">
      <w:pPr>
        <w:jc w:val="both"/>
        <w:rPr>
          <w:b/>
          <w:sz w:val="20"/>
        </w:rPr>
      </w:pP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sz w:val="20"/>
        </w:rPr>
        <w:tab/>
      </w:r>
      <w:r w:rsidRPr="00800402">
        <w:rPr>
          <w:b/>
          <w:sz w:val="20"/>
        </w:rPr>
        <w:t>Sudac:</w:t>
      </w:r>
    </w:p>
    <w:p w:rsidRDefault="00046DA8" w:rsidR="00046DA8" w:rsidRPr="00800402">
      <w:pPr>
        <w:jc w:val="both"/>
        <w:rPr>
          <w:b/>
          <w:sz w:val="20"/>
        </w:rPr>
      </w:pPr>
    </w:p>
    <w:p w:rsidRDefault="00046DA8" w:rsidR="00046DA8" w:rsidRPr="00800402">
      <w:pPr>
        <w:jc w:val="both"/>
        <w:rPr>
          <w:b/>
          <w:sz w:val="20"/>
        </w:rPr>
      </w:pP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</w:r>
      <w:r w:rsidRPr="00800402">
        <w:rPr>
          <w:b/>
          <w:sz w:val="20"/>
        </w:rPr>
        <w:tab/>
        <w:t>Srđan Gavranić</w:t>
      </w:r>
    </w:p>
    <w:p w:rsidRDefault="00497F3C" w:rsidR="00497F3C">
      <w:pPr>
        <w:jc w:val="both"/>
        <w:rPr>
          <w:b/>
          <w:sz w:val="20"/>
        </w:rPr>
      </w:pPr>
    </w:p>
    <w:p w:rsidRDefault="0095785F" w:rsidR="0095785F">
      <w:pPr>
        <w:jc w:val="both"/>
        <w:rPr>
          <w:b/>
          <w:sz w:val="20"/>
        </w:rPr>
      </w:pPr>
    </w:p>
    <w:p w:rsidRDefault="0095785F" w:rsidR="0095785F">
      <w:pPr>
        <w:jc w:val="both"/>
        <w:rPr>
          <w:b/>
          <w:sz w:val="20"/>
        </w:rPr>
      </w:pPr>
    </w:p>
    <w:p w:rsidRDefault="00683430" w:rsidR="00683430" w:rsidRPr="00800402">
      <w:pPr>
        <w:jc w:val="both"/>
        <w:rPr>
          <w:b/>
          <w:sz w:val="20"/>
        </w:rPr>
      </w:pPr>
    </w:p>
    <w:p w:rsidRDefault="00046DA8" w:rsidR="00046DA8" w:rsidRPr="00800402">
      <w:pPr>
        <w:jc w:val="both"/>
        <w:rPr>
          <w:b/>
          <w:sz w:val="20"/>
        </w:rPr>
      </w:pPr>
      <w:r w:rsidRPr="00800402">
        <w:rPr>
          <w:b/>
          <w:sz w:val="20"/>
        </w:rPr>
        <w:lastRenderedPageBreak/>
        <w:t>POUKA O PRAVNOM LIJEKU</w:t>
      </w:r>
    </w:p>
    <w:p w:rsidRDefault="00046DA8" w:rsidR="00046DA8" w:rsidRPr="00800402">
      <w:pPr>
        <w:pStyle w:val="Tijeloteksta2"/>
        <w:rPr>
          <w:sz w:val="20"/>
        </w:rPr>
      </w:pPr>
      <w:r w:rsidRPr="00800402">
        <w:rPr>
          <w:sz w:val="20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046DA8" w:rsidR="00046DA8" w:rsidRPr="00800402">
      <w:pPr>
        <w:jc w:val="both"/>
        <w:rPr>
          <w:b/>
          <w:sz w:val="20"/>
        </w:rPr>
      </w:pPr>
    </w:p>
    <w:p w:rsidRDefault="00046DA8" w:rsidR="00046DA8" w:rsidRPr="00800402">
      <w:pPr>
        <w:jc w:val="both"/>
        <w:rPr>
          <w:b/>
          <w:sz w:val="20"/>
        </w:rPr>
      </w:pPr>
      <w:r w:rsidRPr="00800402">
        <w:rPr>
          <w:b/>
          <w:sz w:val="20"/>
        </w:rPr>
        <w:t>DN-a</w:t>
      </w:r>
      <w:r w:rsidR="00B3665A" w:rsidRPr="00800402">
        <w:rPr>
          <w:b/>
          <w:sz w:val="20"/>
        </w:rPr>
        <w:t xml:space="preserve"> </w:t>
      </w:r>
      <w:r w:rsidR="00B3665A" w:rsidRPr="00800402">
        <w:rPr>
          <w:sz w:val="20"/>
        </w:rPr>
        <w:t>(</w:t>
      </w:r>
      <w:r w:rsidR="00111A52">
        <w:rPr>
          <w:sz w:val="20"/>
        </w:rPr>
        <w:t>15.03</w:t>
      </w:r>
      <w:r w:rsidR="00800402" w:rsidRPr="00800402">
        <w:rPr>
          <w:sz w:val="20"/>
        </w:rPr>
        <w:t>.</w:t>
      </w:r>
      <w:r w:rsidR="00B3665A" w:rsidRPr="00800402">
        <w:rPr>
          <w:sz w:val="20"/>
        </w:rPr>
        <w:t>201</w:t>
      </w:r>
      <w:r w:rsidR="00111A52">
        <w:rPr>
          <w:sz w:val="20"/>
        </w:rPr>
        <w:t>6</w:t>
      </w:r>
      <w:r w:rsidR="00B3665A" w:rsidRPr="00800402">
        <w:rPr>
          <w:sz w:val="20"/>
        </w:rPr>
        <w:t>.g.)</w:t>
      </w:r>
      <w:r w:rsidRPr="00800402">
        <w:rPr>
          <w:b/>
          <w:sz w:val="20"/>
        </w:rPr>
        <w:t>:</w:t>
      </w:r>
    </w:p>
    <w:p w:rsidRDefault="00046DA8" w:rsidR="00046DA8" w:rsidRPr="00800402">
      <w:pPr>
        <w:numPr>
          <w:ilvl w:val="0"/>
          <w:numId w:val="1"/>
        </w:numPr>
        <w:jc w:val="both"/>
        <w:rPr>
          <w:sz w:val="20"/>
        </w:rPr>
      </w:pPr>
      <w:r w:rsidRPr="00800402">
        <w:rPr>
          <w:sz w:val="20"/>
        </w:rPr>
        <w:t>stečajni upravitelj,</w:t>
      </w:r>
    </w:p>
    <w:p w:rsidRDefault="0075010C" w:rsidP="00B3665A" w:rsidR="0075010C" w:rsidRPr="00800402">
      <w:pPr>
        <w:numPr>
          <w:ilvl w:val="0"/>
          <w:numId w:val="1"/>
        </w:numPr>
        <w:jc w:val="both"/>
        <w:rPr>
          <w:sz w:val="20"/>
        </w:rPr>
      </w:pPr>
      <w:r w:rsidRPr="00F8434E">
        <w:rPr>
          <w:sz w:val="20"/>
        </w:rPr>
        <w:t>oglasna ploča,</w:t>
      </w:r>
      <w:r w:rsidR="00F53DF5" w:rsidRPr="00F8434E">
        <w:rPr>
          <w:sz w:val="20"/>
        </w:rPr>
        <w:t xml:space="preserve"> obavijest</w:t>
      </w:r>
      <w:r w:rsidRPr="00800402">
        <w:rPr>
          <w:sz w:val="20"/>
        </w:rPr>
        <w:t xml:space="preserve">. </w:t>
      </w:r>
    </w:p>
    <w:sectPr w:rsidSect="00B3665A" w:rsidR="0075010C" w:rsidRPr="00800402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382FE3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111A52" w:rsidP="00111A52" w:rsidR="00111A52" w:rsidRPr="00111A52">
    <w:pPr>
      <w:pStyle w:val="Naslov1"/>
      <w:rPr>
        <w:sz w:val="20"/>
      </w:rPr>
    </w:pPr>
    <w:r w:rsidRPr="00111A52">
      <w:rPr>
        <w:sz w:val="20"/>
      </w:rPr>
      <w:t>Posl. br. 6-St. 5/2012-76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300D4"/>
    <w:rsid w:val="00046DA8"/>
    <w:rsid w:val="00047A6B"/>
    <w:rsid w:val="00057AAB"/>
    <w:rsid w:val="000676FE"/>
    <w:rsid w:val="000E3576"/>
    <w:rsid w:val="000F4F2C"/>
    <w:rsid w:val="00111A52"/>
    <w:rsid w:val="001220A8"/>
    <w:rsid w:val="00152DA8"/>
    <w:rsid w:val="001547B7"/>
    <w:rsid w:val="00157AD9"/>
    <w:rsid w:val="001951DF"/>
    <w:rsid w:val="001B630C"/>
    <w:rsid w:val="001D2715"/>
    <w:rsid w:val="001E7773"/>
    <w:rsid w:val="002117FD"/>
    <w:rsid w:val="00224AB4"/>
    <w:rsid w:val="002849CE"/>
    <w:rsid w:val="00286244"/>
    <w:rsid w:val="002A0D82"/>
    <w:rsid w:val="002B10B1"/>
    <w:rsid w:val="002B58D6"/>
    <w:rsid w:val="002C599C"/>
    <w:rsid w:val="002F5B96"/>
    <w:rsid w:val="00322D95"/>
    <w:rsid w:val="003455AD"/>
    <w:rsid w:val="00382FE3"/>
    <w:rsid w:val="00411D9A"/>
    <w:rsid w:val="00452172"/>
    <w:rsid w:val="0046621F"/>
    <w:rsid w:val="00497F3C"/>
    <w:rsid w:val="004A78F8"/>
    <w:rsid w:val="004B4452"/>
    <w:rsid w:val="004E2CCB"/>
    <w:rsid w:val="004E33E4"/>
    <w:rsid w:val="004E4784"/>
    <w:rsid w:val="004F29B9"/>
    <w:rsid w:val="00547A9A"/>
    <w:rsid w:val="00553AF1"/>
    <w:rsid w:val="005B72C3"/>
    <w:rsid w:val="005D2CDD"/>
    <w:rsid w:val="00606C7F"/>
    <w:rsid w:val="006245AD"/>
    <w:rsid w:val="00630F5A"/>
    <w:rsid w:val="00642419"/>
    <w:rsid w:val="00646B36"/>
    <w:rsid w:val="00647EB6"/>
    <w:rsid w:val="00680CDE"/>
    <w:rsid w:val="00683430"/>
    <w:rsid w:val="006A5628"/>
    <w:rsid w:val="007010ED"/>
    <w:rsid w:val="00704564"/>
    <w:rsid w:val="00744D1F"/>
    <w:rsid w:val="0075010C"/>
    <w:rsid w:val="00765A73"/>
    <w:rsid w:val="0077125F"/>
    <w:rsid w:val="007831DB"/>
    <w:rsid w:val="0079656A"/>
    <w:rsid w:val="007A743F"/>
    <w:rsid w:val="007B7494"/>
    <w:rsid w:val="00800402"/>
    <w:rsid w:val="008158DD"/>
    <w:rsid w:val="008170C9"/>
    <w:rsid w:val="00847071"/>
    <w:rsid w:val="00852937"/>
    <w:rsid w:val="00855E87"/>
    <w:rsid w:val="00861B3C"/>
    <w:rsid w:val="00867AD6"/>
    <w:rsid w:val="00872151"/>
    <w:rsid w:val="00885DDB"/>
    <w:rsid w:val="00887460"/>
    <w:rsid w:val="008A2273"/>
    <w:rsid w:val="008F01F2"/>
    <w:rsid w:val="00913897"/>
    <w:rsid w:val="0095785F"/>
    <w:rsid w:val="00987422"/>
    <w:rsid w:val="009B2A29"/>
    <w:rsid w:val="00A005F3"/>
    <w:rsid w:val="00A34101"/>
    <w:rsid w:val="00A44776"/>
    <w:rsid w:val="00A572A3"/>
    <w:rsid w:val="00A76A48"/>
    <w:rsid w:val="00AB4A8D"/>
    <w:rsid w:val="00AC4564"/>
    <w:rsid w:val="00AD2A38"/>
    <w:rsid w:val="00B1049D"/>
    <w:rsid w:val="00B3665A"/>
    <w:rsid w:val="00B7713E"/>
    <w:rsid w:val="00B90695"/>
    <w:rsid w:val="00B933D0"/>
    <w:rsid w:val="00BE528B"/>
    <w:rsid w:val="00C44C41"/>
    <w:rsid w:val="00C4691F"/>
    <w:rsid w:val="00C63A31"/>
    <w:rsid w:val="00CA48A6"/>
    <w:rsid w:val="00CF577A"/>
    <w:rsid w:val="00D52F7E"/>
    <w:rsid w:val="00D74F41"/>
    <w:rsid w:val="00D74FB8"/>
    <w:rsid w:val="00DF1D2D"/>
    <w:rsid w:val="00E0394E"/>
    <w:rsid w:val="00E2126F"/>
    <w:rsid w:val="00E44D88"/>
    <w:rsid w:val="00E841D6"/>
    <w:rsid w:val="00EA19F7"/>
    <w:rsid w:val="00EA328F"/>
    <w:rsid w:val="00EB7FE6"/>
    <w:rsid w:val="00F01421"/>
    <w:rsid w:val="00F53DF5"/>
    <w:rsid w:val="00F613C4"/>
    <w:rsid w:val="00F80734"/>
    <w:rsid w:val="00F8434E"/>
    <w:rsid w:val="00FB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FE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FE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F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F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FE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FE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F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F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St-5/2012-76</izvorni_sadrzaj>
    <derivirana_varijabla naziv="DomainObject.Oznaka_1">St-5/2012-76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MELAS, društvo s ograničenom odgovornošću za ugostiteljstvo i trgovinu</izvorni_sadrzaj>
    <derivirana_varijabla naziv="DomainObject.Predmet.ProtustrankaFormated_1">  MELAS, društvo s ograničenom odgovornošću za ugostiteljstvo i trgovinu</derivirana_varijabla>
  </DomainObject.Predmet.ProtustrankaFormated>
  <DomainObject.Predmet.ProtustrankaFormatedOIB>
    <izvorni_sadrzaj>  MELAS, društvo s ograničenom odgovornošću za ugostiteljstvo i trgovinu, OIB 71951892437</izvorni_sadrzaj>
    <derivirana_varijabla naziv="DomainObject.Predmet.ProtustrankaFormatedOIB_1">  MELAS, društvo s ograničenom odgovornošću za ugostiteljstvo i trgovinu, OIB 71951892437</derivirana_varijabla>
  </DomainObject.Predmet.ProtustrankaFormatedOIB>
  <DomainObject.Predmet.ProtustrankaFormatedWithAdress>
    <izvorni_sadrzaj> MELAS, društvo s ograničenom odgovornošću za ugostiteljstvo i trgovinu, Ulica 32,broj 49, 20260 Korčula</izvorni_sadrzaj>
    <derivirana_varijabla naziv="DomainObject.Predmet.ProtustrankaFormatedWithAdress_1"> MELAS, društvo s ograničenom odgovornošću za ugostiteljstvo i trgovinu, Ulica 32,broj 49, 20260 Korčula</derivirana_varijabla>
  </DomainObject.Predmet.ProtustrankaFormatedWithAdress>
  <DomainObject.Predmet.ProtustrankaFormatedWithAdressOIB>
    <izvorni_sadrzaj> MELAS, društvo s ograničenom odgovornošću za ugostiteljstvo i trgovinu, OIB 71951892437, Ulica 32,broj 49, 20260 Korčula</izvorni_sadrzaj>
    <derivirana_varijabla naziv="DomainObject.Predmet.ProtustrankaFormatedWithAdressOIB_1"> MELAS, društvo s ograničenom odgovornošću za ugostiteljstvo i trgovinu, OIB 71951892437, Ulica 32,broj 49, 20260 Korčula</derivirana_varijabla>
  </DomainObject.Predmet.ProtustrankaFormatedWithAdressOIB>
  <DomainObject.Predmet.ProtustrankaWithAdress>
    <izvorni_sadrzaj>MELAS, društvo s ograničenom odgovornošću za ugostiteljstvo i trgovinu Ulica 32,broj 49, 20260 Korčula</izvorni_sadrzaj>
    <derivirana_varijabla naziv="DomainObject.Predmet.ProtustrankaWithAdress_1">MELAS, društvo s ograničenom odgovornošću za ugostiteljstvo i trgovinu Ulica 32,broj 49, 20260 Korčula</derivirana_varijabla>
  </DomainObject.Predmet.ProtustrankaWithAdress>
  <DomainObject.Predmet.ProtustrankaWithAdressOIB>
    <izvorni_sadrzaj>MELAS, društvo s ograničenom odgovornošću za ugostiteljstvo i trgovinu, OIB 71951892437, Ulica 32,broj 49, 20260 Korčula</izvorni_sadrzaj>
    <derivirana_varijabla naziv="DomainObject.Predmet.ProtustrankaWithAdressOIB_1">MELAS, društvo s ograničenom odgovornošću za ugostiteljstvo i trgovinu, OIB 71951892437, Ulica 32,broj 49, 20260 Korčula</derivirana_varijabla>
  </DomainObject.Predmet.ProtustrankaWithAdressOIB>
  <DomainObject.Predmet.ProtustrankaNazivFormated>
    <izvorni_sadrzaj>MELAS, društvo s ograničenom odgovornošću za ugostiteljstvo i trgovinu</izvorni_sadrzaj>
    <derivirana_varijabla naziv="DomainObject.Predmet.ProtustrankaNazivFormated_1">MELAS, društvo s ograničenom odgovornošću za ugostiteljstvo i trgovinu</derivirana_varijabla>
  </DomainObject.Predmet.ProtustrankaNazivFormated>
  <DomainObject.Predmet.ProtustrankaNazivFormatedOIB>
    <izvorni_sadrzaj>MELAS, društvo s ograničenom odgovornošću za ugostiteljstvo i trgovinu, OIB 71951892437</izvorni_sadrzaj>
    <derivirana_varijabla naziv="DomainObject.Predmet.ProtustrankaNazivFormatedOIB_1">MELAS, društvo s ograničenom odgovornošću za ugostiteljstvo i trgovinu, OIB 71951892437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 zastupanog po punomoćniku Županijsko državno odvjetništvo u Dubrovniku</izvorni_sadrzaj>
    <derivirana_varijabla naziv="DomainObject.Predmet.StrankaFormatedOIB_1">  RH,MINISTARSTVO FINANCIJA-POREZNA UPRAVA,PODRUČNI URED DUBROVNIK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</izvorni_sadrzaj>
    <derivirana_varijabla naziv="DomainObject.Predmet.StrankaFormatedWithAdressOIB_1"> RH,MINISTARSTVO FINANCIJA-POREZNA UPRAVA,PODRUČNI URED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</izvorni_sadrzaj>
    <derivirana_varijabla naziv="DomainObject.Predmet.StrankaWithAdressOIB_1">RH,MINISTARSTVO FINANCIJA-POREZNA UPRAVA,PODRUČNI URED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334610.18</izvorni_sadrzaj>
    <derivirana_varijabla naziv="DomainObject.Predmet.TrenutnaVrijednost_1">334610.18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OIB_1">
      <item>RH,MINISTARSTVO FINANCIJA-POREZNA UPRAVA,PODRUČNI URED DUBROVNIK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MELAS, društvo s ograničenom odgovornošću za ugostiteljstvo i trgovinu</item>
    </izvorni_sadrzaj>
    <derivirana_varijabla naziv="DomainObject.Predmet.ProtuStrankaListFormated_1">
      <item>MELAS, društvo s ograničenom odgovornošću za ugostiteljstvo i trgovinu</item>
    </derivirana_varijabla>
  </DomainObject.Predmet.ProtuStrankaListFormated>
  <DomainObject.Predmet.ProtuStrankaListFormatedOIB>
    <izvorni_sadrzaj>
      <item>MELAS, društvo s ograničenom odgovornošću za ugostiteljstvo i trgovinu, OIB 71951892437</item>
    </izvorni_sadrzaj>
    <derivirana_varijabla naziv="DomainObject.Predmet.ProtuStrankaListFormatedOIB_1">
      <item>MELAS, društvo s ograničenom odgovornošću za ugostiteljstvo i trgovinu, OIB 71951892437</item>
    </derivirana_varijabla>
  </DomainObject.Predmet.ProtuStrankaListFormatedOIB>
  <DomainObject.Predmet.ProtuStrankaListFormatedWithAdress>
    <izvorni_sadrzaj>
      <item>MELAS, društvo s ograničenom odgovornošću za ugostiteljstvo i trgovinu, Ulica 32,broj 49, 20260 Korčula</item>
    </izvorni_sadrzaj>
    <derivirana_varijabla naziv="DomainObject.Predmet.ProtuStrankaListFormatedWithAdress_1">
      <item>MELAS, društvo s ograničenom odgovornošću za ugostiteljstvo i trgovinu, Ulica 32,broj 49, 20260 Korčula</item>
    </derivirana_varijabla>
  </DomainObject.Predmet.ProtuStrankaListFormatedWithAdress>
  <DomainObject.Predmet.ProtuStrankaListFormatedWithAdressOIB>
    <izvorni_sadrzaj>
      <item>MELAS, društvo s ograničenom odgovornošću za ugostiteljstvo i trgovinu, OIB 71951892437, Ulica 32,broj 49, 20260 Korčula</item>
    </izvorni_sadrzaj>
    <derivirana_varijabla naziv="DomainObject.Predmet.ProtuStrankaListFormatedWithAdressOIB_1">
      <item>MELAS, društvo s ograničenom odgovornošću za ugostiteljstvo i trgovinu, OIB 71951892437, Ulica 32,broj 49, 20260 Korčula</item>
    </derivirana_varijabla>
  </DomainObject.Predmet.ProtuStrankaListFormatedWithAdressOIB>
  <DomainObject.Predmet.ProtuStrankaListNazivFormated>
    <izvorni_sadrzaj>
      <item>MELAS, društvo s ograničenom odgovornošću za ugostiteljstvo i trgovinu</item>
    </izvorni_sadrzaj>
    <derivirana_varijabla naziv="DomainObject.Predmet.ProtuStrankaListNazivFormated_1">
      <item>MELAS, društvo s ograničenom odgovornošću za ugostiteljstvo i trgovinu</item>
    </derivirana_varijabla>
  </DomainObject.Predmet.ProtuStrankaListNazivFormated>
  <DomainObject.Predmet.ProtuStrankaListNazivFormatedOIB>
    <izvorni_sadrzaj>
      <item>MELAS, društvo s ograničenom odgovornošću za ugostiteljstvo i trgovinu, OIB 71951892437</item>
    </izvorni_sadrzaj>
    <derivirana_varijabla naziv="DomainObject.Predmet.ProtuStrankaListNazivFormatedOIB_1">
      <item>MELAS, društvo s ograničenom odgovornošću za ugostiteljstvo i trgovinu, OIB 71951892437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Zlatni Potok 11, 20000 Dubrovnik</item>
      <item>OTP banka Hrvatska d.d., Ulica Domovinskog rata 3, 23000 Zadar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Zlatni Potok 11, 20000 Dubrovnik</item>
      <item>OTP banka Hrvatska d.d., Ulica Domovinskog rata 3, 23000 Zadar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OIB 36879105664, Zlatni Potok 11, 20000 Dubrovnik</item>
      <item>OTP banka Hrvatska d.d., Ulica Domovinskog rata 3, 23000 Zadar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OIB 36879105664, Zlatni Potok 11, 20000 Dubrovnik</item>
      <item>OTP banka Hrvatska d.d., Ulica Domovinskog rata 3, 23000 Zadar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OstaliListNazivFormated_1">
      <item>Županijsko državno odvjetništvo u Dubrovniku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OstaliListNazivFormated>
  <DomainObject.Predmet.OstaliListNazivFormatedOIB>
    <izvorni_sadrzaj>
      <item>Županijsko državno odvjetništvo u Dubrovniku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izvorni_sadrzaj>
    <derivirana_varijabla naziv="DomainObject.Predmet.OstaliListNazivFormatedOIB_1">
      <item>Županijsko državno odvjetništvo u Dubrovniku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St-5/2012-76</izvorni_sadrzaj>
    <derivirana_varijabla naziv="DomainObject.PoslovniBrojDokumenta_1">St-5/2012-76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MELAS, društvo s ograničenom odgovornošću za ugostiteljstvo i trgovinu</izvorni_sadrzaj>
    <derivirana_varijabla naziv="DomainObject.Predmet.ProtustrankaIDrugi_1">MELAS, društvo s ograničenom odgovornošću za ugostiteljstvo i trgovinu</derivirana_varijabla>
  </DomainObject.Predmet.ProtustrankaIDrugi>
  <DomainObject.Predmet.StrankaIDrugiAdressOIB>
    <izvorni_sadrzaj>RH,MINISTARSTVO FINANCIJA-POREZNA UPRAVA,PODRUČNI URED DUBROVNIK</izvorni_sadrzaj>
    <derivirana_varijabla naziv="DomainObject.Predmet.StrankaIDrugiAdressOIB_1">RH,MINISTARSTVO FINANCIJA-POREZNA UPRAVA,PODRUČNI URED DUBROVNIK</derivirana_varijabla>
  </DomainObject.Predmet.StrankaIDrugiAdressOIB>
  <DomainObject.Predmet.ProtustrankaIDrugiAdressOIB>
    <izvorni_sadrzaj>MELAS, društvo s ograničenom odgovornošću za ugostiteljstvo i trgovinu, OIB 71951892437, Ulica 32,broj 49, 20260 Korčula</izvorni_sadrzaj>
    <derivirana_varijabla naziv="DomainObject.Predmet.ProtustrankaIDrugiAdressOIB_1">MELAS, društvo s ograničenom odgovornošću za ugostiteljstvo i trgovinu, OIB 71951892437, Ulica 32,broj 49,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MELAS, društvo s ograničenom odgovornošću za ugostiteljstvo i trgovinu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SudioniciListNaziv_1">
      <item>Županijsko državno odvjetništvo u Dubrovniku</item>
      <item>RH,MINISTARSTVO FINANCIJA-POREZNA UPRAVA,PODRUČNI URED DUBROVNIK</item>
      <item>MELAS, društvo s ograničenom odgovornošću za ugostiteljstvo i trgovinu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MELAS, društvo s ograničenom odgovornošću za ugostiteljstvo i trgovinu, OIB 71951892437, Ulica 32,broj 49,20260 Korčula</item>
      <item>Ante Brkić, Ulica 32 broj 49,20260 Korčula</item>
      <item>Hypo Alpe Adria bank d.d., Slavonska avenija 6,10000 Zagreb</item>
      <item>FINA DUBROVNIK, Vukovarska 2,20000 Dubrovnik</item>
      <item>Societe Generale Splitska banka d.d., R. Boškovića 16,21000 Split</item>
      <item>Mato Marić, OIB 36879105664, Zlatni Potok 11,20000 Dubrovnik</item>
      <item>OTP banka Hrvatska d.d., Ulica Domovinskog rata 3,23000 Zadar</item>
      <item>Mato Marić, OIB 36879105664, Zlatni Potok 11,20000 Dubrovnik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MELAS, društvo s ograničenom odgovornošću za ugostiteljstvo i trgovinu, OIB 71951892437, Ulica 32,broj 49,20260 Korčula</item>
      <item>Ante Brkić, Ulica 32 broj 49,20260 Korčula</item>
      <item>Hypo Alpe Adria bank d.d., Slavonska avenija 6,10000 Zagreb</item>
      <item>FINA DUBROVNIK, Vukovarska 2,20000 Dubrovnik</item>
      <item>Societe Generale Splitska banka d.d., R. Boškovića 16,21000 Split</item>
      <item>Mato Marić, OIB 36879105664, Zlatni Potok 11,20000 Dubrovnik</item>
      <item>OTP banka Hrvatska d.d., Ulica Domovinskog rata 3,23000 Zadar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71951892437</item>
      <item>, OIB null</item>
      <item>, OIB null</item>
      <item>, OIB null</item>
      <item>, OIB null</item>
      <item>, OIB 36879105664</item>
      <item>, OIB null</item>
      <item>, OIB 36879105664</item>
    </izvorni_sadrzaj>
    <derivirana_varijabla naziv="DomainObject.Predmet.SudioniciListNazivOIB_1">
      <item>, OIB null</item>
      <item>, OIB null</item>
      <item>, OIB 71951892437</item>
      <item>, OIB null</item>
      <item>, OIB null</item>
      <item>, OIB null</item>
      <item>, OIB null</item>
      <item>, OIB 36879105664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459</properties:Words>
  <properties:Characters>2443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2016-03-15T07:31:00Z</dcterms:created>
  <dc:creator>Ante Kačić</dc:creator>
  <cp:lastModifiedBy>Srđan Gavranić</cp:lastModifiedBy>
  <cp:lastPrinted>2016-03-15T08:07:00Z</cp:lastPrinted>
  <dcterms:modified xmlns:xsi="http://www.w3.org/2001/XMLSchema-instance" xsi:type="dcterms:W3CDTF">2016-03-15T08:08:00Z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St-5/2012-76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