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0469" w14:paraId="d05046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4C1DFD">
        <w:t>4990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4C1DFD">
        <w:t>GORTAN-NISKOGRADNJA d.d. Zagreb, Međimurska 21/IV, OIB 39200434324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A604F6" w:rsidP="0057485D" w:rsidR="00A604F6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4C1DFD">
        <w:t>GORTAN-NISKOGRADNJA d.d. Zagreb, Međimurska 21/IV, OIB 39200434324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F23163">
        <w:t>14,</w:t>
      </w:r>
      <w:r w:rsidR="004C1DFD">
        <w:t>05</w:t>
      </w:r>
      <w:r w:rsidR="003E2F24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604F6">
        <w:t>Milan Bariša Obradović, Sveta Nedelja, Srebrnjak 20 B, OIB 45619494339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4C1DFD">
        <w:t>GORTAN-NISKOGRADNJA d.d. Zagreb, Međimurska 21/IV, OIB 39200434324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4C1DFD">
        <w:t>GORTAN-NISKOGRADNJA d.d. Zagreb, Međimurska 21/IV, OIB 39200434324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4C1DFD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4C1DFD">
        <w:t>GORTAN-NISKOGRADNJA d.d. Zagreb, Međimurska 21/IV, OIB 39200434324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4C1DFD">
        <w:t>5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724289">
        <w:t>3</w:t>
      </w:r>
      <w:r w:rsidR="00D919EE">
        <w:t>. veljače</w:t>
      </w:r>
      <w:r w:rsidR="00A15A5B">
        <w:t xml:space="preserve"> 2016</w:t>
      </w:r>
      <w:r w:rsidR="00F23163">
        <w:t>. godine,</w:t>
      </w:r>
      <w:r>
        <w:t xml:space="preserve"> </w:t>
      </w:r>
      <w:r w:rsidR="00F23163">
        <w:t xml:space="preserve">već je </w:t>
      </w:r>
      <w:r w:rsidR="004C1DFD">
        <w:t xml:space="preserve">Javorko Belov, koji je u sudskom registru upisan kao zakonski </w:t>
      </w:r>
      <w:r w:rsidR="00F23163">
        <w:t>zastupnik dužnika</w:t>
      </w:r>
      <w:r w:rsidR="004C1DFD">
        <w:t>, podneskom od 15. veljače 2016. godine izjavio da je na mjesto direktora dao ostavku prije više od pet godina pa da nema nikakvih saznanja o imovini i obvezama društva.</w:t>
      </w:r>
      <w:r w:rsidR="00F23163"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39687C" w:rsidR="009C5541">
      <w:pPr>
        <w:jc w:val="right"/>
      </w:pPr>
      <w:r>
        <w:t xml:space="preserve">                                                                         Goranka Boljkovac</w:t>
      </w:r>
    </w:p>
    <w:p w:rsidRDefault="0039687C" w:rsidP="0039687C" w:rsidR="0039687C">
      <w:pPr>
        <w:jc w:val="right"/>
      </w:pPr>
    </w:p>
    <w:p w:rsidRDefault="0039687C" w:rsidP="0039687C" w:rsidR="0039687C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604F6">
        <w:t>Milan Bariša Obradović</w:t>
      </w:r>
    </w:p>
    <w:sectPr w:rsidSect="004C1DFD" w:rsidR="00416614" w:rsidRPr="00EB6168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8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4C1DFD">
      <w:t>4990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6737E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32763"/>
    <w:rsid w:val="00343119"/>
    <w:rsid w:val="003746BE"/>
    <w:rsid w:val="0039687C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C1DFD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C6561"/>
    <w:rsid w:val="005D042C"/>
    <w:rsid w:val="00610066"/>
    <w:rsid w:val="00623719"/>
    <w:rsid w:val="00652AC8"/>
    <w:rsid w:val="00683588"/>
    <w:rsid w:val="006924BC"/>
    <w:rsid w:val="006932F0"/>
    <w:rsid w:val="006A633C"/>
    <w:rsid w:val="006C3596"/>
    <w:rsid w:val="006E7C62"/>
    <w:rsid w:val="00710EA9"/>
    <w:rsid w:val="0072132F"/>
    <w:rsid w:val="00724289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103A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604F6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7FC0"/>
    <w:rsid w:val="00D275D8"/>
    <w:rsid w:val="00D50CBD"/>
    <w:rsid w:val="00D910B0"/>
    <w:rsid w:val="00D919EE"/>
    <w:rsid w:val="00DA3B26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ED6831"/>
    <w:rsid w:val="00F11929"/>
    <w:rsid w:val="00F17825"/>
    <w:rsid w:val="00F2244C"/>
    <w:rsid w:val="00F23163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6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4990</izvorni_sadrzaj>
    <derivirana_varijabla naziv="DomainObject.Predmet.Broj_1">4990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St-4990/2015</izvorni_sadrzaj>
    <derivirana_varijabla naziv="DomainObject.Predmet.OznakaBroj_1">St-4990/2015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GORTAN-NISKOGRADNJA d.d.</izvorni_sadrzaj>
    <derivirana_varijabla naziv="DomainObject.Predmet.ProtustrankaFormated_1">  GORTAN-NISKOGRADNJA d.d.</derivirana_varijabla>
  </DomainObject.Predmet.ProtustrankaFormated>
  <DomainObject.Predmet.ProtustrankaFormatedOIB>
    <izvorni_sadrzaj>  GORTAN-NISKOGRADNJA d.d., OIB 39200434324</izvorni_sadrzaj>
    <derivirana_varijabla naziv="DomainObject.Predmet.ProtustrankaFormatedOIB_1">  GORTAN-NISKOGRADNJA d.d., OIB 39200434324</derivirana_varijabla>
  </DomainObject.Predmet.ProtustrankaFormatedOIB>
  <DomainObject.Predmet.ProtustrankaFormatedWithAdress>
    <izvorni_sadrzaj> GORTAN-NISKOGRADNJA d.d., Međimurska 21/IV, 10000 Zagreb</izvorni_sadrzaj>
    <derivirana_varijabla naziv="DomainObject.Predmet.ProtustrankaFormatedWithAdress_1"> GORTAN-NISKOGRADNJA d.d., Međimurska 21/IV, 10000 Zagreb</derivirana_varijabla>
  </DomainObject.Predmet.ProtustrankaFormatedWithAdress>
  <DomainObject.Predmet.ProtustrankaFormatedWithAdressOIB>
    <izvorni_sadrzaj> GORTAN-NISKOGRADNJA d.d., OIB 39200434324, Međimurska 21/IV, 10000 Zagreb</izvorni_sadrzaj>
    <derivirana_varijabla naziv="DomainObject.Predmet.ProtustrankaFormatedWithAdressOIB_1"> GORTAN-NISKOGRADNJA d.d., OIB 39200434324, Međimurska 21/IV, 10000 Zagreb</derivirana_varijabla>
  </DomainObject.Predmet.ProtustrankaFormatedWithAdressOIB>
  <DomainObject.Predmet.ProtustrankaWithAdress>
    <izvorni_sadrzaj>GORTAN-NISKOGRADNJA d.d. Međimurska 21/IV, 10000 Zagreb</izvorni_sadrzaj>
    <derivirana_varijabla naziv="DomainObject.Predmet.ProtustrankaWithAdress_1">GORTAN-NISKOGRADNJA d.d. Međimurska 21/IV, 10000 Zagreb</derivirana_varijabla>
  </DomainObject.Predmet.ProtustrankaWithAdress>
  <DomainObject.Predmet.ProtustrankaWithAdressOIB>
    <izvorni_sadrzaj>GORTAN-NISKOGRADNJA d.d., OIB 39200434324, Međimurska 21/IV, 10000 Zagreb</izvorni_sadrzaj>
    <derivirana_varijabla naziv="DomainObject.Predmet.ProtustrankaWithAdressOIB_1">GORTAN-NISKOGRADNJA d.d., OIB 39200434324, Međimurska 21/IV, 10000 Zagreb</derivirana_varijabla>
  </DomainObject.Predmet.ProtustrankaWithAdressOIB>
  <DomainObject.Predmet.ProtustrankaNazivFormated>
    <izvorni_sadrzaj>GORTAN-NISKOGRADNJA d.d.</izvorni_sadrzaj>
    <derivirana_varijabla naziv="DomainObject.Predmet.ProtustrankaNazivFormated_1">GORTAN-NISKOGRADNJA d.d.</derivirana_varijabla>
  </DomainObject.Predmet.ProtustrankaNazivFormated>
  <DomainObject.Predmet.ProtustrankaNazivFormatedOIB>
    <izvorni_sadrzaj>GORTAN-NISKOGRADNJA d.d., OIB 39200434324</izvorni_sadrzaj>
    <derivirana_varijabla naziv="DomainObject.Predmet.ProtustrankaNazivFormatedOIB_1">GORTAN-NISKOGRADNJA d.d., OIB 39200434324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GORTAN-NISKOGRADNJA d.d.</item>
    </izvorni_sadrzaj>
    <derivirana_varijabla naziv="DomainObject.Predmet.ProtuStrankaListFormated_1">
      <item>GORTAN-NISKOGRADNJA d.d.</item>
    </derivirana_varijabla>
  </DomainObject.Predmet.ProtuStrankaListFormated>
  <DomainObject.Predmet.ProtuStrankaListFormatedOIB>
    <izvorni_sadrzaj>
      <item>GORTAN-NISKOGRADNJA d.d., OIB 39200434324</item>
    </izvorni_sadrzaj>
    <derivirana_varijabla naziv="DomainObject.Predmet.ProtuStrankaListFormatedOIB_1">
      <item>GORTAN-NISKOGRADNJA d.d., OIB 39200434324</item>
    </derivirana_varijabla>
  </DomainObject.Predmet.ProtuStrankaListFormatedOIB>
  <DomainObject.Predmet.ProtuStrankaListFormatedWithAdress>
    <izvorni_sadrzaj>
      <item>GORTAN-NISKOGRADNJA d.d., Međimurska 21/IV, 10000 Zagreb</item>
    </izvorni_sadrzaj>
    <derivirana_varijabla naziv="DomainObject.Predmet.ProtuStrankaListFormatedWithAdress_1">
      <item>GORTAN-NISKOGRADNJA d.d., Međimurska 21/IV, 10000 Zagreb</item>
    </derivirana_varijabla>
  </DomainObject.Predmet.ProtuStrankaListFormatedWithAdress>
  <DomainObject.Predmet.ProtuStrankaListFormatedWithAdressOIB>
    <izvorni_sadrzaj>
      <item>GORTAN-NISKOGRADNJA d.d., OIB 39200434324, Međimurska 21/IV, 10000 Zagreb</item>
    </izvorni_sadrzaj>
    <derivirana_varijabla naziv="DomainObject.Predmet.ProtuStrankaListFormatedWithAdressOIB_1">
      <item>GORTAN-NISKOGRADNJA d.d., OIB 39200434324, Međimurska 21/IV, 10000 Zagreb</item>
    </derivirana_varijabla>
  </DomainObject.Predmet.ProtuStrankaListFormatedWithAdressOIB>
  <DomainObject.Predmet.ProtuStrankaListNazivFormated>
    <izvorni_sadrzaj>
      <item>GORTAN-NISKOGRADNJA d.d.</item>
    </izvorni_sadrzaj>
    <derivirana_varijabla naziv="DomainObject.Predmet.ProtuStrankaListNazivFormated_1">
      <item>GORTAN-NISKOGRADNJA d.d.</item>
    </derivirana_varijabla>
  </DomainObject.Predmet.ProtuStrankaListNazivFormated>
  <DomainObject.Predmet.ProtuStrankaListNazivFormatedOIB>
    <izvorni_sadrzaj>
      <item>GORTAN-NISKOGRADNJA d.d., OIB 39200434324</item>
    </izvorni_sadrzaj>
    <derivirana_varijabla naziv="DomainObject.Predmet.ProtuStrankaListNazivFormatedOIB_1">
      <item>GORTAN-NISKOGRADNJA d.d., OIB 39200434324</item>
    </derivirana_varijabla>
  </DomainObject.Predmet.ProtuStrankaListNazivFormatedOIB>
  <DomainObject.Predmet.OstaliListFormated>
    <izvorni_sadrzaj>
      <item>Javorko Belov</item>
    </izvorni_sadrzaj>
    <derivirana_varijabla naziv="DomainObject.Predmet.OstaliListFormated_1">
      <item>Javorko Belov</item>
    </derivirana_varijabla>
  </DomainObject.Predmet.OstaliListFormated>
  <DomainObject.Predmet.OstaliListFormatedOIB>
    <izvorni_sadrzaj>
      <item>Javorko Belov, OIB 62468036508</item>
    </izvorni_sadrzaj>
    <derivirana_varijabla naziv="DomainObject.Predmet.OstaliListFormatedOIB_1">
      <item>Javorko Belov, OIB 62468036508</item>
    </derivirana_varijabla>
  </DomainObject.Predmet.OstaliListFormatedOIB>
  <DomainObject.Predmet.OstaliListFormatedWithAdress>
    <izvorni_sadrzaj>
      <item>Javorko Belov, Supilova 23, 10000 Zagreb</item>
    </izvorni_sadrzaj>
    <derivirana_varijabla naziv="DomainObject.Predmet.OstaliListFormatedWithAdress_1">
      <item>Javorko Belov, Supilova 23, 10000 Zagreb</item>
    </derivirana_varijabla>
  </DomainObject.Predmet.OstaliListFormatedWithAdress>
  <DomainObject.Predmet.OstaliListFormatedWithAdressOIB>
    <izvorni_sadrzaj>
      <item>Javorko Belov, OIB 62468036508, Supilova 23, 10000 Zagreb</item>
    </izvorni_sadrzaj>
    <derivirana_varijabla naziv="DomainObject.Predmet.OstaliListFormatedWithAdressOIB_1">
      <item>Javorko Belov, OIB 62468036508, Supilova 23, 10000 Zagreb</item>
    </derivirana_varijabla>
  </DomainObject.Predmet.OstaliListFormatedWithAdressOIB>
  <DomainObject.Predmet.OstaliListNazivFormated>
    <izvorni_sadrzaj>
      <item>Javorko Belov</item>
    </izvorni_sadrzaj>
    <derivirana_varijabla naziv="DomainObject.Predmet.OstaliListNazivFormated_1">
      <item>Javorko Belov</item>
    </derivirana_varijabla>
  </DomainObject.Predmet.OstaliListNazivFormated>
  <DomainObject.Predmet.OstaliListNazivFormatedOIB>
    <izvorni_sadrzaj>
      <item>Javorko Belov, OIB 62468036508</item>
    </izvorni_sadrzaj>
    <derivirana_varijabla naziv="DomainObject.Predmet.OstaliListNazivFormatedOIB_1">
      <item>Javorko Belov, OIB 62468036508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GORTAN-NISKOGRADNJA d.d.</izvorni_sadrzaj>
    <derivirana_varijabla naziv="DomainObject.Predmet.ProtustrankaIDrugi_1">GORTAN-NISKOGRADNJA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GORTAN-NISKOGRADNJA d.d., OIB 39200434324, Međimurska 21/IV, 10000 Zagreb</izvorni_sadrzaj>
    <derivirana_varijabla naziv="DomainObject.Predmet.ProtustrankaIDrugiAdressOIB_1">GORTAN-NISKOGRADNJA d.d., OIB 39200434324, Međimurska 21/IV,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GORTAN-NISKOGRADNJA d.d.</item>
      <item>FINA Regionalni centar Zagreb</item>
      <item>Javorko Belov</item>
    </izvorni_sadrzaj>
    <derivirana_varijabla naziv="DomainObject.Predmet.SudioniciListNaziv_1">
      <item>GORTAN-NISKOGRADNJA d.d.</item>
      <item>FINA Regionalni centar Zagreb</item>
      <item>Javorko Belov</item>
    </derivirana_varijabla>
  </DomainObject.Predmet.SudioniciListNaziv>
  <DomainObject.Predmet.SudioniciListAdressOIB>
    <izvorni_sadrzaj>
      <item>GORTAN-NISKOGRADNJA d.d., OIB 39200434324, Međimurska 21/IV,10000 Zagreb</item>
      <item>FINA Regionalni centar Zagreb, OIB 85821130368, Trg svibanjskih žrtava 1995. 1,10000 Zagreb</item>
      <item>Javorko Belov, OIB 62468036508, Supilova 23,10000 Zagreb</item>
    </izvorni_sadrzaj>
    <derivirana_varijabla naziv="DomainObject.Predmet.SudioniciListAdressOIB_1">
      <item>GORTAN-NISKOGRADNJA d.d., OIB 39200434324, Međimurska 21/IV,10000 Zagreb</item>
      <item>FINA Regionalni centar Zagreb, OIB 85821130368, Trg svibanjskih žrtava 1995. 1,10000 Zagreb</item>
      <item>Javorko Belov, OIB 62468036508, Supilova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39200434324</item>
      <item>, OIB 85821130368</item>
      <item>, OIB 62468036508</item>
    </izvorni_sadrzaj>
    <derivirana_varijabla naziv="DomainObject.Predmet.SudioniciListNazivOIB_1">
      <item>, OIB 39200434324</item>
      <item>, OIB 85821130368</item>
      <item>, OIB 62468036508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3426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2016-04-11T12:06:00Z</dcterms:created>
  <dc:creator>gboljkovac</dc:creator>
  <cp:lastModifiedBy>Goranka Boljkovac</cp:lastModifiedBy>
  <cp:lastPrinted>2016-04-11T12:06:00Z</cp:lastPrinted>
  <dcterms:modified xmlns:xsi="http://www.w3.org/2001/XMLSchema-instance" xsi:type="dcterms:W3CDTF">2016-04-11T12:06:00Z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