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3dbbe23" w14:textId="3dbbe23">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A5D53">
        <w:t>1715</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0A5D53" w:rsidR="000A5D53">
        <w:t>NOVOTEK MONT j.d.o.o.</w:t>
      </w:r>
      <w:r w:rsidR="008575D9">
        <w:t xml:space="preserve">, </w:t>
      </w:r>
      <w:r w:rsidR="00F52B77">
        <w:t xml:space="preserve">Zagreb, </w:t>
      </w:r>
      <w:r w:rsidR="000A5D53">
        <w:t>Ilica 253</w:t>
      </w:r>
      <w:r w:rsidR="00654267">
        <w:t>,</w:t>
      </w:r>
      <w:r w:rsidRPr="009F28D5" w:rsidR="00D9267E">
        <w:t xml:space="preserve"> OIB </w:t>
      </w:r>
      <w:r w:rsidRPr="000A5D53" w:rsidR="000A5D53">
        <w:t>48802002984</w:t>
      </w:r>
      <w:r w:rsidRPr="009F28D5" w:rsidR="00D9267E">
        <w:t>,</w:t>
      </w:r>
      <w:r w:rsidRPr="009F28D5" w:rsidR="00F65036">
        <w:t xml:space="preserve"> </w:t>
      </w:r>
      <w:r w:rsidRPr="009F28D5" w:rsidR="000A2CA0">
        <w:t xml:space="preserve">dana </w:t>
      </w:r>
      <w:r w:rsidR="00014351">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0A5D53" w:rsidR="00693674">
        <w:t>NOVOTEK MONT j.d.o.o.</w:t>
      </w:r>
      <w:r w:rsidR="00693674">
        <w:t>, Zagreb, Ilica 253,</w:t>
      </w:r>
      <w:r w:rsidRPr="009F28D5" w:rsidR="00693674">
        <w:t xml:space="preserve"> OIB </w:t>
      </w:r>
      <w:r w:rsidRPr="000A5D53" w:rsidR="00693674">
        <w:t>48802002984</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0A5D53" w:rsidR="00693674">
        <w:t>NOVOTEK MONT j.d.o.o.</w:t>
      </w:r>
      <w:r w:rsidR="00693674">
        <w:t>, Zagreb, Ilica 253,</w:t>
      </w:r>
      <w:r w:rsidRPr="009F28D5" w:rsidR="00693674">
        <w:t xml:space="preserve"> OIB </w:t>
      </w:r>
      <w:r w:rsidRPr="000A5D53" w:rsidR="00693674">
        <w:t>48802002984</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693674">
      <w:pPr>
        <w:jc w:val="both"/>
        <w:rPr>
          <w:b/>
        </w:rPr>
      </w:pPr>
      <w:r>
        <w:rPr>
          <w:b/>
        </w:rPr>
        <w:t>22</w:t>
      </w:r>
      <w:r w:rsidR="005E0468">
        <w:rPr>
          <w:b/>
        </w:rPr>
        <w:t>. listopada</w:t>
      </w:r>
      <w:r w:rsidR="009F28D5">
        <w:rPr>
          <w:b/>
        </w:rPr>
        <w:t xml:space="preserve"> </w:t>
      </w:r>
      <w:r w:rsidR="00B602B5">
        <w:rPr>
          <w:b/>
        </w:rPr>
        <w:t>201</w:t>
      </w:r>
      <w:r w:rsidR="009F28D5">
        <w:rPr>
          <w:b/>
        </w:rPr>
        <w:t>9</w:t>
      </w:r>
      <w:r w:rsidRPr="00C254D4" w:rsidR="000A2CA0">
        <w:rPr>
          <w:b/>
        </w:rPr>
        <w:t xml:space="preserve">. godine u </w:t>
      </w:r>
      <w:r w:rsidR="008575D9">
        <w:rPr>
          <w:b/>
        </w:rPr>
        <w:t>9,40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592981" w:rsidP="00F8531A" w:rsidRDefault="000A2CA0">
      <w:r w:rsidRPr="00C254D4">
        <w:t>- dužnik</w:t>
      </w:r>
      <w:r w:rsidRPr="00BC4823" w:rsidR="00BC4823">
        <w:t xml:space="preserve"> </w:t>
      </w:r>
      <w:r w:rsidRPr="000A5D53" w:rsidR="00693674">
        <w:t>NOVOTEK MONT j.d.o.o.</w:t>
      </w:r>
      <w:r w:rsidR="00693674">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693674">
        <w:t>Drago Paliska</w:t>
      </w:r>
    </w:p>
    <w:p w:rsidR="000A2CA0" w:rsidP="000A2CA0" w:rsidRDefault="000A2CA0">
      <w:r w:rsidRPr="004E2A47">
        <w:t>- FINA</w:t>
      </w:r>
    </w:p>
    <w:p w:rsidR="004110EA" w:rsidP="000A2CA0" w:rsidRDefault="000B5B8A">
      <w:r>
        <w:t xml:space="preserve">- </w:t>
      </w:r>
      <w:r w:rsidR="00DA3EFB">
        <w:t>Raiffeisenbank Austria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2E58AF">
        <w:t>1</w:t>
      </w:r>
      <w:r w:rsidR="00693674">
        <w:t>9</w:t>
      </w:r>
      <w:r w:rsidR="00592981">
        <w:t>. srpnja</w:t>
      </w:r>
      <w:r w:rsidR="000F5B06">
        <w:t xml:space="preserve"> 201</w:t>
      </w:r>
      <w:r w:rsidR="00AC0328">
        <w:t>9</w:t>
      </w:r>
      <w:r w:rsidRPr="00C254D4">
        <w:t>. prijedlog za otvaranje stečajnog postupka nad dužnikom</w:t>
      </w:r>
      <w:r w:rsidR="000E2903">
        <w:t xml:space="preserve"> </w:t>
      </w:r>
      <w:r w:rsidRPr="000A5D53" w:rsidR="00693674">
        <w:t>NOVOTEK MONT j.d.o.o.</w:t>
      </w:r>
      <w:r w:rsidR="00693674">
        <w:t>, Zagreb, Ilica 253,</w:t>
      </w:r>
      <w:r w:rsidRPr="009F28D5" w:rsidR="00693674">
        <w:t xml:space="preserve"> OIB </w:t>
      </w:r>
      <w:r w:rsidRPr="000A5D53" w:rsidR="00693674">
        <w:t>48802002984</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575D9">
        <w:t>1</w:t>
      </w:r>
      <w:r w:rsidR="00693674">
        <w:t>7</w:t>
      </w:r>
      <w:r w:rsidR="00592981">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93674">
        <w:t>261.772,55</w:t>
      </w:r>
      <w:r w:rsidR="000518E3">
        <w:t xml:space="preserve"> kn, te da dužnik ima </w:t>
      </w:r>
      <w:r w:rsidR="00693674">
        <w:t>85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592981">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8575D9">
        <w:t>1</w:t>
      </w:r>
      <w:r w:rsidR="00693674">
        <w:t>7</w:t>
      </w:r>
      <w:r w:rsidR="00592981">
        <w:t>. srpnja</w:t>
      </w:r>
      <w:r w:rsidR="00D753EE">
        <w:t xml:space="preserve"> 2019</w:t>
      </w:r>
      <w:r>
        <w:t>. ima zaplijenjena novčana sredstva u iznosu od</w:t>
      </w:r>
      <w:r w:rsidR="003A03C9">
        <w:t xml:space="preserve"> </w:t>
      </w:r>
      <w:r w:rsidR="00693674">
        <w:t>5.000,00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1435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592981" w:rsidP="005058C0" w:rsidRDefault="00D753EE">
      <w:pPr>
        <w:tabs>
          <w:tab w:val="left" w:pos="6900"/>
        </w:tabs>
      </w:pPr>
      <w:r>
        <w:t xml:space="preserve">1. </w:t>
      </w:r>
      <w:r w:rsidRPr="000A5D53" w:rsidR="00693674">
        <w:t>NOVOTEK MONT j.d.o.o.</w:t>
      </w:r>
      <w:r w:rsidR="00693674">
        <w:t>, Zagreb, Ilica 253</w:t>
      </w:r>
    </w:p>
    <w:p w:rsidRPr="00205F2D" w:rsidR="00D753EE" w:rsidP="005058C0" w:rsidRDefault="00D753EE">
      <w:pPr>
        <w:tabs>
          <w:tab w:val="left" w:pos="6900"/>
        </w:tabs>
      </w:pPr>
      <w:r>
        <w:t xml:space="preserve">2. </w:t>
      </w:r>
      <w:r w:rsidR="00693674">
        <w:t>Drago Paliska, Zagreb, Putine 10/C</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3EFD" w:rsidRDefault="00BA3EFD">
      <w:r>
        <w:separator/>
      </w:r>
    </w:p>
  </w:endnote>
  <w:endnote w:type="continuationSeparator" w:id="0">
    <w:p w:rsidR="00BA3EFD" w:rsidRDefault="00BA3EF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3EFD" w:rsidRDefault="00BA3EFD">
      <w:r>
        <w:separator/>
      </w:r>
    </w:p>
  </w:footnote>
  <w:footnote w:type="continuationSeparator" w:id="0">
    <w:p w:rsidR="00BA3EFD" w:rsidRDefault="00BA3EF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C5B9A">
      <w:rPr>
        <w:rStyle w:val="Brojstranice"/>
        <w:noProof/>
      </w:rPr>
      <w:t>3</w:t>
    </w:r>
    <w:r>
      <w:rPr>
        <w:rStyle w:val="Brojstranice"/>
      </w:rPr>
      <w:fldChar w:fldCharType="end"/>
    </w:r>
  </w:p>
  <w:p w:rsidR="00874E6C" w:rsidP="00CE1F46" w:rsidRDefault="00CE1F46">
    <w:pPr>
      <w:pStyle w:val="Zaglavlje"/>
      <w:jc w:val="right"/>
    </w:pPr>
    <w:r>
      <w:t>4 St-</w:t>
    </w:r>
    <w:r w:rsidR="00014351">
      <w:t>1</w:t>
    </w:r>
    <w:r w:rsidR="00693674">
      <w:t>715</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14351"/>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A5D53"/>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E58AF"/>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66BDC"/>
    <w:rsid w:val="00570E39"/>
    <w:rsid w:val="0057760D"/>
    <w:rsid w:val="00577E06"/>
    <w:rsid w:val="00577EFC"/>
    <w:rsid w:val="00586D0A"/>
    <w:rsid w:val="00592981"/>
    <w:rsid w:val="005961B4"/>
    <w:rsid w:val="005A562D"/>
    <w:rsid w:val="005B7ABF"/>
    <w:rsid w:val="005C0CD8"/>
    <w:rsid w:val="005C1B64"/>
    <w:rsid w:val="005C2F92"/>
    <w:rsid w:val="005C5B9A"/>
    <w:rsid w:val="005C6BCD"/>
    <w:rsid w:val="005D310A"/>
    <w:rsid w:val="005E0468"/>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93674"/>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575D9"/>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0A7A"/>
    <w:rsid w:val="00906436"/>
    <w:rsid w:val="0090707B"/>
    <w:rsid w:val="00913005"/>
    <w:rsid w:val="00937A73"/>
    <w:rsid w:val="00940B1D"/>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92B"/>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83AD3"/>
    <w:rsid w:val="00BA1C62"/>
    <w:rsid w:val="00BA3EFD"/>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2B77"/>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5C5B9A"/>
    <w:rPr>
      <w:color w:val="808080"/>
      <w:bdr w:val="none" w:color="auto" w:sz="0" w:space="0"/>
      <w:shd w:val="clear" w:color="auto" w:fill="auto"/>
    </w:rPr>
  </w:style>
  <w:style w:type="character" w:styleId="eSPISCCParagraphDefaultFont" w:customStyle="true">
    <w:name w:val="eSPIS_CC_Paragraph Default Font"/>
    <w:basedOn w:val="Zadanifontodlomka"/>
    <w:rsid w:val="005C5B9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C5B9A"/>
    <w:rPr>
      <w:bdr w:val="none" w:color="auto" w:sz="0" w:space="0"/>
      <w:shd w:val="clear" w:color="auto" w:fill="FFFFCC"/>
      <w:lang w:val="hr-HR"/>
    </w:rPr>
  </w:style>
  <w:style w:type="character" w:styleId="PozadinaSvijetloCrvena" w:customStyle="true">
    <w:name w:val="Pozadina_SvijetloCrvena"/>
    <w:basedOn w:val="eSPISCCParagraphDefaultFont"/>
    <w:rsid w:val="005C5B9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C5B9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5B9A"/>
    <w:rPr>
      <w:color w:val="808080"/>
      <w:bdr w:color="auto" w:space="0" w:sz="0" w:val="none"/>
      <w:shd w:color="auto" w:fill="auto" w:val="clear"/>
    </w:rPr>
  </w:style>
  <w:style w:customStyle="1" w:styleId="eSPISCCParagraphDefaultFont" w:type="character">
    <w:name w:val="eSPIS_CC_Paragraph Default Font"/>
    <w:basedOn w:val="Zadanifontodlomka"/>
    <w:rsid w:val="005C5B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5B9A"/>
    <w:rPr>
      <w:bdr w:color="auto" w:space="0" w:sz="0" w:val="none"/>
      <w:shd w:color="auto" w:fill="FFFFCC" w:val="clear"/>
      <w:lang w:val="hr-HR"/>
    </w:rPr>
  </w:style>
  <w:style w:customStyle="1" w:styleId="PozadinaSvijetloCrvena" w:type="character">
    <w:name w:val="Pozadina_SvijetloCrvena"/>
    <w:basedOn w:val="eSPISCCParagraphDefaultFont"/>
    <w:rsid w:val="005C5B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5B9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1715</izvorni_sadrzaj>
    <derivirana_varijabla naziv="DomainObject.Predmet.Broj_1">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St-1715/2019</izvorni_sadrzaj>
    <derivirana_varijabla naziv="DomainObject.Predmet.OznakaBroj_1">St-1715/2019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NOVOTEK MONT jednostavno društvo s ograničenom odgovornošću za graditeljstvo,  trgovinu i usluge</izvorni_sadrzaj>
    <derivirana_varijabla naziv="DomainObject.Predmet.ProtustrankaFormated_1">  NOVOTEK MONT jednostavno društvo s ograničenom odgovornošću za graditeljstvo,  trgovinu i usluge</derivirana_varijabla>
  </DomainObject.Predmet.ProtustrankaFormated>
  <DomainObject.Predmet.ProtustrankaFormatedOIB>
    <izvorni_sadrzaj>  NOVOTEK MONT jednostavno društvo s ograničenom odgovornošću za graditeljstvo,  trgovinu i usluge, OIB 48802002984</izvorni_sadrzaj>
    <derivirana_varijabla naziv="DomainObject.Predmet.ProtustrankaFormatedOIB_1">  NOVOTEK MONT jednostavno društvo s ograničenom odgovornošću za graditeljstvo,  trgovinu i usluge, OIB 48802002984</derivirana_varijabla>
  </DomainObject.Predmet.ProtustrankaFormatedOIB>
  <DomainObject.Predmet.ProtustrankaFormatedWithAdress>
    <izvorni_sadrzaj> NOVOTEK MONT jednostavno društvo s ograničenom odgovornošću za graditeljstvo,  trgovinu i usluge, Ilica 253, 10000 Zagreb</izvorni_sadrzaj>
    <derivirana_varijabla naziv="DomainObject.Predmet.ProtustrankaFormatedWithAdress_1"> NOVOTEK MONT jednostavno društvo s ograničenom odgovornošću za graditeljstvo,  trgovinu i usluge, Ilica 253, 10000 Zagreb</derivirana_varijabla>
  </DomainObject.Predmet.ProtustrankaFormatedWithAdress>
  <DomainObject.Predmet.ProtustrankaFormatedWithAdressOIB>
    <izvorni_sadrzaj> NOVOTEK MONT jednostavno društvo s ograničenom odgovornošću za graditeljstvo,  trgovinu i usluge, OIB 48802002984, Ilica 253, 10000 Zagreb</izvorni_sadrzaj>
    <derivirana_varijabla naziv="DomainObject.Predmet.ProtustrankaFormatedWithAdressOIB_1"> NOVOTEK MONT jednostavno društvo s ograničenom odgovornošću za graditeljstvo,  trgovinu i usluge, OIB 48802002984, Ilica 253, 10000 Zagreb</derivirana_varijabla>
  </DomainObject.Predmet.ProtustrankaFormatedWithAdressOIB>
  <DomainObject.Predmet.ProtustrankaWithAdress>
    <izvorni_sadrzaj>NOVOTEK MONT jednostavno društvo s ograničenom odgovornošću za graditeljstvo,  trgovinu i usluge Ilica 253, 10000 Zagreb</izvorni_sadrzaj>
    <derivirana_varijabla naziv="DomainObject.Predmet.ProtustrankaWithAdress_1">NOVOTEK MONT jednostavno društvo s ograničenom odgovornošću za graditeljstvo,  trgovinu i usluge Ilica 253, 10000 Zagreb</derivirana_varijabla>
  </DomainObject.Predmet.ProtustrankaWithAdress>
  <DomainObject.Predmet.ProtustrankaWithAdressOIB>
    <izvorni_sadrzaj>NOVOTEK MONT jednostavno društvo s ograničenom odgovornošću za graditeljstvo,  trgovinu i usluge, OIB 48802002984, Ilica 253, 10000 Zagreb</izvorni_sadrzaj>
    <derivirana_varijabla naziv="DomainObject.Predmet.ProtustrankaWithAdressOIB_1">NOVOTEK MONT jednostavno društvo s ograničenom odgovornošću za graditeljstvo,  trgovinu i usluge, OIB 48802002984, Ilica 253, 10000 Zagreb</derivirana_varijabla>
  </DomainObject.Predmet.ProtustrankaWithAdressOIB>
  <DomainObject.Predmet.ProtustrankaNazivFormated>
    <izvorni_sadrzaj>NOVOTEK MONT jednostavno društvo s ograničenom odgovornošću za graditeljstvo,  trgovinu i usluge</izvorni_sadrzaj>
    <derivirana_varijabla naziv="DomainObject.Predmet.ProtustrankaNazivFormated_1">NOVOTEK MONT jednostavno društvo s ograničenom odgovornošću za graditeljstvo,  trgovinu i usluge</derivirana_varijabla>
  </DomainObject.Predmet.ProtustrankaNazivFormated>
  <DomainObject.Predmet.ProtustrankaNazivFormatedOIB>
    <izvorni_sadrzaj>NOVOTEK MONT jednostavno društvo s ograničenom odgovornošću za graditeljstvo,  trgovinu i usluge, OIB 48802002984</izvorni_sadrzaj>
    <derivirana_varijabla naziv="DomainObject.Predmet.ProtustrankaNazivFormatedOIB_1">NOVOTEK MONT jednostavno društvo s ograničenom odgovornošću za graditeljstvo,  trgovinu i usluge, OIB 48802002984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NOVOTEK MONT jednostavno društvo s ograničenom odgovornošću za graditeljstvo,  trgovinu i usluge</item>
    </izvorni_sadrzaj>
    <derivirana_varijabla naziv="DomainObject.Predmet.ProtuStrankaListFormated_1">
      <item>NOVOTEK MONT jednostavno društvo s ograničenom odgovornošću za graditeljstvo,  trgovinu i usluge</item>
    </derivirana_varijabla>
  </DomainObject.Predmet.ProtuStrankaListFormated>
  <DomainObject.Predmet.ProtuStrankaListFormatedOIB>
    <izvorni_sadrzaj>
      <item>NOVOTEK MONT jednostavno društvo s ograničenom odgovornošću za graditeljstvo,  trgovinu i usluge, OIB 48802002984</item>
    </izvorni_sadrzaj>
    <derivirana_varijabla naziv="DomainObject.Predmet.ProtuStrankaListFormatedOIB_1">
      <item>NOVOTEK MONT jednostavno društvo s ograničenom odgovornošću za graditeljstvo,  trgovinu i usluge, OIB 48802002984</item>
    </derivirana_varijabla>
  </DomainObject.Predmet.ProtuStrankaListFormatedOIB>
  <DomainObject.Predmet.ProtuStrankaListFormatedWithAdress>
    <izvorni_sadrzaj>
      <item>NOVOTEK MONT jednostavno društvo s ograničenom odgovornošću za graditeljstvo,  trgovinu i usluge, Ilica 253, 10000 Zagreb</item>
    </izvorni_sadrzaj>
    <derivirana_varijabla naziv="DomainObject.Predmet.ProtuStrankaListFormatedWithAdress_1">
      <item>NOVOTEK MONT jednostavno društvo s ograničenom odgovornošću za graditeljstvo,  trgovinu i usluge, Ilica 253, 10000 Zagreb</item>
    </derivirana_varijabla>
  </DomainObject.Predmet.ProtuStrankaListFormatedWithAdress>
  <DomainObject.Predmet.ProtuStrankaListFormatedWithAdressOIB>
    <izvorni_sadrzaj>
      <item>NOVOTEK MONT jednostavno društvo s ograničenom odgovornošću za graditeljstvo,  trgovinu i usluge, OIB 48802002984, Ilica 253, 10000 Zagreb</item>
    </izvorni_sadrzaj>
    <derivirana_varijabla naziv="DomainObject.Predmet.ProtuStrankaListFormatedWithAdressOIB_1">
      <item>NOVOTEK MONT jednostavno društvo s ograničenom odgovornošću za graditeljstvo,  trgovinu i usluge, OIB 48802002984, Ilica 253, 10000 Zagreb</item>
    </derivirana_varijabla>
  </DomainObject.Predmet.ProtuStrankaListFormatedWithAdressOIB>
  <DomainObject.Predmet.ProtuStrankaListNazivFormated>
    <izvorni_sadrzaj>
      <item>NOVOTEK MONT jednostavno društvo s ograničenom odgovornošću za graditeljstvo,  trgovinu i usluge</item>
    </izvorni_sadrzaj>
    <derivirana_varijabla naziv="DomainObject.Predmet.ProtuStrankaListNazivFormated_1">
      <item>NOVOTEK MONT jednostavno društvo s ograničenom odgovornošću za graditeljstvo,  trgovinu i usluge</item>
    </derivirana_varijabla>
  </DomainObject.Predmet.ProtuStrankaListNazivFormated>
  <DomainObject.Predmet.ProtuStrankaListNazivFormatedOIB>
    <izvorni_sadrzaj>
      <item>NOVOTEK MONT jednostavno društvo s ograničenom odgovornošću za graditeljstvo,  trgovinu i usluge, OIB 48802002984</item>
    </izvorni_sadrzaj>
    <derivirana_varijabla naziv="DomainObject.Predmet.ProtuStrankaListNazivFormatedOIB_1">
      <item>NOVOTEK MONT jednostavno društvo s ograničenom odgovornošću za graditeljstvo,  trgovinu i usluge, OIB 48802002984</item>
    </derivirana_varijabla>
  </DomainObject.Predmet.ProtuStrankaListNazivFormatedOIB>
  <DomainObject.Predmet.OstaliListFormated>
    <izvorni_sadrzaj>
      <item>Drago Paliska</item>
    </izvorni_sadrzaj>
    <derivirana_varijabla naziv="DomainObject.Predmet.OstaliListFormated_1">
      <item>Drago Paliska</item>
    </derivirana_varijabla>
  </DomainObject.Predmet.OstaliListFormated>
  <DomainObject.Predmet.OstaliListFormatedOIB>
    <izvorni_sadrzaj>
      <item>Drago Paliska, OIB 98395359298</item>
    </izvorni_sadrzaj>
    <derivirana_varijabla naziv="DomainObject.Predmet.OstaliListFormatedOIB_1">
      <item>Drago Paliska, OIB 98395359298</item>
    </derivirana_varijabla>
  </DomainObject.Predmet.OstaliListFormatedOIB>
  <DomainObject.Predmet.OstaliListFormatedWithAdress>
    <izvorni_sadrzaj>
      <item>Drago Paliska, Putine 10 C, 10000 Zagreb</item>
    </izvorni_sadrzaj>
    <derivirana_varijabla naziv="DomainObject.Predmet.OstaliListFormatedWithAdress_1">
      <item>Drago Paliska, Putine 10 C, 10000 Zagreb</item>
    </derivirana_varijabla>
  </DomainObject.Predmet.OstaliListFormatedWithAdress>
  <DomainObject.Predmet.OstaliListFormatedWithAdressOIB>
    <izvorni_sadrzaj>
      <item>Drago Paliska, OIB 98395359298, Putine 10 C, 10000 Zagreb</item>
    </izvorni_sadrzaj>
    <derivirana_varijabla naziv="DomainObject.Predmet.OstaliListFormatedWithAdressOIB_1">
      <item>Drago Paliska, OIB 98395359298, Putine 10 C, 10000 Zagreb</item>
    </derivirana_varijabla>
  </DomainObject.Predmet.OstaliListFormatedWithAdressOIB>
  <DomainObject.Predmet.OstaliListNazivFormated>
    <izvorni_sadrzaj>
      <item>Drago Paliska</item>
    </izvorni_sadrzaj>
    <derivirana_varijabla naziv="DomainObject.Predmet.OstaliListNazivFormated_1">
      <item>Drago Paliska</item>
    </derivirana_varijabla>
  </DomainObject.Predmet.OstaliListNazivFormated>
  <DomainObject.Predmet.OstaliListNazivFormatedOIB>
    <izvorni_sadrzaj>
      <item>Drago Paliska, OIB 98395359298</item>
    </izvorni_sadrzaj>
    <derivirana_varijabla naziv="DomainObject.Predmet.OstaliListNazivFormatedOIB_1">
      <item>Drago Paliska, OIB 98395359298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NOVOTEK MONT jednostavno društvo s ograničenom odgovornošću za graditeljstvo,  trgovinu i usluge</izvorni_sadrzaj>
    <derivirana_varijabla naziv="DomainObject.Predmet.ProtustrankaIDrugi_1">NOVOTEK MONT jednostavno društvo s ograničenom odgovornošću za graditeljstvo,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NOVOTEK MONT jednostavno društvo s ograničenom odgovornošću za graditeljstvo,  trgovinu i usluge, OIB 48802002984, Ilica 253, 10000 Zagreb</izvorni_sadrzaj>
    <derivirana_varijabla naziv="DomainObject.Predmet.ProtustrankaIDrugiAdressOIB_1">NOVOTEK MONT jednostavno društvo s ograničenom odgovornošću za graditeljstvo,  trgovinu i usluge, OIB 48802002984, Ilica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NOVOTEK MONT jednostavno društvo s ograničenom odgovornošću za graditeljstvo,  trgovinu i usluge</item>
      <item>Drago Paliska</item>
    </izvorni_sadrzaj>
    <derivirana_varijabla naziv="DomainObject.Predmet.SudioniciListNaziv_1">
      <item>FINA Regionalni centar Zagreb</item>
      <item>NOVOTEK MONT jednostavno društvo s ograničenom odgovornošću za graditeljstvo,  trgovinu i usluge</item>
      <item>Drago Paliska</item>
    </derivirana_varijabla>
  </DomainObject.Predmet.SudioniciListNaziv>
  <DomainObject.Predmet.SudioniciListAdressOIB>
    <izvorni_sadrzaj>
      <item>FINA Regionalni centar Zagreb, OIB 85821130368, Trg svibanjskih žrtava 1995. 1,10000 Zagreb</item>
      <item>NOVOTEK MONT jednostavno društvo s ograničenom odgovornošću za graditeljstvo,  trgovinu i usluge, OIB 48802002984, Ilica 253,10000 Zagreb</item>
      <item>Drago Paliska, OIB 98395359298, Putine 10 C,10000 Zagreb</item>
    </izvorni_sadrzaj>
    <derivirana_varijabla naziv="DomainObject.Predmet.SudioniciListAdressOIB_1">
      <item>FINA Regionalni centar Zagreb, OIB 85821130368, Trg svibanjskih žrtava 1995. 1,10000 Zagreb</item>
      <item>NOVOTEK MONT jednostavno društvo s ograničenom odgovornošću za graditeljstvo,  trgovinu i usluge, OIB 48802002984, Ilica 253,10000 Zagreb</item>
      <item>Drago Paliska, OIB 98395359298, Putine 10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48802002984</item>
      <item>, OIB 98395359298</item>
    </izvorni_sadrzaj>
    <derivirana_varijabla naziv="DomainObject.Predmet.SudioniciListNazivOIB_1">
      <item>, OIB 85821130368</item>
      <item>, OIB 48802002984</item>
      <item>, OIB 98395359298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1DD1A8-9CC8-47DA-BFC9-A9B72097F76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979</properties:Words>
  <properties:Characters>5160</properties:Characters>
  <properties:Lines>135</properties:Lines>
  <properties:Paragraphs>62</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2019-09-09T13:30:00Z</dcterms:created>
  <dc:creator>gboljkovac</dc:creator>
  <cp:lastModifiedBy>Renata Klokočki</cp:lastModifiedBy>
  <cp:lastPrinted>2019-09-13T05:38:00Z</cp:lastPrinted>
  <dcterms:modified xmlns:xsi="http://www.w3.org/2001/XMLSchema-instance" xsi:type="dcterms:W3CDTF">2019-09-13T05:38:00Z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SZ-a--St-1715-19-RBA.docx)</vt:lpwstr>
  </prop:property>
  <prop:property fmtid="{D5CDD505-2E9C-101B-9397-08002B2CF9AE}" pid="4" name="CC_coloring">
    <vt:bool>false</vt:bool>
  </prop:property>
  <prop:property fmtid="{D5CDD505-2E9C-101B-9397-08002B2CF9AE}" pid="5" name="BrojStranica">
    <vt:i4>3</vt:i4>
  </prop:property>
</prop:Properties>
</file>