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a50f" w14:paraId="de0a50f" w:rsidRDefault="00F444C4" w:rsidR="00F444C4" w:rsidRPr="00843084">
      <w:pPr>
        <w:jc w:val="both"/>
        <w15:collapsed w:val="false"/>
      </w:pPr>
      <w:bookmarkStart w:name="_GoBack" w:id="0"/>
      <w:bookmarkEnd w:id="0"/>
    </w:p>
    <w:p w:rsidRDefault="006F744D" w:rsidP="00D87E94" w:rsidR="006F744D" w:rsidRPr="00747065">
      <w:pPr>
        <w:jc w:val="right"/>
      </w:pPr>
      <w:r w:rsidRPr="00747065">
        <w:t xml:space="preserve">  </w:t>
      </w:r>
      <w:r w:rsidR="00C05632">
        <w:t xml:space="preserve">70 </w:t>
      </w:r>
      <w:r w:rsidR="004A1412">
        <w:t>St-2254/2016</w:t>
      </w:r>
    </w:p>
    <w:p w:rsidRDefault="006F744D" w:rsidP="006F744D" w:rsidR="006F744D" w:rsidRPr="00843084">
      <w:pPr>
        <w:jc w:val="both"/>
        <w:rPr>
          <w:b/>
        </w:rPr>
      </w:pPr>
    </w:p>
    <w:p w:rsidRDefault="006650EB" w:rsidP="006F744D" w:rsidR="006F744D" w:rsidRPr="00843084">
      <w:pPr>
        <w:jc w:val="both"/>
        <w:rPr>
          <w:b/>
        </w:rPr>
      </w:pPr>
      <w:r>
        <w:rPr>
          <w:noProof/>
        </w:rPr>
        <w:t xml:space="preserve">             </w:t>
      </w:r>
      <w:r w:rsidR="005C3FD1">
        <w:rPr>
          <w:noProof/>
        </w:rPr>
        <w:drawing>
          <wp:inline distR="0" distL="0" distB="0" distT="0">
            <wp:extent cy="900000" cx="648000"/>
            <wp:effectExtent b="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0000" cx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4B83" w:rsidP="006F744D" w:rsidR="002B4B83">
      <w:pPr>
        <w:jc w:val="both"/>
      </w:pPr>
    </w:p>
    <w:p w:rsidRDefault="006F744D" w:rsidP="006F744D" w:rsidR="006F744D" w:rsidRPr="00747065">
      <w:pPr>
        <w:jc w:val="both"/>
      </w:pPr>
      <w:r w:rsidRPr="00747065">
        <w:t>REPUBLIKA HRVATSKA</w:t>
      </w:r>
    </w:p>
    <w:p w:rsidRDefault="006F744D" w:rsidP="006F744D" w:rsidR="00843084" w:rsidRPr="00747065">
      <w:pPr>
        <w:jc w:val="both"/>
      </w:pPr>
      <w:r w:rsidRPr="00747065">
        <w:t xml:space="preserve">TRGOVAČKI SUD U ZAGREBU    </w:t>
      </w:r>
    </w:p>
    <w:p w:rsidRDefault="00843084" w:rsidP="006F744D" w:rsidR="006F744D" w:rsidRPr="00747065">
      <w:pPr>
        <w:jc w:val="both"/>
      </w:pPr>
      <w:r w:rsidRPr="00747065">
        <w:t>Amruševa 2/II, Zagreb</w:t>
      </w:r>
      <w:r w:rsidR="006F744D" w:rsidRPr="00747065">
        <w:t xml:space="preserve">   </w:t>
      </w:r>
    </w:p>
    <w:p w:rsidRDefault="006F744D" w:rsidP="006F744D" w:rsidR="006F744D" w:rsidRPr="00747065">
      <w:pPr>
        <w:jc w:val="both"/>
      </w:pPr>
      <w:r w:rsidRPr="00747065">
        <w:t xml:space="preserve">                             </w:t>
      </w:r>
    </w:p>
    <w:p w:rsidRDefault="005C3FD1" w:rsidP="006F744D" w:rsidR="005C3FD1" w:rsidRPr="00747065">
      <w:pPr>
        <w:jc w:val="both"/>
      </w:pPr>
    </w:p>
    <w:p w:rsidRDefault="00843084" w:rsidP="00843084" w:rsidR="006F744D">
      <w:pPr>
        <w:jc w:val="center"/>
      </w:pPr>
      <w:r w:rsidRPr="00747065">
        <w:t>R E P U B L I K A   H R V A T S K A</w:t>
      </w:r>
    </w:p>
    <w:p w:rsidRDefault="000B417F" w:rsidP="00843084" w:rsidR="000B417F" w:rsidRPr="00747065">
      <w:pPr>
        <w:jc w:val="center"/>
      </w:pPr>
    </w:p>
    <w:p w:rsidRDefault="006F744D" w:rsidP="006F744D" w:rsidR="006F744D" w:rsidRPr="00747065">
      <w:pPr>
        <w:jc w:val="center"/>
      </w:pPr>
      <w:r w:rsidRPr="00747065">
        <w:t>R J E Š E N J E</w:t>
      </w:r>
    </w:p>
    <w:p w:rsidRDefault="006F744D" w:rsidP="006F744D" w:rsidR="006F744D" w:rsidRPr="00747065">
      <w:pPr>
        <w:jc w:val="center"/>
      </w:pPr>
    </w:p>
    <w:p w:rsidRDefault="006F744D" w:rsidP="005C3FD1" w:rsidR="006F744D" w:rsidRPr="00843084">
      <w:pPr>
        <w:rPr>
          <w:b/>
        </w:rPr>
      </w:pPr>
    </w:p>
    <w:p w:rsidRDefault="00565F18" w:rsidP="00565F18" w:rsidR="00565F18">
      <w:pPr>
        <w:ind w:firstLine="720"/>
        <w:jc w:val="both"/>
      </w:pPr>
      <w:r>
        <w:rPr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>
        <w:t>85821130368</w:t>
      </w:r>
      <w:r>
        <w:rPr>
          <w:lang w:val="pt-BR"/>
        </w:rPr>
        <w:t>, za otvaranje stečajnog postupka nad dužnikom RUJNICA d.o.o. OIB: 54084251358,  MBS: 080508581, Zagreb, Zinke Kunc 9, 30. ožujka 2017.</w:t>
      </w:r>
      <w:r>
        <w:t>,</w:t>
      </w:r>
    </w:p>
    <w:p w:rsidRDefault="00D87E94" w:rsidP="006A2D0A" w:rsidR="00D87E94" w:rsidRPr="00843084">
      <w:pPr>
        <w:jc w:val="both"/>
      </w:pPr>
    </w:p>
    <w:p w:rsidRDefault="002F0EED" w:rsidP="002F0EED" w:rsidR="00F444C4" w:rsidRPr="00C12398">
      <w:pPr>
        <w:jc w:val="center"/>
      </w:pPr>
      <w:r w:rsidRPr="00C12398">
        <w:t>r i j e š i o     j e</w:t>
      </w:r>
    </w:p>
    <w:p w:rsidRDefault="002F0EED" w:rsidP="00E53D04" w:rsidR="002F0EED" w:rsidRPr="00843084">
      <w:pPr>
        <w:jc w:val="center"/>
      </w:pPr>
    </w:p>
    <w:p w:rsidRDefault="00FE068B" w:rsidP="001F2C32" w:rsidR="00F444C4">
      <w:pPr>
        <w:ind w:firstLine="708"/>
        <w:jc w:val="both"/>
      </w:pPr>
      <w:r>
        <w:t>Ročište</w:t>
      </w:r>
      <w:r w:rsidR="00E10258">
        <w:t xml:space="preserve"> </w:t>
      </w:r>
      <w:r w:rsidR="00D0630B" w:rsidRPr="00843084">
        <w:t>određeno</w:t>
      </w:r>
      <w:r w:rsidR="00F444C4" w:rsidRPr="00843084">
        <w:t xml:space="preserve"> za dan </w:t>
      </w:r>
      <w:r w:rsidR="00565F18">
        <w:t>27. travnja 2017</w:t>
      </w:r>
      <w:r w:rsidR="00E10258">
        <w:t xml:space="preserve">. </w:t>
      </w:r>
      <w:r w:rsidR="003E2803">
        <w:t xml:space="preserve"> godine </w:t>
      </w:r>
      <w:r w:rsidR="006F744D" w:rsidRPr="00843084">
        <w:t xml:space="preserve"> </w:t>
      </w:r>
      <w:r w:rsidR="000B417F">
        <w:t xml:space="preserve">u </w:t>
      </w:r>
      <w:r w:rsidR="00565F18">
        <w:t>11</w:t>
      </w:r>
      <w:r w:rsidR="00C868A5">
        <w:t>,00</w:t>
      </w:r>
      <w:r w:rsidR="006F744D" w:rsidRPr="00672DFB">
        <w:t xml:space="preserve"> s</w:t>
      </w:r>
      <w:r w:rsidR="00F444C4" w:rsidRPr="00672DFB">
        <w:t>ati</w:t>
      </w:r>
      <w:r w:rsidR="001D00D8" w:rsidRPr="00843084">
        <w:t xml:space="preserve"> </w:t>
      </w:r>
      <w:proofErr w:type="spellStart"/>
      <w:r w:rsidR="00E10258">
        <w:t>prelaže</w:t>
      </w:r>
      <w:proofErr w:type="spellEnd"/>
      <w:r w:rsidR="00E10258">
        <w:t xml:space="preserve"> se na dan </w:t>
      </w:r>
      <w:r w:rsidR="00565F18">
        <w:t>16. svibnja</w:t>
      </w:r>
      <w:r w:rsidR="00E10258">
        <w:t xml:space="preserve"> 2017. u </w:t>
      </w:r>
      <w:r w:rsidR="00C868A5">
        <w:t>11,</w:t>
      </w:r>
      <w:r w:rsidR="00565F18">
        <w:t>00</w:t>
      </w:r>
      <w:r w:rsidR="00E10258">
        <w:t xml:space="preserve"> sati. </w:t>
      </w:r>
    </w:p>
    <w:p w:rsidRDefault="001F2C32" w:rsidP="00BE0D67" w:rsidR="00F444C4" w:rsidRPr="00843084">
      <w:pPr>
        <w:rPr>
          <w:b/>
          <w:bCs/>
          <w:i/>
          <w:iCs/>
          <w:u w:val="single"/>
        </w:rPr>
      </w:pPr>
      <w:r>
        <w:t xml:space="preserve"> </w:t>
      </w:r>
    </w:p>
    <w:p w:rsidRDefault="001F2D21" w:rsidR="00F444C4" w:rsidRPr="00843084">
      <w:pPr>
        <w:ind w:firstLine="708"/>
        <w:jc w:val="both"/>
      </w:pPr>
      <w:r w:rsidRPr="00843084">
        <w:t xml:space="preserve">Pozivaju se </w:t>
      </w:r>
      <w:r w:rsidR="00F720D5" w:rsidRPr="00843084">
        <w:t>stranke</w:t>
      </w:r>
      <w:r w:rsidR="00A504DA">
        <w:t xml:space="preserve"> </w:t>
      </w:r>
      <w:r w:rsidRPr="00843084">
        <w:t xml:space="preserve">da navedeno prime na znanje, te </w:t>
      </w:r>
      <w:r w:rsidR="00E10258">
        <w:t xml:space="preserve">da pristupe na </w:t>
      </w:r>
      <w:r w:rsidR="001F2C32">
        <w:t xml:space="preserve"> </w:t>
      </w:r>
      <w:r w:rsidR="00E10258">
        <w:t>zakazano novo ročište.</w:t>
      </w:r>
    </w:p>
    <w:p w:rsidRDefault="00F444C4" w:rsidR="00F444C4" w:rsidRPr="00843084">
      <w:pPr>
        <w:jc w:val="both"/>
      </w:pPr>
    </w:p>
    <w:p w:rsidRDefault="00F444C4" w:rsidR="00F444C4" w:rsidRPr="00843084">
      <w:pPr>
        <w:jc w:val="both"/>
      </w:pPr>
    </w:p>
    <w:p w:rsidRDefault="00F444C4" w:rsidP="00AE6202" w:rsidR="00F444C4" w:rsidRPr="00843084">
      <w:pPr>
        <w:jc w:val="center"/>
        <w:rPr>
          <w:b/>
          <w:bCs/>
        </w:rPr>
      </w:pPr>
      <w:r w:rsidRPr="00843084">
        <w:t xml:space="preserve">U Zagrebu, dana </w:t>
      </w:r>
      <w:r w:rsidR="00241F27">
        <w:fldChar w:fldCharType="begin"/>
      </w:r>
      <w:r w:rsidR="00241F27">
        <w:instrText xml:space="preserve"> TIME \@ "d. MMMM yyyy." </w:instrText>
      </w:r>
      <w:r w:rsidR="00241F27">
        <w:fldChar w:fldCharType="separate"/>
      </w:r>
      <w:r w:rsidR="00536582">
        <w:rPr>
          <w:noProof/>
        </w:rPr>
        <w:t>30. ožujka 2017.</w:t>
      </w:r>
      <w:r w:rsidR="00241F27">
        <w:fldChar w:fldCharType="end"/>
      </w:r>
      <w:r w:rsidR="00AE6202">
        <w:t xml:space="preserve"> </w:t>
      </w:r>
    </w:p>
    <w:p w:rsidRDefault="00F444C4" w:rsidP="006F744D" w:rsidR="00F444C4" w:rsidRPr="00843084">
      <w:pPr>
        <w:ind w:firstLine="720" w:left="5040"/>
        <w:jc w:val="right"/>
      </w:pPr>
      <w:r w:rsidRPr="00843084">
        <w:t xml:space="preserve">         </w:t>
      </w:r>
      <w:r w:rsidR="00D0630B" w:rsidRPr="00843084">
        <w:t>Sudac:</w:t>
      </w:r>
    </w:p>
    <w:p w:rsidRDefault="000B417F" w:rsidP="00041160" w:rsidR="002A041C" w:rsidRPr="00843084">
      <w:pPr>
        <w:ind w:firstLine="720" w:left="5040"/>
        <w:jc w:val="right"/>
      </w:pPr>
      <w:r>
        <w:t>Maja Jurovicki</w:t>
      </w:r>
      <w:r w:rsidR="00536582">
        <w:t xml:space="preserve">, v.r. </w:t>
      </w:r>
    </w:p>
    <w:p w:rsidRDefault="002A041C" w:rsidP="00C66DB6" w:rsidR="005E6562">
      <w:pPr>
        <w:jc w:val="both"/>
        <w:rPr>
          <w:bCs/>
        </w:rPr>
      </w:pPr>
      <w:r w:rsidRPr="00843084">
        <w:rPr>
          <w:bCs/>
        </w:rPr>
        <w:t>Protiv ovog rješenja nije dopuštena žalba.</w:t>
      </w:r>
    </w:p>
    <w:p w:rsidRDefault="006870B8" w:rsidP="00C66DB6" w:rsidR="006870B8">
      <w:pPr>
        <w:jc w:val="both"/>
        <w:rPr>
          <w:bCs/>
        </w:rPr>
      </w:pPr>
    </w:p>
    <w:p w:rsidRDefault="00041160" w:rsidP="00C66DB6" w:rsidR="00041160">
      <w:pPr>
        <w:jc w:val="both"/>
        <w:rPr>
          <w:bCs/>
        </w:rPr>
      </w:pPr>
    </w:p>
    <w:p w:rsidRDefault="00536582" w:rsidP="00445BA5" w:rsidR="0053658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536582" w:rsidP="00445BA5" w:rsidR="00536582">
      <w:pPr>
        <w:jc w:val="right"/>
      </w:pPr>
      <w:r>
        <w:t>ovlašteni službenik</w:t>
      </w:r>
    </w:p>
    <w:p w:rsidRDefault="00536582" w:rsidP="00445BA5" w:rsidR="00536582" w:rsidRPr="007B269F">
      <w:pPr>
        <w:jc w:val="right"/>
      </w:pPr>
      <w:r>
        <w:t xml:space="preserve">Mirjana Gašparić </w:t>
      </w:r>
    </w:p>
    <w:p w:rsidRDefault="00041160" w:rsidP="00C66DB6" w:rsidR="00041160">
      <w:pPr>
        <w:jc w:val="both"/>
        <w:rPr>
          <w:bCs/>
        </w:rPr>
      </w:pPr>
    </w:p>
    <w:p w:rsidRDefault="00AB753F" w:rsidP="00C66DB6" w:rsidR="00AB753F">
      <w:pPr>
        <w:jc w:val="both"/>
        <w:rPr>
          <w:bCs/>
        </w:rPr>
      </w:pPr>
    </w:p>
    <w:p w:rsidRDefault="00DC2D70" w:rsidP="00445BA5" w:rsidR="00DC2D70" w:rsidRPr="007B269F">
      <w:pPr>
        <w:jc w:val="right"/>
      </w:pPr>
    </w:p>
    <w:p w:rsidRDefault="00D87E94" w:rsidP="00DC2D70" w:rsidR="00031DAE" w:rsidRPr="005C3FD1">
      <w:pPr>
        <w:pStyle w:val="Bezproreda"/>
        <w:ind w:left="720"/>
        <w:rPr>
          <w:rFonts w:hAnsi="Times New Roman" w:ascii="Times New Roman"/>
          <w:sz w:val="24"/>
          <w:szCs w:val="24"/>
        </w:rPr>
      </w:pPr>
      <w:r w:rsidRPr="005C3FD1">
        <w:rPr>
          <w:rFonts w:hAnsi="Times New Roman" w:ascii="Times New Roman"/>
          <w:sz w:val="24"/>
          <w:szCs w:val="24"/>
        </w:rPr>
        <w:t xml:space="preserve">  </w:t>
      </w:r>
      <w:r w:rsidR="00F54A23" w:rsidRPr="005C3FD1">
        <w:rPr>
          <w:rFonts w:hAnsi="Times New Roman" w:ascii="Times New Roman"/>
          <w:sz w:val="24"/>
          <w:szCs w:val="24"/>
        </w:rPr>
        <w:t xml:space="preserve"> </w:t>
      </w:r>
      <w:r w:rsidR="00031DAE" w:rsidRPr="005C3FD1">
        <w:rPr>
          <w:rFonts w:hAnsi="Times New Roman" w:ascii="Times New Roman"/>
          <w:sz w:val="24"/>
          <w:szCs w:val="24"/>
        </w:rPr>
        <w:t xml:space="preserve"> </w:t>
      </w:r>
    </w:p>
    <w:sectPr w:rsidR="00031DAE" w:rsidRPr="005C3FD1">
      <w:pgSz w:h="15840" w:w="12240"/>
      <w:pgMar w:gutter="0" w:footer="720" w:header="720" w:left="1134" w:bottom="851" w:right="1134" w:top="1134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41160"/>
    <w:multiLevelType w:val="hybridMultilevel"/>
    <w:tmpl w:val="03148A1C"/>
    <w:lvl w:tplc="EF4829E0" w:ilvl="0">
      <w:start w:val="7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0CE052F"/>
    <w:multiLevelType w:val="hybridMultilevel"/>
    <w:tmpl w:val="32F41D3C"/>
    <w:lvl w:tplc="D8749C06" w:ilvl="0">
      <w:start w:val="11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1F39D7"/>
    <w:multiLevelType w:val="hybridMultilevel"/>
    <w:tmpl w:val="659A1D82"/>
    <w:lvl w:tplc="4A7CD48A" w:ilvl="0">
      <w:start w:val="1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FC58EA"/>
    <w:multiLevelType w:val="hybridMultilevel"/>
    <w:tmpl w:val="48C8AD54"/>
    <w:lvl w:tplc="779E500C" w:ilvl="0">
      <w:start w:val="26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DA80E0D"/>
    <w:multiLevelType w:val="hybridMultilevel"/>
    <w:tmpl w:val="90242D4C"/>
    <w:lvl w:tplc="1908CB3E" w:ilvl="0">
      <w:start w:val="24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6D0611D"/>
    <w:multiLevelType w:val="hybridMultilevel"/>
    <w:tmpl w:val="D952A6BA"/>
    <w:lvl w:tplc="619C053A" w:ilvl="0">
      <w:start w:val="15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D712FC"/>
    <w:multiLevelType w:val="hybridMultilevel"/>
    <w:tmpl w:val="4EDCC158"/>
    <w:lvl w:tplc="541E975C" w:ilvl="0">
      <w:start w:val="26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9F63888"/>
    <w:multiLevelType w:val="hybridMultilevel"/>
    <w:tmpl w:val="53204996"/>
    <w:lvl w:tplc="5784D746" w:ilvl="0">
      <w:start w:val="86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16254B"/>
    <w:multiLevelType w:val="hybridMultilevel"/>
    <w:tmpl w:val="99F619F0"/>
    <w:lvl w:tplc="4F5CE65A" w:ilvl="0">
      <w:start w:val="24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D72640C"/>
    <w:multiLevelType w:val="hybridMultilevel"/>
    <w:tmpl w:val="1BAE3EEC"/>
    <w:lvl w:tplc="41A25820" w:ilvl="0">
      <w:start w:val="8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D8F290A"/>
    <w:multiLevelType w:val="hybridMultilevel"/>
    <w:tmpl w:val="76F2B1D4"/>
    <w:lvl w:tplc="EB1A0C48" w:ilvl="0">
      <w:start w:val="28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A07108C"/>
    <w:multiLevelType w:val="hybridMultilevel"/>
    <w:tmpl w:val="E05A8BC2"/>
    <w:lvl w:tplc="B12ECB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BEF1ED3"/>
    <w:multiLevelType w:val="hybridMultilevel"/>
    <w:tmpl w:val="A580C670"/>
    <w:lvl w:tplc="95B0EF94" w:ilvl="0">
      <w:start w:val="31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CF03AB8"/>
    <w:multiLevelType w:val="hybridMultilevel"/>
    <w:tmpl w:val="94922B5C"/>
    <w:lvl w:tplc="90D8380C" w:ilvl="0">
      <w:start w:val="26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E773E7E"/>
    <w:multiLevelType w:val="hybridMultilevel"/>
    <w:tmpl w:val="BC42CED4"/>
    <w:lvl w:tplc="0B6234BE" w:ilvl="0">
      <w:start w:val="25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EBE648C"/>
    <w:multiLevelType w:val="hybridMultilevel"/>
    <w:tmpl w:val="354ABA4E"/>
    <w:lvl w:tplc="468612D8" w:ilvl="0">
      <w:start w:val="1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B612D16"/>
    <w:multiLevelType w:val="hybridMultilevel"/>
    <w:tmpl w:val="3C1454C4"/>
    <w:lvl w:tplc="02CEF0E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B74175D"/>
    <w:multiLevelType w:val="hybridMultilevel"/>
    <w:tmpl w:val="F4FCE8FE"/>
    <w:lvl w:tplc="21B467C8" w:ilvl="0">
      <w:start w:val="24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C915448"/>
    <w:multiLevelType w:val="hybridMultilevel"/>
    <w:tmpl w:val="47BEA4E8"/>
    <w:lvl w:tplc="3B64F658" w:ilvl="0">
      <w:start w:val="18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76F21D4"/>
    <w:multiLevelType w:val="hybridMultilevel"/>
    <w:tmpl w:val="2A149F44"/>
    <w:lvl w:tplc="4FA00A08" w:ilvl="0">
      <w:start w:val="28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89A7FC3"/>
    <w:multiLevelType w:val="hybridMultilevel"/>
    <w:tmpl w:val="B1CEBACC"/>
    <w:lvl w:tplc="F6EC7E1E" w:ilvl="0">
      <w:start w:val="26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C3A2091"/>
    <w:multiLevelType w:val="hybridMultilevel"/>
    <w:tmpl w:val="9D0C5210"/>
    <w:lvl w:tplc="0AA82422" w:ilvl="0">
      <w:start w:val="1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0882C7A"/>
    <w:multiLevelType w:val="hybridMultilevel"/>
    <w:tmpl w:val="C756A4BA"/>
    <w:lvl w:tplc="E526963A" w:ilvl="0">
      <w:start w:val="10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29A2BBD"/>
    <w:multiLevelType w:val="hybridMultilevel"/>
    <w:tmpl w:val="D9284B1E"/>
    <w:lvl w:tplc="2A7AD910" w:ilvl="0">
      <w:start w:val="24"/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58A45F68"/>
    <w:multiLevelType w:val="hybridMultilevel"/>
    <w:tmpl w:val="891C7890"/>
    <w:lvl w:tplc="A806740C" w:ilvl="0">
      <w:start w:val="8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A3D2BCD"/>
    <w:multiLevelType w:val="hybridMultilevel"/>
    <w:tmpl w:val="478C31E4"/>
    <w:lvl w:tplc="31D03FEA" w:ilvl="0">
      <w:start w:val="24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B841C11"/>
    <w:multiLevelType w:val="hybridMultilevel"/>
    <w:tmpl w:val="490CA070"/>
    <w:lvl w:tplc="6544778A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D0018A6"/>
    <w:multiLevelType w:val="hybridMultilevel"/>
    <w:tmpl w:val="24D8EFC6"/>
    <w:lvl w:tplc="4ADC71FA" w:ilvl="0">
      <w:start w:val="7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26C18E1"/>
    <w:multiLevelType w:val="hybridMultilevel"/>
    <w:tmpl w:val="4BAC6422"/>
    <w:lvl w:tplc="2C24BF2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67BE2ADD"/>
    <w:multiLevelType w:val="hybridMultilevel"/>
    <w:tmpl w:val="27BC9DB2"/>
    <w:lvl w:tplc="3E1AE246" w:ilvl="0">
      <w:start w:val="21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9EE0D3D"/>
    <w:multiLevelType w:val="hybridMultilevel"/>
    <w:tmpl w:val="F0C65FB4"/>
    <w:lvl w:tplc="A7281E3A" w:ilvl="0">
      <w:start w:val="13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BA14866"/>
    <w:multiLevelType w:val="hybridMultilevel"/>
    <w:tmpl w:val="4A761F2C"/>
    <w:lvl w:tplc="6590DD52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6DBE55E1"/>
    <w:multiLevelType w:val="hybridMultilevel"/>
    <w:tmpl w:val="751ADB62"/>
    <w:lvl w:tplc="484298C6" w:ilvl="0">
      <w:start w:val="28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04E2469"/>
    <w:multiLevelType w:val="hybridMultilevel"/>
    <w:tmpl w:val="E7C2B078"/>
    <w:lvl w:tplc="97447C9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27306B8"/>
    <w:multiLevelType w:val="hybridMultilevel"/>
    <w:tmpl w:val="F44250B8"/>
    <w:lvl w:tplc="F072F198" w:ilvl="0">
      <w:start w:val="2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462325C"/>
    <w:multiLevelType w:val="hybridMultilevel"/>
    <w:tmpl w:val="1D801DC8"/>
    <w:lvl w:tplc="D570BF86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5"/>
  </w:num>
  <w:num w:numId="2">
    <w:abstractNumId w:val="31"/>
  </w:num>
  <w:num w:numId="3">
    <w:abstractNumId w:val="2"/>
  </w:num>
  <w:num w:numId="4">
    <w:abstractNumId w:val="21"/>
  </w:num>
  <w:num w:numId="5">
    <w:abstractNumId w:val="15"/>
  </w:num>
  <w:num w:numId="6">
    <w:abstractNumId w:val="26"/>
  </w:num>
  <w:num w:numId="7">
    <w:abstractNumId w:val="28"/>
  </w:num>
  <w:num w:numId="8">
    <w:abstractNumId w:val="24"/>
  </w:num>
  <w:num w:numId="9">
    <w:abstractNumId w:val="13"/>
  </w:num>
  <w:num w:numId="10">
    <w:abstractNumId w:val="20"/>
  </w:num>
  <w:num w:numId="11">
    <w:abstractNumId w:val="6"/>
  </w:num>
  <w:num w:numId="12">
    <w:abstractNumId w:val="1"/>
  </w:num>
  <w:num w:numId="13">
    <w:abstractNumId w:val="34"/>
  </w:num>
  <w:num w:numId="14">
    <w:abstractNumId w:val="27"/>
  </w:num>
  <w:num w:numId="15">
    <w:abstractNumId w:val="22"/>
  </w:num>
  <w:num w:numId="16">
    <w:abstractNumId w:val="8"/>
  </w:num>
  <w:num w:numId="17">
    <w:abstractNumId w:val="5"/>
  </w:num>
  <w:num w:numId="18">
    <w:abstractNumId w:val="18"/>
  </w:num>
  <w:num w:numId="19">
    <w:abstractNumId w:val="25"/>
  </w:num>
  <w:num w:numId="20">
    <w:abstractNumId w:val="29"/>
  </w:num>
  <w:num w:numId="21">
    <w:abstractNumId w:val="19"/>
  </w:num>
  <w:num w:numId="22">
    <w:abstractNumId w:val="32"/>
  </w:num>
  <w:num w:numId="23">
    <w:abstractNumId w:val="10"/>
  </w:num>
  <w:num w:numId="24">
    <w:abstractNumId w:val="17"/>
  </w:num>
  <w:num w:numId="25">
    <w:abstractNumId w:val="3"/>
  </w:num>
  <w:num w:numId="26">
    <w:abstractNumId w:val="30"/>
  </w:num>
  <w:num w:numId="27">
    <w:abstractNumId w:val="4"/>
  </w:num>
  <w:num w:numId="28">
    <w:abstractNumId w:val="7"/>
  </w:num>
  <w:num w:numId="29">
    <w:abstractNumId w:val="23"/>
  </w:num>
  <w:num w:numId="30">
    <w:abstractNumId w:val="14"/>
  </w:num>
  <w:num w:numId="31">
    <w:abstractNumId w:val="12"/>
  </w:num>
  <w:num w:numId="32">
    <w:abstractNumId w:val="16"/>
  </w:num>
  <w:num w:numId="33">
    <w:abstractNumId w:val="9"/>
  </w:num>
  <w:num w:numId="34">
    <w:abstractNumId w:val="33"/>
  </w:num>
  <w:num w:numId="35">
    <w:abstractNumId w:val="11"/>
  </w:num>
  <w:num w:numId="3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30B"/>
    <w:rsid w:val="00012680"/>
    <w:rsid w:val="00031DAE"/>
    <w:rsid w:val="00040476"/>
    <w:rsid w:val="00041160"/>
    <w:rsid w:val="00045A3E"/>
    <w:rsid w:val="000712D8"/>
    <w:rsid w:val="00073A13"/>
    <w:rsid w:val="00083500"/>
    <w:rsid w:val="00087DB1"/>
    <w:rsid w:val="000A570E"/>
    <w:rsid w:val="000B417F"/>
    <w:rsid w:val="000B7044"/>
    <w:rsid w:val="000C1534"/>
    <w:rsid w:val="000C7B77"/>
    <w:rsid w:val="000D6EBB"/>
    <w:rsid w:val="000F0B4F"/>
    <w:rsid w:val="000F305C"/>
    <w:rsid w:val="000F7A99"/>
    <w:rsid w:val="00115DC6"/>
    <w:rsid w:val="00117456"/>
    <w:rsid w:val="001320AA"/>
    <w:rsid w:val="00133752"/>
    <w:rsid w:val="00133EC7"/>
    <w:rsid w:val="00155022"/>
    <w:rsid w:val="001669C8"/>
    <w:rsid w:val="00170E1C"/>
    <w:rsid w:val="001A45EC"/>
    <w:rsid w:val="001D00D8"/>
    <w:rsid w:val="001D1503"/>
    <w:rsid w:val="001D541C"/>
    <w:rsid w:val="001D733B"/>
    <w:rsid w:val="001F2C32"/>
    <w:rsid w:val="001F2D21"/>
    <w:rsid w:val="001F58F4"/>
    <w:rsid w:val="001F5C66"/>
    <w:rsid w:val="001F64F6"/>
    <w:rsid w:val="002109DA"/>
    <w:rsid w:val="002233A6"/>
    <w:rsid w:val="00241A7C"/>
    <w:rsid w:val="00241F27"/>
    <w:rsid w:val="002640F2"/>
    <w:rsid w:val="0027704C"/>
    <w:rsid w:val="00290F3A"/>
    <w:rsid w:val="0029188C"/>
    <w:rsid w:val="002A041C"/>
    <w:rsid w:val="002A19EA"/>
    <w:rsid w:val="002A2FDB"/>
    <w:rsid w:val="002B4B83"/>
    <w:rsid w:val="002C6180"/>
    <w:rsid w:val="002C7103"/>
    <w:rsid w:val="002D65AE"/>
    <w:rsid w:val="002D7F0A"/>
    <w:rsid w:val="002F0EED"/>
    <w:rsid w:val="00324448"/>
    <w:rsid w:val="00361CB6"/>
    <w:rsid w:val="00380A2F"/>
    <w:rsid w:val="003A4BC6"/>
    <w:rsid w:val="003D6685"/>
    <w:rsid w:val="003E2803"/>
    <w:rsid w:val="004012B7"/>
    <w:rsid w:val="00421C07"/>
    <w:rsid w:val="00431B4F"/>
    <w:rsid w:val="00446C66"/>
    <w:rsid w:val="004714FA"/>
    <w:rsid w:val="00472186"/>
    <w:rsid w:val="0048285F"/>
    <w:rsid w:val="004A1412"/>
    <w:rsid w:val="004D4BB5"/>
    <w:rsid w:val="004E48E2"/>
    <w:rsid w:val="00502A55"/>
    <w:rsid w:val="00504494"/>
    <w:rsid w:val="005236ED"/>
    <w:rsid w:val="005334DB"/>
    <w:rsid w:val="005359ED"/>
    <w:rsid w:val="00536582"/>
    <w:rsid w:val="00545763"/>
    <w:rsid w:val="00561D4B"/>
    <w:rsid w:val="00565F18"/>
    <w:rsid w:val="005A541A"/>
    <w:rsid w:val="005A6A46"/>
    <w:rsid w:val="005C3FD1"/>
    <w:rsid w:val="005D0553"/>
    <w:rsid w:val="005D3D68"/>
    <w:rsid w:val="005E6562"/>
    <w:rsid w:val="005F2581"/>
    <w:rsid w:val="005F7E50"/>
    <w:rsid w:val="00600DE2"/>
    <w:rsid w:val="006076CD"/>
    <w:rsid w:val="006568A8"/>
    <w:rsid w:val="00664B02"/>
    <w:rsid w:val="006650EB"/>
    <w:rsid w:val="00672DFB"/>
    <w:rsid w:val="00676856"/>
    <w:rsid w:val="006870B8"/>
    <w:rsid w:val="00697E8D"/>
    <w:rsid w:val="006A04A1"/>
    <w:rsid w:val="006A2D0A"/>
    <w:rsid w:val="006D687D"/>
    <w:rsid w:val="006E0A15"/>
    <w:rsid w:val="006F744D"/>
    <w:rsid w:val="007012C0"/>
    <w:rsid w:val="00721FDD"/>
    <w:rsid w:val="00747065"/>
    <w:rsid w:val="00757AAC"/>
    <w:rsid w:val="00780C4C"/>
    <w:rsid w:val="00794E46"/>
    <w:rsid w:val="00797CF1"/>
    <w:rsid w:val="007A3D4D"/>
    <w:rsid w:val="007B03FA"/>
    <w:rsid w:val="007C1A78"/>
    <w:rsid w:val="007C6029"/>
    <w:rsid w:val="007F74AC"/>
    <w:rsid w:val="0080507C"/>
    <w:rsid w:val="00820E8A"/>
    <w:rsid w:val="00834A04"/>
    <w:rsid w:val="00843084"/>
    <w:rsid w:val="008471A4"/>
    <w:rsid w:val="00861D0E"/>
    <w:rsid w:val="0086400F"/>
    <w:rsid w:val="00874EC4"/>
    <w:rsid w:val="00893E8C"/>
    <w:rsid w:val="008D56E7"/>
    <w:rsid w:val="008F6701"/>
    <w:rsid w:val="0092119B"/>
    <w:rsid w:val="0096694B"/>
    <w:rsid w:val="009B2130"/>
    <w:rsid w:val="009C68CC"/>
    <w:rsid w:val="00A04732"/>
    <w:rsid w:val="00A40B23"/>
    <w:rsid w:val="00A4680A"/>
    <w:rsid w:val="00A504DA"/>
    <w:rsid w:val="00A506FB"/>
    <w:rsid w:val="00A8289E"/>
    <w:rsid w:val="00A96C53"/>
    <w:rsid w:val="00AB3585"/>
    <w:rsid w:val="00AB753F"/>
    <w:rsid w:val="00AC2398"/>
    <w:rsid w:val="00AC3F76"/>
    <w:rsid w:val="00AE6202"/>
    <w:rsid w:val="00AF25A8"/>
    <w:rsid w:val="00AF7F1C"/>
    <w:rsid w:val="00B1156B"/>
    <w:rsid w:val="00B1378A"/>
    <w:rsid w:val="00B179F4"/>
    <w:rsid w:val="00B52A52"/>
    <w:rsid w:val="00B63667"/>
    <w:rsid w:val="00B64254"/>
    <w:rsid w:val="00B861C0"/>
    <w:rsid w:val="00BB2BD1"/>
    <w:rsid w:val="00BD1DE6"/>
    <w:rsid w:val="00BE0D67"/>
    <w:rsid w:val="00BE0FE4"/>
    <w:rsid w:val="00C02C53"/>
    <w:rsid w:val="00C05632"/>
    <w:rsid w:val="00C12398"/>
    <w:rsid w:val="00C16EDA"/>
    <w:rsid w:val="00C373BB"/>
    <w:rsid w:val="00C45904"/>
    <w:rsid w:val="00C6341E"/>
    <w:rsid w:val="00C66DB6"/>
    <w:rsid w:val="00C66F02"/>
    <w:rsid w:val="00C82906"/>
    <w:rsid w:val="00C868A5"/>
    <w:rsid w:val="00CA2E28"/>
    <w:rsid w:val="00CA4031"/>
    <w:rsid w:val="00CE3EE8"/>
    <w:rsid w:val="00CE5F82"/>
    <w:rsid w:val="00CF504C"/>
    <w:rsid w:val="00D0630B"/>
    <w:rsid w:val="00D21028"/>
    <w:rsid w:val="00D21981"/>
    <w:rsid w:val="00D2786B"/>
    <w:rsid w:val="00D41050"/>
    <w:rsid w:val="00D42B5C"/>
    <w:rsid w:val="00D55BBF"/>
    <w:rsid w:val="00D63BC2"/>
    <w:rsid w:val="00D66248"/>
    <w:rsid w:val="00D73DC0"/>
    <w:rsid w:val="00D87E94"/>
    <w:rsid w:val="00DB5933"/>
    <w:rsid w:val="00DC2D70"/>
    <w:rsid w:val="00DE386E"/>
    <w:rsid w:val="00DF45AA"/>
    <w:rsid w:val="00E00A2E"/>
    <w:rsid w:val="00E022AF"/>
    <w:rsid w:val="00E04D98"/>
    <w:rsid w:val="00E10258"/>
    <w:rsid w:val="00E15A8D"/>
    <w:rsid w:val="00E22F41"/>
    <w:rsid w:val="00E53D04"/>
    <w:rsid w:val="00E576EB"/>
    <w:rsid w:val="00E611E0"/>
    <w:rsid w:val="00E77860"/>
    <w:rsid w:val="00E819D4"/>
    <w:rsid w:val="00E82F90"/>
    <w:rsid w:val="00E85C44"/>
    <w:rsid w:val="00EA2C55"/>
    <w:rsid w:val="00EB1DCC"/>
    <w:rsid w:val="00EB2F2F"/>
    <w:rsid w:val="00EC3520"/>
    <w:rsid w:val="00EC55D6"/>
    <w:rsid w:val="00EC5826"/>
    <w:rsid w:val="00EE2473"/>
    <w:rsid w:val="00EE65FA"/>
    <w:rsid w:val="00F071AD"/>
    <w:rsid w:val="00F21953"/>
    <w:rsid w:val="00F36CA9"/>
    <w:rsid w:val="00F43DEC"/>
    <w:rsid w:val="00F444C4"/>
    <w:rsid w:val="00F54A23"/>
    <w:rsid w:val="00F57375"/>
    <w:rsid w:val="00F66D77"/>
    <w:rsid w:val="00F67908"/>
    <w:rsid w:val="00F720D5"/>
    <w:rsid w:val="00F72CD5"/>
    <w:rsid w:val="00F76830"/>
    <w:rsid w:val="00FB6B7E"/>
    <w:rsid w:val="00FD4335"/>
    <w:rsid w:val="00FD6838"/>
    <w:rsid w:val="00FD6840"/>
    <w:rsid w:val="00FE068B"/>
    <w:rsid w:val="00FF1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i/>
      <w:i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C4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A570E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rsid w:val="00721FDD"/>
  </w:style>
  <w:style w:styleId="Odlomakpopisa" w:type="paragraph">
    <w:name w:val="List Paragraph"/>
    <w:basedOn w:val="Normal"/>
    <w:uiPriority w:val="34"/>
    <w:qFormat/>
    <w:rsid w:val="006870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6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5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5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5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5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i/>
      <w:i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C4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A570E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rsid w:val="00721FDD"/>
  </w:style>
  <w:style w:styleId="Odlomakpopisa" w:type="paragraph">
    <w:name w:val="List Paragraph"/>
    <w:basedOn w:val="Normal"/>
    <w:uiPriority w:val="34"/>
    <w:qFormat/>
    <w:rsid w:val="006870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6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5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5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5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5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1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94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prelaganje roč</izvorni_sadrzaj>
    <derivirana_varijabla naziv="DomainObject.Primjedba_1">prelaganje roč</derivirana_varijabla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2254</izvorni_sadrzaj>
    <derivirana_varijabla naziv="DomainObject.Predmet.Broj_1">2254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St-2254/2016</izvorni_sadrzaj>
    <derivirana_varijabla naziv="DomainObject.Predmet.OznakaBroj_1">St-2254/2016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RUJNICA d.o.o. za trgovinu zastupanog po punomoćniku Mario Nikolić</izvorni_sadrzaj>
    <derivirana_varijabla naziv="DomainObject.Predmet.ProtustrankaFormated_1">  RUJNICA d.o.o. za trgovinu zastupanog po punomoćniku Mario Nikolić</derivirana_varijabla>
  </DomainObject.Predmet.ProtustrankaFormated>
  <DomainObject.Predmet.ProtustrankaFormatedOIB>
    <izvorni_sadrzaj>  RUJNICA d.o.o. za trgovinu, OIB 54084251358 zastupanog po punomoćniku Mario Nikolić</izvorni_sadrzaj>
    <derivirana_varijabla naziv="DomainObject.Predmet.ProtustrankaFormatedOIB_1">  RUJNICA d.o.o. za trgovinu, OIB 54084251358 zastupanog po punomoćniku Mario Nikolić</derivirana_varijabla>
  </DomainObject.Predmet.ProtustrankaFormatedOIB>
  <DomainObject.Predmet.ProtustrankaFormatedWithAdress>
    <izvorni_sadrzaj> RUJNICA d.o.o. za trgovinu, Zinke Kunc 9, 10000 Zagreb zastupanog po punomoćniku Mario Nikolić</izvorni_sadrzaj>
    <derivirana_varijabla naziv="DomainObject.Predmet.ProtustrankaFormatedWithAdress_1"> RUJNICA d.o.o. za trgovinu, Zinke Kunc 9, 10000 Zagreb zastupanog po punomoćniku Mario Nikolić</derivirana_varijabla>
  </DomainObject.Predmet.ProtustrankaFormatedWithAdress>
  <DomainObject.Predmet.ProtustrankaFormatedWithAdressOIB>
    <izvorni_sadrzaj> RUJNICA d.o.o. za trgovinu, OIB 54084251358, Zinke Kunc 9, 10000 Zagreb zastupanog po punomoćniku Mario Nikolić</izvorni_sadrzaj>
    <derivirana_varijabla naziv="DomainObject.Predmet.ProtustrankaFormatedWithAdressOIB_1"> RUJNICA d.o.o. za trgovinu, OIB 54084251358, Zinke Kunc 9, 10000 Zagreb zastupanog po punomoćniku Mario Nikolić</derivirana_varijabla>
  </DomainObject.Predmet.ProtustrankaFormatedWithAdressOIB>
  <DomainObject.Predmet.ProtustrankaWithAdress>
    <izvorni_sadrzaj>RUJNICA d.o.o. za trgovinu Zinke Kunc 9, 10000 Zagreb</izvorni_sadrzaj>
    <derivirana_varijabla naziv="DomainObject.Predmet.ProtustrankaWithAdress_1">RUJNICA d.o.o. za trgovinu Zinke Kunc 9, 10000 Zagreb</derivirana_varijabla>
  </DomainObject.Predmet.ProtustrankaWithAdress>
  <DomainObject.Predmet.ProtustrankaWithAdressOIB>
    <izvorni_sadrzaj>RUJNICA d.o.o. za trgovinu, OIB 54084251358, Zinke Kunc 9, 10000 Zagreb</izvorni_sadrzaj>
    <derivirana_varijabla naziv="DomainObject.Predmet.ProtustrankaWithAdressOIB_1">RUJNICA d.o.o. za trgovinu, OIB 54084251358, Zinke Kunc 9, 10000 Zagreb</derivirana_varijabla>
  </DomainObject.Predmet.ProtustrankaWithAdressOIB>
  <DomainObject.Predmet.ProtustrankaNazivFormated>
    <izvorni_sadrzaj>RUJNICA d.o.o. za trgovinu</izvorni_sadrzaj>
    <derivirana_varijabla naziv="DomainObject.Predmet.ProtustrankaNazivFormated_1">RUJNICA d.o.o. za trgovinu</derivirana_varijabla>
  </DomainObject.Predmet.ProtustrankaNazivFormated>
  <DomainObject.Predmet.ProtustrankaNazivFormatedOIB>
    <izvorni_sadrzaj>RUJNICA d.o.o. za trgovinu, OIB 54084251358</izvorni_sadrzaj>
    <derivirana_varijabla naziv="DomainObject.Predmet.ProtustrankaNazivFormatedOIB_1">RUJNICA d.o.o. za trgovinu, OIB 54084251358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RUJNICA d.o.o. za trgovinu zastupanog po punomoćniku Mario Nikolić</item>
    </izvorni_sadrzaj>
    <derivirana_varijabla naziv="DomainObject.Predmet.ProtuStrankaListFormated_1">
      <item>RUJNICA d.o.o. za trgovinu zastupanog po punomoćniku Mario Nikolić</item>
    </derivirana_varijabla>
  </DomainObject.Predmet.ProtuStrankaListFormated>
  <DomainObject.Predmet.ProtuStrankaListFormatedOIB>
    <izvorni_sadrzaj>
      <item>RUJNICA d.o.o. za trgovinu, OIB 54084251358 zastupanog po punomoćniku Mario Nikolić</item>
    </izvorni_sadrzaj>
    <derivirana_varijabla naziv="DomainObject.Predmet.ProtuStrankaListFormatedOIB_1">
      <item>RUJNICA d.o.o. za trgovinu, OIB 54084251358 zastupanog po punomoćniku Mario Nikolić</item>
    </derivirana_varijabla>
  </DomainObject.Predmet.ProtuStrankaListFormatedOIB>
  <DomainObject.Predmet.ProtuStrankaListFormatedWithAdress>
    <izvorni_sadrzaj>
      <item>RUJNICA d.o.o. za trgovinu, Zinke Kunc 9, 10000 Zagreb zastupanog po punomoćniku Mario Nikolić</item>
    </izvorni_sadrzaj>
    <derivirana_varijabla naziv="DomainObject.Predmet.ProtuStrankaListFormatedWithAdress_1">
      <item>RUJNICA d.o.o. za trgovinu, Zinke Kunc 9, 10000 Zagreb zastupanog po punomoćniku Mario Nikolić</item>
    </derivirana_varijabla>
  </DomainObject.Predmet.ProtuStrankaListFormatedWithAdress>
  <DomainObject.Predmet.ProtuStrankaListFormatedWithAdressOIB>
    <izvorni_sadrzaj>
      <item>RUJNICA d.o.o. za trgovinu, OIB 54084251358, Zinke Kunc 9, 10000 Zagreb zastupanog po punomoćniku Mario Nikolić</item>
    </izvorni_sadrzaj>
    <derivirana_varijabla naziv="DomainObject.Predmet.ProtuStrankaListFormatedWithAdressOIB_1">
      <item>RUJNICA d.o.o. za trgovinu, OIB 54084251358, Zinke Kunc 9, 10000 Zagreb zastupanog po punomoćniku Mario Nikolić</item>
    </derivirana_varijabla>
  </DomainObject.Predmet.ProtuStrankaListFormatedWithAdressOIB>
  <DomainObject.Predmet.ProtuStrankaListNazivFormated>
    <izvorni_sadrzaj>
      <item>RUJNICA d.o.o. za trgovinu</item>
    </izvorni_sadrzaj>
    <derivirana_varijabla naziv="DomainObject.Predmet.ProtuStrankaListNazivFormated_1">
      <item>RUJNICA d.o.o. za trgovinu</item>
    </derivirana_varijabla>
  </DomainObject.Predmet.ProtuStrankaListNazivFormated>
  <DomainObject.Predmet.ProtuStrankaListNazivFormatedOIB>
    <izvorni_sadrzaj>
      <item>RUJNICA d.o.o. za trgovinu, OIB 54084251358</item>
    </izvorni_sadrzaj>
    <derivirana_varijabla naziv="DomainObject.Predmet.ProtuStrankaListNazivFormatedOIB_1">
      <item>RUJNICA d.o.o. za trgovinu, OIB 54084251358</item>
    </derivirana_varijabla>
  </DomainObject.Predmet.ProtuStrankaListNazivFormatedOIB>
  <DomainObject.Predmet.OstaliListFormated>
    <izvorni_sadrzaj>
      <item>Mario Nikolić punomoćnik sudionika u postupku RUJNICA d.o.o. za trgovinu</item>
      <item>ZAGREBAČKA BANKA d.d.</item>
    </izvorni_sadrzaj>
    <derivirana_varijabla naziv="DomainObject.Predmet.OstaliListFormated_1">
      <item>Mario Nikolić punomoćnik sudionika u postupku RUJNICA d.o.o. za trgovinu</item>
      <item>ZAGREBAČKA BANKA d.d.</item>
    </derivirana_varijabla>
  </DomainObject.Predmet.OstaliListFormated>
  <DomainObject.Predmet.OstaliListFormatedOIB>
    <izvorni_sadrzaj>
      <item>Mario Nikolić, OIB 30561138920 punomoćnik sudionika u postupku RUJNICA d.o.o. za trgovinu</item>
      <item>ZAGREBAČKA BANKA d.d.</item>
    </izvorni_sadrzaj>
    <derivirana_varijabla naziv="DomainObject.Predmet.OstaliListFormatedOIB_1">
      <item>Mario Nikolić, OIB 30561138920 punomoćnik sudionika u postupku RUJNICA d.o.o. za trgovinu</item>
      <item>ZAGREBAČKA BANKA d.d.</item>
    </derivirana_varijabla>
  </DomainObject.Predmet.OstaliListFormatedOIB>
  <DomainObject.Predmet.OstaliListFormatedWithAdress>
    <izvorni_sadrzaj>
      <item>Mario Nikolić, Zinke Kunc 9, 10000 Zagreb punomoćnik sudionika u postupku RUJNICA d.o.o. za trgovinu</item>
      <item>ZAGREBAČKA BANKA d.d., Paromlinska 2, 10000 Zagreb</item>
    </izvorni_sadrzaj>
    <derivirana_varijabla naziv="DomainObject.Predmet.OstaliListFormatedWithAdress_1">
      <item>Mario Nikolić, Zinke Kunc 9, 10000 Zagreb punomoćnik sudionika u postupku RUJNICA d.o.o. za trgovinu</item>
      <item>ZAGREBAČKA BANKA d.d., Paromlinska 2, 10000 Zagreb</item>
    </derivirana_varijabla>
  </DomainObject.Predmet.OstaliListFormatedWithAdress>
  <DomainObject.Predmet.OstaliListFormatedWithAdressOIB>
    <izvorni_sadrzaj>
      <item>Mario Nikolić, OIB 30561138920, Zinke Kunc 9, 10000 Zagreb punomoćnik sudionika u postupku RUJNICA d.o.o. za trgovinu</item>
      <item>ZAGREBAČKA BANKA d.d., Paromlinska 2, 10000 Zagreb</item>
    </izvorni_sadrzaj>
    <derivirana_varijabla naziv="DomainObject.Predmet.OstaliListFormatedWithAdressOIB_1">
      <item>Mario Nikolić, OIB 30561138920, Zinke Kunc 9, 10000 Zagreb punomoćnik sudionika u postupku RUJNICA d.o.o. za trgovinu</item>
      <item>ZAGREBAČKA BANKA d.d., Paromlinska 2, 10000 Zagreb</item>
    </derivirana_varijabla>
  </DomainObject.Predmet.OstaliListFormatedWithAdressOIB>
  <DomainObject.Predmet.OstaliListNazivFormated>
    <izvorni_sadrzaj>
      <item>Mario Nikolić</item>
      <item>ZAGREBAČKA BANKA d.d.</item>
    </izvorni_sadrzaj>
    <derivirana_varijabla naziv="DomainObject.Predmet.OstaliListNazivFormated_1">
      <item>Mario Nikolić</item>
      <item>ZAGREBAČKA BANKA d.d.</item>
    </derivirana_varijabla>
  </DomainObject.Predmet.OstaliListNazivFormated>
  <DomainObject.Predmet.OstaliListNazivFormatedOIB>
    <izvorni_sadrzaj>
      <item>Mario Nikolić, OIB 30561138920</item>
      <item>ZAGREBAČKA BANKA d.d.</item>
    </izvorni_sadrzaj>
    <derivirana_varijabla naziv="DomainObject.Predmet.OstaliListNazivFormatedOIB_1">
      <item>Mario Nikolić, OIB 30561138920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RUJNICA d.o.o. za trgovinu</izvorni_sadrzaj>
    <derivirana_varijabla naziv="DomainObject.Predmet.ProtustrankaIDrugi_1">RUJNICA d.o.o.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RUJNICA d.o.o. za trgovinu, OIB 54084251358, Zinke Kunc 9, 10000 Zagreb</izvorni_sadrzaj>
    <derivirana_varijabla naziv="DomainObject.Predmet.ProtustrankaIDrugiAdressOIB_1">RUJNICA d.o.o. za trgovinu, OIB 54084251358, Zinke Kunc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RUJNICA d.o.o. za trgovinu</item>
      <item>Mario Nikolić</item>
      <item>ZAGREBAČKA BANKA d.d.</item>
    </izvorni_sadrzaj>
    <derivirana_varijabla naziv="DomainObject.Predmet.SudioniciListNaziv_1">
      <item>FINA Regionalni centar Zagreb</item>
      <item>RUJNICA d.o.o. za trgovinu</item>
      <item>Mario Nikolić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RUJNICA d.o.o. za trgovinu, OIB 54084251358, Zinke Kunc 9,10000 Zagreb</item>
      <item>Mario Nikolić, OIB 30561138920, Zinke Kunc 9,10000 Zagreb</item>
      <item>ZAGREBAČKA BANKA d.d., Paromlinska 2,10000 Zagreb</item>
    </izvorni_sadrzaj>
    <derivirana_varijabla naziv="DomainObject.Predmet.SudioniciListAdressOIB_1">
      <item>FINA Regionalni centar Zagreb, OIB 85821130368, Trg svibanjskih žrtava 1995. 1,10000 Zagreb</item>
      <item>RUJNICA d.o.o. za trgovinu, OIB 54084251358, Zinke Kunc 9,10000 Zagreb</item>
      <item>Mario Nikolić, OIB 30561138920, Zinke Kunc 9,10000 Zagreb</item>
      <item>ZAGREBAČKA BANKA d.d., Paromlinska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54084251358</item>
      <item>, OIB 30561138920</item>
      <item>, OIB null</item>
    </izvorni_sadrzaj>
    <derivirana_varijabla naziv="DomainObject.Predmet.SudioniciListNazivOIB_1">
      <item>, OIB 85821130368</item>
      <item>, OIB 54084251358</item>
      <item>, OIB 30561138920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0917B9-1780-4B57-86A3-911549626A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677</properties:Characters>
  <properties:Lines>41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2017-03-30T05:45:00Z</dcterms:created>
  <dc:creator>Microbase</dc:creator>
  <cp:lastModifiedBy>Mirjana Gašparić</cp:lastModifiedBy>
  <cp:lastPrinted>2017-03-30T05:48:00Z</cp:lastPrinted>
  <dcterms:modified xmlns:xsi="http://www.w3.org/2001/XMLSchema-instance" xsi:type="dcterms:W3CDTF">2017-03-30T05:51:00Z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