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fc1d" w14:paraId="a8afc1d" w:rsidRDefault="00C20F7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0F79" w:rsidP="00C20F79" w:rsidR="00AE649C">
      <w:pPr>
        <w:pStyle w:val="Bezproreda"/>
      </w:pPr>
      <w:r>
        <w:t xml:space="preserve">    Republika Hrvatska</w:t>
      </w:r>
    </w:p>
    <w:p w:rsidRDefault="00C20F79" w:rsidP="00C20F79" w:rsidR="00C20F79">
      <w:pPr>
        <w:pStyle w:val="Bezproreda"/>
      </w:pPr>
      <w:r>
        <w:t>Trgovački sud u Bjelovaru</w:t>
      </w:r>
    </w:p>
    <w:p w:rsidRDefault="00C20F79" w:rsidP="00C20F79" w:rsidR="00C20F79">
      <w:pPr>
        <w:pStyle w:val="Bezproreda"/>
      </w:pPr>
      <w:r>
        <w:t>Bjelovar, Dr. I. Lebovića 42.</w:t>
      </w:r>
    </w:p>
    <w:p w:rsidRDefault="00C20F79" w:rsidP="00C20F79" w:rsidR="00C20F79">
      <w:pPr>
        <w:pStyle w:val="Bezproreda"/>
      </w:pPr>
    </w:p>
    <w:p w:rsidRDefault="00C20F79" w:rsidP="00C20F79" w:rsidR="00C20F79">
      <w:pPr>
        <w:ind w:firstLine="708" w:left="4956"/>
      </w:pPr>
      <w:r>
        <w:t>Poslovni broj: 1 St-105/2018-20</w:t>
      </w:r>
    </w:p>
    <w:p w:rsidRDefault="00C20F79" w:rsidP="00C20F79" w:rsidR="00C20F79"/>
    <w:p w:rsidRDefault="00C20F79" w:rsidP="00C20F79" w:rsidR="00C20F79"/>
    <w:p w:rsidRDefault="00C20F79" w:rsidP="00C20F79" w:rsidR="00C20F79">
      <w:pPr>
        <w:jc w:val="center"/>
        <w:rPr>
          <w:b/>
        </w:rPr>
      </w:pPr>
      <w:r>
        <w:rPr>
          <w:b/>
        </w:rPr>
        <w:t xml:space="preserve">P O Z I V </w:t>
      </w:r>
    </w:p>
    <w:p w:rsidRDefault="00C20F79" w:rsidP="00C20F79" w:rsidR="00C20F79">
      <w:pPr>
        <w:jc w:val="center"/>
      </w:pPr>
    </w:p>
    <w:p w:rsidRDefault="00C20F79" w:rsidP="00C20F79" w:rsidR="00C20F79">
      <w:pPr>
        <w:jc w:val="center"/>
      </w:pPr>
    </w:p>
    <w:p w:rsidRDefault="00C20F79" w:rsidP="00C20F79" w:rsidR="00C20F79">
      <w:pPr>
        <w:ind w:firstLine="708"/>
      </w:pPr>
      <w:r>
        <w:t>U stečajnom predmetu nad Stečajnom masom iza dužnika DANA d.o.o. za proizvodnju, trgovinu i usluge, u stečaju, Osijek, Kapucinska 27/II, OIB: 52132951430, poslovni broj: 1 St-105/2018.,  pozivate se na ročište za diobu kupovine, na dan</w:t>
      </w:r>
    </w:p>
    <w:p w:rsidRDefault="00C20F79" w:rsidP="00C20F79" w:rsidR="00C20F79"/>
    <w:p w:rsidRDefault="00C20F79" w:rsidP="00C20F79" w:rsidR="00C20F79">
      <w:pPr>
        <w:jc w:val="center"/>
      </w:pPr>
      <w:r>
        <w:t>26.   travnja 2019. godine u 9,30 sati</w:t>
      </w:r>
    </w:p>
    <w:p w:rsidRDefault="00C20F79" w:rsidP="00C20F79" w:rsidR="00C20F79">
      <w:pPr>
        <w:jc w:val="center"/>
        <w:rPr>
          <w:b/>
        </w:rPr>
      </w:pPr>
    </w:p>
    <w:p w:rsidRDefault="00C20F79" w:rsidP="00C20F79" w:rsidR="00C20F79">
      <w:pPr>
        <w:jc w:val="center"/>
      </w:pPr>
      <w:r>
        <w:t xml:space="preserve"> sobu broj 4. Trgovačkog suda u Bjelovaru, Dr. I. Lebovića 42.</w:t>
      </w:r>
    </w:p>
    <w:p w:rsidRDefault="00C20F79" w:rsidP="00C20F79" w:rsidR="00C20F79">
      <w:pPr>
        <w:jc w:val="center"/>
      </w:pPr>
    </w:p>
    <w:p w:rsidRDefault="00C20F79" w:rsidP="00C20F79" w:rsidR="00C20F79"/>
    <w:p w:rsidRDefault="00C20F79" w:rsidP="00C20F79" w:rsidR="00C20F79">
      <w:pPr>
        <w:ind w:firstLine="708"/>
      </w:pPr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C20F79" w:rsidP="00C20F79" w:rsidR="00C20F79"/>
    <w:p w:rsidRDefault="00C20F79" w:rsidP="00C20F79" w:rsidR="00C20F79">
      <w:pPr>
        <w:ind w:firstLine="708"/>
      </w:pPr>
      <w:r>
        <w:t xml:space="preserve">Vjerovnik najkasnije na ročištu za diobu može drugom vjerovniku osporiti tražbinu, njezinu visinu i red namirenja (čl. 124. Ovršnog zakona).  </w:t>
      </w:r>
    </w:p>
    <w:p w:rsidRDefault="00C20F79" w:rsidP="00C20F79" w:rsidR="00C20F79"/>
    <w:p w:rsidRDefault="00C20F79" w:rsidP="00C20F79" w:rsidR="00C20F79">
      <w:pPr>
        <w:ind w:firstLine="708"/>
      </w:pPr>
      <w:r>
        <w:t>Iz iznosa dobivenog od ovršnog suda, stečajni sudac će izdvojiti u stečajnu masu odgovarajući iznos prema pravilima iz članka 124. Ovršnog zakona, namiriti tražbine razlučnih vjerovnika prema redoslijedu predviđenim pravilima ovršnog postupka i preostali iznos predati stečajnom upravitelju ( čl. 248 st. 2. Stečajnog zakona).</w:t>
      </w:r>
    </w:p>
    <w:p w:rsidRDefault="00C20F79" w:rsidP="00C20F79" w:rsidR="00C20F79"/>
    <w:p w:rsidRDefault="00C20F79" w:rsidP="00C20F79" w:rsidR="00C20F79">
      <w:pPr>
        <w:ind w:firstLine="708"/>
      </w:pPr>
      <w:r>
        <w:t xml:space="preserve">U Bjelovaru  25.  ožujka  2019. </w:t>
      </w:r>
    </w:p>
    <w:p w:rsidRDefault="00C20F79" w:rsidP="00C20F79" w:rsidR="00C20F79"/>
    <w:p w:rsidRDefault="00C20F79" w:rsidP="00C20F79" w:rsidR="00C20F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C20F79" w:rsidP="00C20F79" w:rsidR="00C20F79"/>
    <w:p w:rsidRDefault="00C20F79" w:rsidP="00C20F79" w:rsidR="00C20F79">
      <w:r>
        <w:tab/>
      </w:r>
      <w:r>
        <w:tab/>
      </w:r>
      <w:r>
        <w:tab/>
      </w:r>
      <w:r>
        <w:tab/>
      </w:r>
      <w:r>
        <w:tab/>
        <w:t xml:space="preserve">                          Branka Pleskalt v.r.</w:t>
      </w:r>
    </w:p>
    <w:p w:rsidRDefault="00C20F79" w:rsidP="00C20F79" w:rsidR="00C20F79"/>
    <w:p w:rsidRDefault="00C20F79" w:rsidP="00C20F79" w:rsidR="00C20F79">
      <w:r>
        <w:t>Rj.</w:t>
      </w:r>
    </w:p>
    <w:p w:rsidRDefault="00C20F79" w:rsidP="00C20F79" w:rsidR="00C20F79">
      <w:r>
        <w:t>Dna: razlučnim vjerovnicima –putem e-oglasne ploče suda</w:t>
      </w:r>
    </w:p>
    <w:p w:rsidRDefault="00C20F79" w:rsidP="00C20F79" w:rsidR="00C20F79">
      <w:r>
        <w:t xml:space="preserve">        Stečajnom upravitelju-putem e-oglasne ploče suda</w:t>
      </w:r>
    </w:p>
    <w:p w:rsidRDefault="00C20F79" w:rsidP="00C20F79" w:rsidR="00C20F79">
      <w:r>
        <w:t xml:space="preserve">        e-oglasna ploča</w:t>
      </w:r>
    </w:p>
    <w:p w:rsidRDefault="00C20F79" w:rsidP="00C20F79" w:rsidR="00C20F79">
      <w:r>
        <w:t xml:space="preserve">         K ročištu</w:t>
      </w:r>
    </w:p>
    <w:p w:rsidRDefault="00C20F79" w:rsidP="00C20F79" w:rsidR="00C20F79">
      <w:r>
        <w:t>Bjelovar, 25. 3.  2019.</w:t>
      </w:r>
    </w:p>
    <w:p w:rsidRDefault="00C20F79" w:rsidP="00C20F79" w:rsidR="00C20F79"/>
    <w:p w:rsidRDefault="00C20F79" w:rsidP="00C20F79" w:rsidR="00C20F79">
      <w:pPr>
        <w:pStyle w:val="Bezproreda"/>
      </w:pPr>
    </w:p>
    <w:p w:rsidRDefault="00AE649C" w:rsidP="00C20F79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09B8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79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20F7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20F7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29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St-105/2018-20</izvorni_sadrzaj>
    <derivirana_varijabla naziv="DomainObject.Oznaka_1">St-105/2018-20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DANA d.o.o. za proizvodnju, trgovinu i usluge u stečaju</izvorni_sadrzaj>
    <derivirana_varijabla naziv="DomainObject.Predmet.ProtustrankaFormated_1">  Stečajna masa iza DANA d.o.o. za proizvodnju, trgovinu i usluge u stečaju</derivirana_varijabla>
  </DomainObject.Predmet.ProtustrankaFormated>
  <DomainObject.Predmet.ProtustrankaFormatedOIB>
    <izvorni_sadrzaj>  Stečajna masa iza DANA d.o.o. za proizvodnju, trgovinu i usluge u stečaju, OIB 52132951430</izvorni_sadrzaj>
    <derivirana_varijabla naziv="DomainObject.Predmet.ProtustrankaFormatedOIB_1">  Stečajna masa iza DANA d.o.o. za proizvodnju, trgovinu i usluge u stečaju, OIB 52132951430</derivirana_varijabla>
  </DomainObject.Predmet.ProtustrankaFormatedOIB>
  <DomainObject.Predmet.ProtustrankaFormatedWithAdress>
    <izvorni_sadrzaj> Stečajna masa iza DANA d.o.o. za proizvodnju, trgovinu i usluge u stečaju, Kapucinska 27/II, 31000 Osijek</izvorni_sadrzaj>
    <derivirana_varijabla naziv="DomainObject.Predmet.ProtustrankaFormatedWithAdress_1"> Stečajna masa iza DANA d.o.o. za proizvodnju, trgovinu i usluge u stečaju, Kapucinska 27/II, 31000 Osijek</derivirana_varijabla>
  </DomainObject.Predmet.ProtustrankaFormatedWithAdress>
  <DomainObject.Predmet.ProtustrankaFormatedWithAdressOIB>
    <izvorni_sadrzaj> Stečajna masa iza DANA d.o.o. za proizvodnju, trgovinu i usluge u stečaju, OIB 52132951430, Kapucinska 27/II, 31000 Osijek</izvorni_sadrzaj>
    <derivirana_varijabla naziv="DomainObject.Predmet.ProtustrankaFormatedWithAdressOIB_1"> Stečajna masa iza DANA d.o.o. za proizvodnju, trgovinu i usluge u stečaju, OIB 52132951430, Kapucinska 27/II, 31000 Osijek</derivirana_varijabla>
  </DomainObject.Predmet.ProtustrankaFormatedWithAdressOIB>
  <DomainObject.Predmet.ProtustrankaWithAdress>
    <izvorni_sadrzaj>Stečajna masa iza DANA d.o.o. za proizvodnju, trgovinu i usluge u stečaju Kapucinska 27/II, 31000 Osijek</izvorni_sadrzaj>
    <derivirana_varijabla naziv="DomainObject.Predmet.ProtustrankaWithAdress_1">Stečajna masa iza DANA d.o.o. za proizvodnju, trgovinu i usluge u stečaju Kapucinska 27/II, 31000 Osijek</derivirana_varijabla>
  </DomainObject.Predmet.ProtustrankaWithAdress>
  <DomainObject.Predmet.ProtustrankaWithAdressOIB>
    <izvorni_sadrzaj>Stečajna masa iza DANA d.o.o. za proizvodnju, trgovinu i usluge u stečaju, OIB 52132951430, Kapucinska 27/II, 31000 Osijek</izvorni_sadrzaj>
    <derivirana_varijabla naziv="DomainObject.Predmet.ProtustrankaWithAdressOIB_1">Stečajna masa iza DANA d.o.o. za proizvodnju, trgovinu i usluge u stečaju, OIB 52132951430, Kapucinska 27/II, 31000 Osijek</derivirana_varijabla>
  </DomainObject.Predmet.ProtustrankaWithAdressOIB>
  <DomainObject.Predmet.ProtustrankaNazivFormated>
    <izvorni_sadrzaj>Stečajna masa iza DANA d.o.o. za proizvodnju, trgovinu i usluge u stečaju</izvorni_sadrzaj>
    <derivirana_varijabla naziv="DomainObject.Predmet.ProtustrankaNazivFormated_1">Stečajna masa iza DANA d.o.o. za proizvodnju, trgovinu i usluge u stečaju</derivirana_varijabla>
  </DomainObject.Predmet.ProtustrankaNazivFormated>
  <DomainObject.Predmet.ProtustrankaNazivFormatedOIB>
    <izvorni_sadrzaj>Stečajna masa iza DANA d.o.o. za proizvodnju, trgovinu i usluge u stečaju, OIB 52132951430</izvorni_sadrzaj>
    <derivirana_varijabla naziv="DomainObject.Predmet.ProtustrankaNazivFormatedOIB_1">Stečajna masa iza DANA d.o.o. za proizvodnju, trgovinu i usluge u stečaju, OIB 52132951430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Stečajna masa iza DANA d.o.o. za proizvodnju, trgovinu i usluge u stečaju</item>
    </izvorni_sadrzaj>
    <derivirana_varijabla naziv="DomainObject.Predmet.ProtuStrankaListFormated_1">
      <item>Stečajna masa iza DANA d.o.o. za proizvodnju, trgovinu i usluge u stečaju</item>
    </derivirana_varijabla>
  </DomainObject.Predmet.ProtuStrankaListFormated>
  <DomainObject.Predmet.ProtuStrankaListFormatedOIB>
    <izvorni_sadrzaj>
      <item>Stečajna masa iza DANA d.o.o. za proizvodnju, trgovinu i usluge u stečaju, OIB 52132951430</item>
    </izvorni_sadrzaj>
    <derivirana_varijabla naziv="DomainObject.Predmet.ProtuStrankaListFormatedOIB_1">
      <item>Stečajna masa iza DANA d.o.o. za proizvodnju, trgovinu i usluge u stečaju, OIB 52132951430</item>
    </derivirana_varijabla>
  </DomainObject.Predmet.ProtuStrankaListFormatedOIB>
  <DomainObject.Predmet.ProtuStrankaListFormatedWithAdress>
    <izvorni_sadrzaj>
      <item>Stečajna masa iza DANA d.o.o. za proizvodnju, trgovinu i usluge u stečaju, Kapucinska 27/II, 31000 Osijek</item>
    </izvorni_sadrzaj>
    <derivirana_varijabla naziv="DomainObject.Predmet.ProtuStrankaListFormatedWithAdress_1">
      <item>Stečajna masa iza DANA d.o.o. za proizvodnju, trgovinu i usluge u stečaju, Kapucinska 27/II, 31000 Osijek</item>
    </derivirana_varijabla>
  </DomainObject.Predmet.ProtuStrankaListFormatedWithAdress>
  <DomainObject.Predmet.ProtuStrankaListFormatedWithAdressOIB>
    <izvorni_sadrzaj>
      <item>Stečajna masa iza DANA d.o.o. za proizvodnju, trgovinu i usluge u stečaju, OIB 52132951430, Kapucinska 27/II, 31000 Osijek</item>
    </izvorni_sadrzaj>
    <derivirana_varijabla naziv="DomainObject.Predmet.ProtuStrankaListFormatedWithAdressOIB_1">
      <item>Stečajna masa iza DANA d.o.o. za proizvodnju, trgovinu i usluge u stečaju, OIB 52132951430, Kapucinska 27/II, 31000 Osijek</item>
    </derivirana_varijabla>
  </DomainObject.Predmet.ProtuStrankaListFormatedWithAdressOIB>
  <DomainObject.Predmet.ProtuStrankaListNazivFormated>
    <izvorni_sadrzaj>
      <item>Stečajna masa iza DANA d.o.o. za proizvodnju, trgovinu i usluge u stečaju</item>
    </izvorni_sadrzaj>
    <derivirana_varijabla naziv="DomainObject.Predmet.ProtuStrankaListNazivFormated_1">
      <item>Stečajna masa iza DANA d.o.o. za proizvodnju, trgovinu i usluge u stečaju</item>
    </derivirana_varijabla>
  </DomainObject.Predmet.ProtuStrankaListNazivFormated>
  <DomainObject.Predmet.ProtuStrankaListNazivFormatedOIB>
    <izvorni_sadrzaj>
      <item>Stečajna masa iza DANA d.o.o. za proizvodnju, trgovinu i usluge u stečaju, OIB 52132951430</item>
    </izvorni_sadrzaj>
    <derivirana_varijabla naziv="DomainObject.Predmet.ProtuStrankaListNazivFormatedOIB_1">
      <item>Stečajna masa iza DANA d.o.o. za proizvodnju, trgovinu i usluge u stečaju, OIB 52132951430</item>
    </derivirana_varijabla>
  </DomainObject.Predmet.ProtuStrankaListNazivFormatedOIB>
  <DomainObject.Predmet.OstaliListFormated>
    <izvorni_sadrzaj>
      <item>Danica Farkaš</item>
      <item>Općinski sud u Virovitici,Zemljišnoknjižni odjel</item>
      <item>FINA BJELOVAR</item>
      <item>Goran Tkalčec</item>
    </izvorni_sadrzaj>
    <derivirana_varijabla naziv="DomainObject.Predmet.OstaliListFormated_1">
      <item>Danica Farkaš</item>
      <item>Općinski sud u Virovitici,Zemljišnoknjižni odjel</item>
      <item>FINA BJELOVAR</item>
      <item>Goran Tkalčec</item>
    </derivirana_varijabla>
  </DomainObject.Predmet.OstaliListFormated>
  <DomainObject.Predmet.OstaliListFormatedOIB>
    <izvorni_sadrzaj>
      <item>Danica Farkaš, OIB 75470076511</item>
      <item>Općinski sud u Virovitici,Zemljišnoknjižni odjel</item>
      <item>FINA BJELOVAR</item>
      <item>Goran Tkalčec, OIB 79034655057</item>
    </izvorni_sadrzaj>
    <derivirana_varijabla naziv="DomainObject.Predmet.OstaliListFormatedOIB_1">
      <item>Danica Farkaš, OIB 75470076511</item>
      <item>Općinski sud u Virovitici,Zemljišnoknjižni odjel</item>
      <item>FINA BJELOVAR</item>
      <item>Goran Tkalčec, OIB 79034655057</item>
    </derivirana_varijabla>
  </DomainObject.Predmet.OstaliListFormatedOIB>
  <DomainObject.Predmet.OstaliListFormatedWithAdress>
    <izvorni_sadrzaj>
      <item>Danica Farkaš, Pivnica 23., 33533 Pivnica Slavonska</item>
      <item>Općinski sud u Virovitici,Zemljišnoknjižni odjel, ., 33000 Virovitica</item>
      <item>FINA BJELOVAR</item>
      <item>Goran Tkalčec, Trg Krste Frankopana 15., 33000 Virovitica</item>
    </izvorni_sadrzaj>
    <derivirana_varijabla naziv="DomainObject.Predmet.OstaliListFormatedWithAdress_1">
      <item>Danica Farkaš, Pivnica 23., 33533 Pivnica Slavonska</item>
      <item>Općinski sud u Virovitici,Zemljišnoknjižni odjel, ., 33000 Virovitica</item>
      <item>FINA BJELOVAR</item>
      <item>Goran Tkalčec, Trg Krste Frankopana 15., 33000 Virovitica</item>
    </derivirana_varijabla>
  </DomainObject.Predmet.OstaliListFormatedWithAdress>
  <DomainObject.Predmet.OstaliListFormatedWithAdressOIB>
    <izvorni_sadrzaj>
      <item>Danica Farkaš, OIB 75470076511, Pivnica 23., 33533 Pivnica Slavonska</item>
      <item>Općinski sud u Virovitici,Zemljišnoknjižni odjel, ., 33000 Virovitica</item>
      <item>FINA BJELOVAR</item>
      <item>Goran Tkalčec, OIB 79034655057, Trg Krste Frankopana 15., 33000 Virovitica</item>
    </izvorni_sadrzaj>
    <derivirana_varijabla naziv="DomainObject.Predmet.OstaliListFormatedWithAdressOIB_1">
      <item>Danica Farkaš, OIB 75470076511, Pivnica 23., 33533 Pivnica Slavonska</item>
      <item>Općinski sud u Virovitici,Zemljišnoknjižni odjel, ., 33000 Virovitica</item>
      <item>FINA BJELOVAR</item>
      <item>Goran Tkalčec, OIB 79034655057, Trg Krste Frankopana 15., 33000 Virovitica</item>
    </derivirana_varijabla>
  </DomainObject.Predmet.OstaliListFormatedWithAdressOIB>
  <DomainObject.Predmet.OstaliListNazivFormated>
    <izvorni_sadrzaj>
      <item>Danica Farkaš</item>
      <item>Općinski sud u Virovitici,Zemljišnoknjižni odjel</item>
      <item>FINA BJELOVAR</item>
      <item>Goran Tkalčec</item>
    </izvorni_sadrzaj>
    <derivirana_varijabla naziv="DomainObject.Predmet.OstaliListNazivFormated_1">
      <item>Danica Farkaš</item>
      <item>Općinski sud u Virovitici,Zemljišnoknjižni odjel</item>
      <item>FINA BJELOVAR</item>
      <item>Goran Tkalčec</item>
    </derivirana_varijabla>
  </DomainObject.Predmet.OstaliListNazivFormated>
  <DomainObject.Predmet.OstaliListNazivFormatedOIB>
    <izvorni_sadrzaj>
      <item>Danica Farkaš, OIB 75470076511</item>
      <item>Općinski sud u Virovitici,Zemljišnoknjižni odjel</item>
      <item>FINA BJELOVAR</item>
      <item>Goran Tkalčec, OIB 79034655057</item>
    </izvorni_sadrzaj>
    <derivirana_varijabla naziv="DomainObject.Predmet.OstaliListNazivFormatedOIB_1">
      <item>Danica Farkaš, OIB 75470076511</item>
      <item>Općinski sud u Virovitici,Zemljišnoknjižni odjel</item>
      <item>FINA BJELOVAR</item>
      <item>Goran Tkalčec, OIB 79034655057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St-105/2018-20</izvorni_sadrzaj>
    <derivirana_varijabla naziv="DomainObject.PoslovniBrojDokumenta_1">St-105/2018-20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Stečajna masa iza DANA d.o.o. za proizvodnju, trgovinu i usluge u stečaju</izvorni_sadrzaj>
    <derivirana_varijabla naziv="DomainObject.Predmet.ProtustrankaIDrugi_1">Stečajna masa iza DANA d.o.o. za proizvodnju, trgovinu i usluge u stečaju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Stečajna masa iza DANA d.o.o. za proizvodnju, trgovinu i usluge u stečaju, OIB 52132951430, Kapucinska 27/II, 31000 Osijek</izvorni_sadrzaj>
    <derivirana_varijabla naziv="DomainObject.Predmet.ProtustrankaIDrugiAdressOIB_1">Stečajna masa iza DANA d.o.o. za proizvodnju, trgovinu i usluge u stečaju, OIB 52132951430, Kapucinska 27/II,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Danica Farkaš</item>
      <item>REPUBLIKA HRVATSKA, Ministarstvo poljoprivrede</item>
      <item>Stečajna masa iza DANA d.o.o. za proizvodnju, trgovinu i usluge u stečaju</item>
      <item>Općinski sud u Virovitici,Zemljišnoknjižni odjel</item>
      <item>FINA BJELOVAR</item>
      <item>Goran Tkalčec</item>
    </izvorni_sadrzaj>
    <derivirana_varijabla naziv="DomainObject.Predmet.SudioniciListNaziv_1">
      <item>Danica Farkaš</item>
      <item>REPUBLIKA HRVATSKA, Ministarstvo poljoprivrede</item>
      <item>Stečajna masa iza DANA d.o.o. za proizvodnju, trgovinu i usluge u stečaju</item>
      <item>Općinski sud u Virovitici,Zemljišnoknjižni odjel</item>
      <item>FINA BJELOVAR</item>
      <item>Goran Tkalčec</item>
    </derivirana_varijabla>
  </DomainObject.Predmet.SudioniciListNaziv>
  <DomainObject.Predmet.SudioniciListAdressOIB>
    <izvorni_sadrzaj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  <item>FINA BJELOVAR</item>
      <item>Goran Tkalčec, OIB 79034655057, Trg Krste Frankopana 15.,33000 Virovitica</item>
    </izvorni_sadrzaj>
    <derivirana_varijabla naziv="DomainObject.Predmet.SudioniciListAdressOIB_1"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  <item>FINA BJELOVAR</item>
      <item>Goran Tkalčec, OIB 79034655057, Trg Krste Frankopana 15.,33000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E8D1A-0A47-4A94-9527-272207B8F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1041</properties:Characters>
  <properties:Lines>45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2019-03-25T10:56:00Z</cp:lastPrinted>
  <dcterms:modified xmlns:xsi="http://www.w3.org/2001/XMLSchema-instance" xsi:type="dcterms:W3CDTF">2019-03-25T10:56:00Z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St-105/2018-20 / Odluka - Zaključak - određeno ročište za diobu kupovnine (odluka_St-105_2018-20.docx)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