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3107" w14:paraId="b383107" w:rsidRDefault="008960D6" w:rsidP="001940FB" w:rsidR="008960D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C0D5B">
      <w:pPr>
        <w:spacing w:lineRule="auto" w:line="276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 xml:space="preserve">U Zagrebu, dana </w:t>
      </w:r>
      <w:r w:rsidR="00AA6BCF" w:rsidRPr="003C0D5B">
        <w:rPr>
          <w:rFonts w:cs="Calibri" w:eastAsia="Calibri" w:hAnsi="Calibri" w:ascii="Calibri"/>
          <w:lang w:val="hr-HR"/>
        </w:rPr>
        <w:t>0</w:t>
      </w:r>
      <w:r w:rsidR="00564AA2">
        <w:rPr>
          <w:rFonts w:cs="Calibri" w:eastAsia="Calibri" w:hAnsi="Calibri" w:ascii="Calibri"/>
          <w:lang w:val="hr-HR"/>
        </w:rPr>
        <w:t>6</w:t>
      </w:r>
      <w:r w:rsidRPr="003C0D5B">
        <w:rPr>
          <w:rFonts w:cs="Calibri" w:eastAsia="Calibri" w:hAnsi="Calibri" w:ascii="Calibri"/>
          <w:lang w:val="hr-HR"/>
        </w:rPr>
        <w:t>.0</w:t>
      </w:r>
      <w:r w:rsidR="00AA6BCF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.201</w:t>
      </w:r>
      <w:r w:rsidR="003F2BB3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C0D5B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C0D5B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960D6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C0D5B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C0D5B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>Stečajni dužnik:</w:t>
      </w:r>
      <w:r w:rsidRPr="003C0D5B">
        <w:rPr>
          <w:rFonts w:cs="Calibri" w:eastAsia="Calibri" w:hAnsi="Calibri" w:ascii="Calibri"/>
          <w:lang w:val="hr-HR"/>
        </w:rPr>
        <w:tab/>
      </w:r>
      <w:r w:rsidRPr="003C0D5B">
        <w:rPr>
          <w:rFonts w:cs="Calibri" w:eastAsia="Calibri" w:hAnsi="Calibri" w:ascii="Calibri"/>
          <w:b/>
          <w:lang w:val="hr-HR"/>
        </w:rPr>
        <w:t>BRA-MA kreditna unija u stečaju</w:t>
      </w:r>
      <w:r w:rsidRPr="003C0D5B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960D6" w:rsidP="00AA6BCF" w:rsidR="008960D6" w:rsidRPr="003C0D5B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960D6" w:rsidP="008960D6" w:rsidR="008960D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960D6" w:rsidP="008960D6" w:rsidR="008960D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C0D5B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C0D5B">
      <w:pPr>
        <w:spacing w:after="0"/>
        <w:rPr>
          <w:rFonts w:cs="Calibri" w:eastAsia="Times New Roman" w:hAnsi="Calibri" w:ascii="Calibri"/>
          <w:lang w:val="hr-HR"/>
        </w:rPr>
      </w:pPr>
    </w:p>
    <w:p w:rsidRDefault="008960D6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960D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C0D5B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C0D5B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12502">
        <w:rPr>
          <w:rFonts w:cs="Calibri" w:eastAsia="Arial Unicode MS" w:hAnsi="Calibri" w:ascii="Calibri"/>
          <w:kern w:val="1"/>
          <w:lang w:eastAsia="ar-SA" w:val="hr-HR"/>
        </w:rPr>
        <w:t>MARIJA BATINA BULIĆ</w:t>
      </w:r>
      <w:r w:rsidR="00434B13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960D6">
        <w:rPr>
          <w:rFonts w:cs="Calibri" w:eastAsia="Arial Unicode MS" w:hAnsi="Calibri" w:ascii="Calibri"/>
          <w:kern w:val="1"/>
          <w:lang w:eastAsia="ar-SA" w:val="hr-HR"/>
        </w:rPr>
        <w:t xml:space="preserve"> je podnijela prijavu tražbine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912502">
        <w:rPr>
          <w:rFonts w:cs="Calibri" w:eastAsia="Arial Unicode MS" w:hAnsi="Calibri" w:ascii="Calibri"/>
          <w:kern w:val="1"/>
          <w:lang w:eastAsia="ar-SA" w:val="hr-HR"/>
        </w:rPr>
        <w:t>54.204,80</w:t>
      </w:r>
      <w:r w:rsidR="008960D6">
        <w:rPr>
          <w:rFonts w:cs="Calibri" w:eastAsia="Arial Unicode MS" w:hAnsi="Calibri" w:ascii="Calibri"/>
          <w:kern w:val="1"/>
          <w:lang w:eastAsia="ar-SA" w:val="hr-HR"/>
        </w:rPr>
        <w:t xml:space="preserve"> kn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te joj je priznata tražbina u iznosu od </w:t>
      </w:r>
      <w:r w:rsidR="00912502">
        <w:rPr>
          <w:rFonts w:cs="Calibri" w:eastAsia="Arial Unicode MS" w:hAnsi="Calibri" w:ascii="Calibri"/>
          <w:kern w:val="1"/>
          <w:lang w:eastAsia="ar-SA" w:val="hr-HR"/>
        </w:rPr>
        <w:t>50.204,80</w:t>
      </w:r>
      <w:r w:rsidR="008960D6">
        <w:rPr>
          <w:rFonts w:cs="Calibri" w:eastAsia="Arial Unicode MS" w:hAnsi="Calibri" w:ascii="Calibri"/>
          <w:kern w:val="1"/>
          <w:lang w:eastAsia="ar-SA" w:val="hr-HR"/>
        </w:rPr>
        <w:t xml:space="preserve"> kn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912502">
        <w:rPr>
          <w:rFonts w:cs="Calibri" w:eastAsia="Arial Unicode MS" w:hAnsi="Calibri" w:ascii="Calibri"/>
          <w:kern w:val="1"/>
          <w:lang w:eastAsia="ar-SA" w:val="hr-HR"/>
        </w:rPr>
        <w:t>4.000,00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kuna utvrđeno da se radi o tražbini </w:t>
      </w:r>
      <w:r w:rsidR="00BD0B6A" w:rsidRPr="003C0D5B">
        <w:rPr>
          <w:rFonts w:cs="Calibri" w:hAnsi="Calibri" w:ascii="Calibri"/>
        </w:rPr>
        <w:t>s osnova članskih udjela koje ne ulaze u tražbine viših</w:t>
      </w:r>
      <w:r w:rsidR="008960D6">
        <w:rPr>
          <w:rFonts w:cs="Calibri" w:hAnsi="Calibri" w:ascii="Calibri"/>
        </w:rPr>
        <w:t xml:space="preserve"> pa</w:t>
      </w:r>
      <w:r w:rsidR="00564AA2">
        <w:rPr>
          <w:rFonts w:cs="Calibri" w:hAnsi="Calibri" w:ascii="Calibri"/>
        </w:rPr>
        <w:t xml:space="preserve"> </w:t>
      </w:r>
      <w:r w:rsidR="008960D6">
        <w:rPr>
          <w:rFonts w:cs="Calibri" w:hAnsi="Calibri" w:ascii="Calibri"/>
        </w:rPr>
        <w:t>čak ni nižih</w:t>
      </w:r>
      <w:r w:rsidR="00BD0B6A" w:rsidRPr="003C0D5B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960D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960D6" w:rsidRPr="008960D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Times New Roman" w:hAnsi="Calibri" w:ascii="Calibri"/>
          <w:lang w:val="hr-HR"/>
        </w:rPr>
        <w:t>Slijedom navedenog, predlaže se donijeti</w:t>
      </w:r>
      <w:r w:rsidR="008960D6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C0D5B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C0D5B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C0D5B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C0D5B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C0D5B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0D5B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912502" w:rsidP="00AA6BCF" w:rsidR="00AA6BCF" w:rsidRPr="003C0D5B">
            <w:pPr>
              <w:spacing w:after="0"/>
              <w:rPr>
                <w:rFonts w:cs="Calibri" w:eastAsia="Calibri" w:hAnsi="Calibri" w:ascii="Calibri"/>
                <w:lang w:val="hr-HR"/>
              </w:rPr>
            </w:pPr>
            <w:r w:rsidRPr="00912502">
              <w:rPr>
                <w:rFonts w:cs="Calibri" w:hAnsi="Calibri" w:ascii="Calibri"/>
              </w:rPr>
              <w:t>MARIJA BATINA BULIĆ</w:t>
            </w:r>
            <w:r>
              <w:rPr>
                <w:rFonts w:cs="Calibri"/>
              </w:rPr>
              <w:t xml:space="preserve">, </w:t>
            </w:r>
            <w:r w:rsidRPr="00912502">
              <w:rPr>
                <w:rFonts w:cs="Calibri"/>
              </w:rPr>
              <w:t xml:space="preserve"> </w:t>
            </w:r>
            <w:r w:rsidRPr="00912502">
              <w:rPr>
                <w:rFonts w:cs="Calibri" w:hAnsi="Calibri" w:ascii="Calibri"/>
              </w:rPr>
              <w:t>Antofagaste 14, Split</w:t>
            </w:r>
            <w:r w:rsidR="00BD0B6A" w:rsidRPr="003C0D5B">
              <w:rPr>
                <w:rFonts w:cs="Calibri" w:hAnsi="Calibri" w:ascii="Calibri"/>
              </w:rPr>
              <w:t xml:space="preserve">, OIB: </w:t>
            </w:r>
            <w:r w:rsidRPr="00912502">
              <w:rPr>
                <w:rFonts w:cs="Calibri" w:hAnsi="Calibri" w:ascii="Calibri"/>
              </w:rPr>
              <w:t>08977196876</w:t>
            </w:r>
          </w:p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12502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12502">
              <w:rPr>
                <w:rFonts w:cs="Calibri" w:hAnsi="Calibri" w:ascii="Calibri"/>
              </w:rPr>
              <w:t>Konto kartica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C0D5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12502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12502">
              <w:rPr>
                <w:rFonts w:cs="Calibri" w:hAnsi="Calibri" w:ascii="Calibri"/>
              </w:rPr>
              <w:t>54.204,80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C0D5B">
            <w:pPr>
              <w:spacing w:after="0"/>
              <w:rPr>
                <w:rFonts w:cs="Calibri" w:hAnsi="Calibri" w:ascii="Calibri"/>
              </w:rPr>
            </w:pPr>
          </w:p>
          <w:p w:rsidRDefault="00912502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12502">
              <w:rPr>
                <w:rFonts w:cs="Calibri" w:hAnsi="Calibri" w:ascii="Calibri"/>
              </w:rPr>
              <w:t>50.204,80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434B13" w:rsidR="00BD0B6A" w:rsidRPr="003C0D5B">
            <w:pPr>
              <w:spacing w:after="0"/>
              <w:rPr>
                <w:rFonts w:cs="Calibri" w:hAnsi="Calibri" w:ascii="Calibri"/>
              </w:rPr>
            </w:pPr>
          </w:p>
          <w:p w:rsidRDefault="00912502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12502">
              <w:rPr>
                <w:rFonts w:cs="Calibri" w:hAnsi="Calibri" w:ascii="Calibri"/>
              </w:rPr>
              <w:t>4.000,00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960D6" w:rsidP="008960D6" w:rsidR="008960D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975BB" w:rsidP="00456709" w:rsidR="0045670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709" w:rsidP="00456709" w:rsidR="0045670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56709" w:rsidP="00456709" w:rsidR="0045670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56709" w:rsidP="00456709" w:rsidR="0045670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97A" w:rsidR="00B1097A">
      <w:pPr>
        <w:spacing w:after="0"/>
      </w:pPr>
      <w:r>
        <w:separator/>
      </w:r>
    </w:p>
  </w:endnote>
  <w:endnote w:id="0" w:type="continuationSeparator">
    <w:p w:rsidRDefault="00B1097A" w:rsidR="00B109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9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97A" w:rsidR="00B1097A">
      <w:pPr>
        <w:spacing w:after="0"/>
      </w:pPr>
      <w:r>
        <w:separator/>
      </w:r>
    </w:p>
  </w:footnote>
  <w:footnote w:id="0" w:type="continuationSeparator">
    <w:p w:rsidRDefault="00B1097A" w:rsidR="00B1097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99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760B1F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2DFF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80458"/>
    <w:rsid w:val="0038241A"/>
    <w:rsid w:val="00384907"/>
    <w:rsid w:val="00384E59"/>
    <w:rsid w:val="00395E9E"/>
    <w:rsid w:val="00397D92"/>
    <w:rsid w:val="003A1190"/>
    <w:rsid w:val="003A3E02"/>
    <w:rsid w:val="003B25DF"/>
    <w:rsid w:val="003C0378"/>
    <w:rsid w:val="003C084D"/>
    <w:rsid w:val="003C0D5B"/>
    <w:rsid w:val="003C5F98"/>
    <w:rsid w:val="003D090A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4B13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6709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30C5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4AA2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0D6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2502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097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975B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72BF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341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55C5F"/>
    <w:rsid w:val="00E62751"/>
    <w:rsid w:val="00E650E9"/>
    <w:rsid w:val="00E66685"/>
    <w:rsid w:val="00E76B17"/>
    <w:rsid w:val="00E77377"/>
    <w:rsid w:val="00E77947"/>
    <w:rsid w:val="00E8045C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386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2996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F2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99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99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99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99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F2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99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99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99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99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1443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St-651/2017-220 / Podnesak - Podnesak (-220.docx)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