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b9f79" w14:paraId="11b9f79" w:rsidRDefault="004B0DC2" w:rsidP="004B0DC2" w:rsidR="004B0DC2" w:rsidRPr="00C86D5C">
      <w:pPr>
        <w15:collapsed w:val="false"/>
      </w:pPr>
      <w:bookmarkStart w:name="_GoBack" w:id="0"/>
      <w:bookmarkEnd w:id="0"/>
      <w:r w:rsidRPr="00C86D5C">
        <w:t xml:space="preserve">      REPUBLIKA HRVATSKA</w:t>
      </w:r>
    </w:p>
    <w:p w:rsidRDefault="004B0DC2" w:rsidP="004B0DC2" w:rsidR="004B0DC2" w:rsidRPr="00C86D5C">
      <w:r w:rsidRPr="00C86D5C">
        <w:t xml:space="preserve">TRGOVAČKI SUD U VARAŽDINU                      </w:t>
      </w:r>
      <w:r w:rsidR="00143105" w:rsidRPr="00C86D5C">
        <w:t xml:space="preserve">   </w:t>
      </w:r>
      <w:r w:rsidR="00176F92" w:rsidRPr="00C86D5C">
        <w:t xml:space="preserve">           </w:t>
      </w:r>
      <w:r w:rsidR="00176F92" w:rsidRPr="00C86D5C">
        <w:tab/>
      </w:r>
      <w:r w:rsidR="00E31307" w:rsidRPr="00C86D5C">
        <w:t xml:space="preserve">         </w:t>
      </w:r>
    </w:p>
    <w:p w:rsidRDefault="00DB629D" w:rsidP="004B0DC2" w:rsidR="00DB629D" w:rsidRPr="00C86D5C"/>
    <w:p w:rsidRDefault="004B0DC2" w:rsidP="004B0DC2" w:rsidR="004B0DC2" w:rsidRPr="00C86D5C">
      <w:pPr>
        <w:jc w:val="center"/>
      </w:pPr>
      <w:r w:rsidRPr="00C86D5C">
        <w:t>Z A P I S N I K</w:t>
      </w:r>
    </w:p>
    <w:p w:rsidRDefault="0046594A" w:rsidP="0089128E" w:rsidR="00147537" w:rsidRPr="003C2B77">
      <w:pPr>
        <w:jc w:val="center"/>
      </w:pPr>
      <w:r w:rsidRPr="00C86D5C">
        <w:t xml:space="preserve">o održanoj </w:t>
      </w:r>
      <w:r w:rsidR="0089128E">
        <w:t xml:space="preserve">javnoj </w:t>
      </w:r>
      <w:r w:rsidR="0089128E" w:rsidRPr="003C2B77">
        <w:t xml:space="preserve">dražbi </w:t>
      </w:r>
      <w:r w:rsidRPr="003C2B77">
        <w:t xml:space="preserve"> </w:t>
      </w:r>
      <w:r w:rsidR="00876FAB" w:rsidRPr="003C2B77">
        <w:t>kod Trgovačkog suda u Varaždinu</w:t>
      </w:r>
    </w:p>
    <w:p w:rsidRDefault="00946ECD" w:rsidP="003C2B77" w:rsidR="003C2B77" w:rsidRPr="003C2B77">
      <w:pPr>
        <w:pStyle w:val="Odlomakpopisa"/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3C2B77">
        <w:rPr>
          <w:rFonts w:hAnsi="Times New Roman" w:ascii="Times New Roman"/>
          <w:sz w:val="24"/>
          <w:szCs w:val="24"/>
        </w:rPr>
        <w:t xml:space="preserve">nad dužnikom </w:t>
      </w:r>
      <w:r w:rsidR="003C2B77" w:rsidRPr="003C2B77">
        <w:rPr>
          <w:rFonts w:hAnsi="Times New Roman" w:ascii="Times New Roman"/>
          <w:sz w:val="24"/>
          <w:szCs w:val="24"/>
        </w:rPr>
        <w:t xml:space="preserve">HORVAT TRGOVINA EXPORT-IMPORT d.o.o. za proizvodnju, trgovinu, usluge i uvoz-izvoz u stečaju, Čakovec, Dobriše Cesarića 17, </w:t>
      </w:r>
    </w:p>
    <w:p w:rsidRDefault="003C2B77" w:rsidP="003C2B77" w:rsidR="00946ECD" w:rsidRPr="003C2B77">
      <w:pPr>
        <w:pStyle w:val="Odlomakpopisa"/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3C2B77">
        <w:rPr>
          <w:rFonts w:hAnsi="Times New Roman" w:ascii="Times New Roman"/>
          <w:sz w:val="24"/>
          <w:szCs w:val="24"/>
        </w:rPr>
        <w:t xml:space="preserve">OIB: 56429917706, </w:t>
      </w:r>
      <w:r w:rsidR="00D93F88">
        <w:rPr>
          <w:rFonts w:hAnsi="Times New Roman" w:ascii="Times New Roman"/>
          <w:sz w:val="24"/>
          <w:szCs w:val="24"/>
        </w:rPr>
        <w:t>22. siječnja 2018</w:t>
      </w:r>
      <w:r w:rsidR="00696E17" w:rsidRPr="003C2B77">
        <w:rPr>
          <w:rFonts w:hAnsi="Times New Roman" w:ascii="Times New Roman"/>
          <w:sz w:val="24"/>
          <w:szCs w:val="24"/>
        </w:rPr>
        <w:t>.</w:t>
      </w:r>
    </w:p>
    <w:p w:rsidRDefault="0048343E" w:rsidP="008118D8" w:rsidR="0048343E" w:rsidRPr="003C2B77"/>
    <w:p w:rsidRDefault="0059343F" w:rsidP="008118D8" w:rsidR="0059343F"/>
    <w:p w:rsidRDefault="00481734" w:rsidP="008118D8" w:rsidR="00481734" w:rsidRPr="003C2B77"/>
    <w:p w:rsidRDefault="004B0DC2" w:rsidP="004B0DC2" w:rsidR="004B0DC2" w:rsidRPr="00C86D5C">
      <w:pPr>
        <w:jc w:val="both"/>
      </w:pPr>
      <w:r w:rsidRPr="00C86D5C">
        <w:t>NAZOČNI OD STRANE SUDA:</w:t>
      </w:r>
    </w:p>
    <w:p w:rsidRDefault="004B0DC2" w:rsidP="004B0DC2" w:rsidR="004B0DC2" w:rsidRPr="00C86D5C">
      <w:pPr>
        <w:jc w:val="both"/>
      </w:pPr>
      <w:r w:rsidRPr="00C86D5C">
        <w:t xml:space="preserve">STEČAJNI SUDAC: </w:t>
      </w:r>
      <w:r w:rsidR="005820DB" w:rsidRPr="00C86D5C">
        <w:t>Ksenija Flack-Makitan</w:t>
      </w:r>
    </w:p>
    <w:p w:rsidRDefault="004B0DC2" w:rsidP="004B0DC2" w:rsidR="004B0DC2" w:rsidRPr="00C86D5C">
      <w:pPr>
        <w:jc w:val="both"/>
      </w:pPr>
      <w:r w:rsidRPr="00C86D5C">
        <w:t xml:space="preserve">ZAPISNIČAR: </w:t>
      </w:r>
      <w:r w:rsidR="005B3C45" w:rsidRPr="00C86D5C">
        <w:t>Lea Rogina</w:t>
      </w:r>
    </w:p>
    <w:p w:rsidRDefault="00143105" w:rsidP="004B0DC2" w:rsidR="00143105" w:rsidRPr="00C86D5C">
      <w:pPr>
        <w:jc w:val="both"/>
      </w:pPr>
    </w:p>
    <w:p w:rsidRDefault="004B0DC2" w:rsidP="004B0DC2" w:rsidR="004B0DC2" w:rsidRPr="00C86D5C">
      <w:pPr>
        <w:jc w:val="both"/>
      </w:pPr>
      <w:r w:rsidRPr="00C86D5C">
        <w:t xml:space="preserve">Početak u </w:t>
      </w:r>
      <w:r w:rsidR="00D93F88">
        <w:t>08,00</w:t>
      </w:r>
      <w:r w:rsidR="0055098E">
        <w:t xml:space="preserve"> </w:t>
      </w:r>
      <w:r w:rsidR="0058108C" w:rsidRPr="00C86D5C">
        <w:t>sati.</w:t>
      </w:r>
    </w:p>
    <w:p w:rsidRDefault="00946ECD" w:rsidP="00946ECD" w:rsidR="00946ECD" w:rsidRPr="00C86D5C"/>
    <w:p w:rsidRDefault="0089128E" w:rsidP="0089128E" w:rsidR="0089128E">
      <w:pPr>
        <w:jc w:val="both"/>
      </w:pPr>
    </w:p>
    <w:p w:rsidRDefault="00D4462B" w:rsidP="0089128E" w:rsidR="00D4462B">
      <w:pPr>
        <w:jc w:val="both"/>
      </w:pPr>
    </w:p>
    <w:p w:rsidRDefault="00D4462B" w:rsidP="0089128E" w:rsidR="00D14D89">
      <w:pPr>
        <w:jc w:val="both"/>
      </w:pPr>
      <w:r>
        <w:tab/>
      </w:r>
      <w:r w:rsidR="00A3133D">
        <w:t>Konstatira se da je</w:t>
      </w:r>
      <w:r>
        <w:t xml:space="preserve"> današnju javnu dražbu </w:t>
      </w:r>
      <w:r w:rsidR="00241F3A">
        <w:t xml:space="preserve">pristupila </w:t>
      </w:r>
      <w:r w:rsidR="009D1724">
        <w:t xml:space="preserve">stečajna upraviteljica Katarina Conar-Brod te </w:t>
      </w:r>
      <w:r w:rsidR="0055098E">
        <w:t xml:space="preserve">zastupnica Republike Hrvatske, </w:t>
      </w:r>
      <w:r w:rsidR="00241F3A">
        <w:t>zamjenica Županijskog državnog odjela, Građansko-upravni</w:t>
      </w:r>
      <w:r w:rsidR="0055098E">
        <w:t xml:space="preserve"> odjel, </w:t>
      </w:r>
      <w:r w:rsidR="009D1724">
        <w:t>Tanja Purić-Stamenković</w:t>
      </w:r>
      <w:r w:rsidR="00FA5009">
        <w:t>.</w:t>
      </w:r>
    </w:p>
    <w:p w:rsidRDefault="00241F3A" w:rsidP="00581BAF" w:rsidR="00241F3A">
      <w:pPr>
        <w:pStyle w:val="Tijeloteksta"/>
        <w:rPr>
          <w:lang w:val="hr-HR"/>
        </w:rPr>
      </w:pPr>
    </w:p>
    <w:p w:rsidRDefault="009D1724" w:rsidP="00FA5009" w:rsidR="003C2B77">
      <w:pPr>
        <w:pStyle w:val="Tijeloteksta"/>
        <w:ind w:firstLine="720"/>
        <w:rPr>
          <w:lang w:val="hr-HR"/>
        </w:rPr>
      </w:pPr>
      <w:r>
        <w:rPr>
          <w:lang w:val="hr-HR"/>
        </w:rPr>
        <w:t xml:space="preserve">Konstatira se da za današnju javnu dražbu nema </w:t>
      </w:r>
      <w:r w:rsidR="00481734">
        <w:rPr>
          <w:lang w:val="hr-HR"/>
        </w:rPr>
        <w:t xml:space="preserve">uplaćenih jamčevina ni </w:t>
      </w:r>
      <w:r>
        <w:rPr>
          <w:lang w:val="hr-HR"/>
        </w:rPr>
        <w:t>zainteresiranih kupaca.</w:t>
      </w:r>
    </w:p>
    <w:p w:rsidRDefault="00FA5009" w:rsidP="00FA5009" w:rsidR="00FA5009" w:rsidRPr="00FA5009">
      <w:pPr>
        <w:pStyle w:val="Tijeloteksta"/>
        <w:rPr>
          <w:lang w:val="hr-HR"/>
        </w:rPr>
      </w:pPr>
    </w:p>
    <w:p w:rsidRDefault="00C42309" w:rsidP="009D1724" w:rsidR="00B12335">
      <w:pPr>
        <w:jc w:val="both"/>
      </w:pPr>
      <w:r>
        <w:tab/>
      </w:r>
      <w:r w:rsidR="00481734">
        <w:t>Stečajna upraviteljica predaje u spis dokaze o objavi dražbe te moli sud da zbog provedenog etažiranja nekretnine dopuni zaključak o prodaji na način kako je to navedeno u danas predanom oglasu, kako bi se objavljivalo točno stanje upisano u zemljišne knjige.</w:t>
      </w:r>
    </w:p>
    <w:p w:rsidRDefault="00481734" w:rsidP="009D1724" w:rsidR="00481734">
      <w:pPr>
        <w:jc w:val="both"/>
      </w:pPr>
    </w:p>
    <w:p w:rsidRDefault="00481734" w:rsidP="009D1724" w:rsidR="00481734">
      <w:pPr>
        <w:jc w:val="both"/>
      </w:pPr>
    </w:p>
    <w:p w:rsidRDefault="009D1724" w:rsidP="00481734" w:rsidR="00FA5009">
      <w:pPr>
        <w:pStyle w:val="Tijeloteksta"/>
        <w:ind w:firstLine="708"/>
        <w:rPr>
          <w:lang w:val="hr-HR"/>
        </w:rPr>
      </w:pPr>
      <w:r>
        <w:rPr>
          <w:lang w:val="hr-HR"/>
        </w:rPr>
        <w:t>Sud donosi</w:t>
      </w:r>
    </w:p>
    <w:p w:rsidRDefault="003C2B77" w:rsidP="00581BAF" w:rsidR="003C2B77">
      <w:pPr>
        <w:pStyle w:val="Tijeloteksta"/>
        <w:rPr>
          <w:lang w:val="hr-HR"/>
        </w:rPr>
      </w:pPr>
    </w:p>
    <w:p w:rsidRDefault="00481734" w:rsidP="009D1724" w:rsidR="003C2B77">
      <w:pPr>
        <w:pStyle w:val="Tijeloteksta"/>
        <w:jc w:val="center"/>
        <w:rPr>
          <w:lang w:val="hr-HR"/>
        </w:rPr>
      </w:pPr>
      <w:r>
        <w:rPr>
          <w:lang w:val="hr-HR"/>
        </w:rPr>
        <w:t>r j e š e n j e</w:t>
      </w:r>
    </w:p>
    <w:p w:rsidRDefault="00FA5009" w:rsidP="002D37B3" w:rsidR="00FA5009">
      <w:pPr>
        <w:jc w:val="both"/>
      </w:pPr>
    </w:p>
    <w:p w:rsidRDefault="00481734" w:rsidP="002D37B3" w:rsidR="00481734">
      <w:pPr>
        <w:jc w:val="both"/>
      </w:pPr>
    </w:p>
    <w:p w:rsidRDefault="00481734" w:rsidP="00481734" w:rsidR="00481734">
      <w:pPr>
        <w:ind w:firstLine="708"/>
        <w:jc w:val="both"/>
      </w:pPr>
      <w:r>
        <w:t>Odluka će se donijeti pismenim putem.</w:t>
      </w:r>
    </w:p>
    <w:p w:rsidRDefault="00481734" w:rsidP="002D37B3" w:rsidR="00481734">
      <w:pPr>
        <w:jc w:val="both"/>
      </w:pPr>
    </w:p>
    <w:p w:rsidRDefault="009D1724" w:rsidP="002D37B3" w:rsidR="009D1724">
      <w:pPr>
        <w:jc w:val="both"/>
      </w:pPr>
    </w:p>
    <w:p w:rsidRDefault="00FA5009" w:rsidP="002D37B3" w:rsidR="00FA5009">
      <w:pPr>
        <w:jc w:val="both"/>
      </w:pPr>
    </w:p>
    <w:p w:rsidRDefault="002D37B3" w:rsidP="00FA5009" w:rsidR="0089128E" w:rsidRPr="00FA5009">
      <w:pPr>
        <w:spacing w:after="240"/>
        <w:ind w:firstLine="708"/>
        <w:jc w:val="both"/>
        <w:rPr>
          <w:rFonts w:eastAsia="Calibri"/>
        </w:rPr>
      </w:pPr>
      <w:r>
        <w:rPr>
          <w:rFonts w:eastAsia="Calibri"/>
        </w:rPr>
        <w:t>Ovaj zapisnik objaviti će se na e-Oglasnoj ploči suda.</w:t>
      </w:r>
    </w:p>
    <w:p w:rsidRDefault="009548EF" w:rsidP="00581BAF" w:rsidR="009548EF" w:rsidRPr="009548EF">
      <w:pPr>
        <w:pStyle w:val="Tijeloteksta"/>
        <w:rPr>
          <w:lang w:val="hr-HR"/>
        </w:rPr>
      </w:pPr>
    </w:p>
    <w:p w:rsidRDefault="0089128E" w:rsidP="0089128E" w:rsidR="0089128E" w:rsidRPr="00E56D3B">
      <w:pPr>
        <w:pStyle w:val="Tijeloteksta"/>
      </w:pPr>
    </w:p>
    <w:p w:rsidRDefault="0089128E" w:rsidP="0089128E" w:rsidR="0089128E" w:rsidRPr="00E56D3B">
      <w:pPr>
        <w:pStyle w:val="Tijeloteksta"/>
        <w:jc w:val="center"/>
      </w:pPr>
      <w:r w:rsidRPr="00E56D3B">
        <w:t>D</w:t>
      </w:r>
      <w:r>
        <w:t xml:space="preserve">ovršeno u </w:t>
      </w:r>
      <w:r w:rsidR="00481734">
        <w:rPr>
          <w:lang w:val="hr-HR"/>
        </w:rPr>
        <w:t>08,05</w:t>
      </w:r>
      <w:r w:rsidR="00CC5FA8">
        <w:rPr>
          <w:lang w:val="hr-HR"/>
        </w:rPr>
        <w:t xml:space="preserve"> </w:t>
      </w:r>
      <w:r w:rsidRPr="00E56D3B">
        <w:t>sati.</w:t>
      </w:r>
    </w:p>
    <w:p w:rsidRDefault="0089128E" w:rsidP="0089128E" w:rsidR="0089128E" w:rsidRPr="00C86D5C">
      <w:pPr>
        <w:jc w:val="both"/>
      </w:pPr>
    </w:p>
    <w:sectPr w:rsidSect="003701E4" w:rsidR="0089128E" w:rsidRPr="00C86D5C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993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5D89" w:rsidR="00F85D89">
      <w:r>
        <w:separator/>
      </w:r>
    </w:p>
  </w:endnote>
  <w:endnote w:id="0" w:type="continuationSeparator">
    <w:p w:rsidRDefault="00F85D89" w:rsidR="00F85D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5D89" w:rsidR="00F85D89">
      <w:r>
        <w:separator/>
      </w:r>
    </w:p>
  </w:footnote>
  <w:footnote w:id="0" w:type="continuationSeparator">
    <w:p w:rsidRDefault="00F85D89" w:rsidR="00F85D8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06CA" w:rsidP="00005E29" w:rsidR="000A06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A06CA" w:rsidR="000A06C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2E29" w:rsidR="00282E2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481734">
      <w:rPr>
        <w:noProof/>
      </w:rPr>
      <w:t>2</w:t>
    </w:r>
    <w:r>
      <w:fldChar w:fldCharType="end"/>
    </w:r>
  </w:p>
  <w:p w:rsidRDefault="000A06CA" w:rsidR="000A06CA">
    <w:pPr>
      <w:pStyle w:val="Zaglavlje"/>
    </w:pPr>
  </w:p>
  <w:p w:rsidRDefault="00E43B4C" w:rsidP="00282E29" w:rsidR="00282E29">
    <w:pPr>
      <w:pStyle w:val="Zaglavlje"/>
    </w:pPr>
    <w:r>
      <w:tab/>
    </w:r>
    <w:r>
      <w:tab/>
      <w:t>Poslovni broj: 5 St</w:t>
    </w:r>
    <w:r w:rsidR="00336C0F">
      <w:t>-</w:t>
    </w:r>
    <w:r w:rsidR="00D93F88">
      <w:t>58/10-</w:t>
    </w:r>
    <w:r w:rsidR="00481734">
      <w:t>172</w:t>
    </w:r>
  </w:p>
  <w:p w:rsidRDefault="008A3162" w:rsidP="00282E29" w:rsidR="008A3162">
    <w:pPr>
      <w:pStyle w:val="Zaglavlje"/>
    </w:pPr>
  </w:p>
  <w:p w:rsidRDefault="00282E29" w:rsidR="00282E2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2E29" w:rsidR="00282E29">
    <w:pPr>
      <w:pStyle w:val="Zaglavlje"/>
      <w:jc w:val="center"/>
    </w:pPr>
  </w:p>
  <w:p w:rsidRDefault="00336C0F" w:rsidP="00282E29" w:rsidR="00282E29">
    <w:pPr>
      <w:pStyle w:val="Zaglavlje"/>
    </w:pPr>
    <w:r>
      <w:tab/>
    </w:r>
    <w:r>
      <w:tab/>
      <w:t>Poslovni broj: 5 S</w:t>
    </w:r>
    <w:r w:rsidR="00E43B4C">
      <w:t>t</w:t>
    </w:r>
    <w:r w:rsidR="00D90857">
      <w:t>-</w:t>
    </w:r>
    <w:r w:rsidR="004953BF">
      <w:t>58/10-</w:t>
    </w:r>
    <w:r w:rsidR="00481734">
      <w:t>172</w:t>
    </w:r>
  </w:p>
  <w:p w:rsidRDefault="00282E29" w:rsidR="00282E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F32A8F"/>
    <w:multiLevelType w:val="hybridMultilevel"/>
    <w:tmpl w:val="8B7A51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1C34559"/>
    <w:multiLevelType w:val="hybridMultilevel"/>
    <w:tmpl w:val="FB2A032C"/>
    <w:lvl w:tplc="71D2E7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026F7B0F"/>
    <w:multiLevelType w:val="hybridMultilevel"/>
    <w:tmpl w:val="70FE35B4"/>
    <w:lvl w:tplc="7668D49E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039F2249"/>
    <w:multiLevelType w:val="hybridMultilevel"/>
    <w:tmpl w:val="CE38E4E8"/>
    <w:lvl w:tplc="041A000F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056C36BB"/>
    <w:multiLevelType w:val="hybridMultilevel"/>
    <w:tmpl w:val="D42410B8"/>
    <w:lvl w:tplc="329E3A44" w:ilvl="0">
      <w:start w:val="1"/>
      <w:numFmt w:val="upperLetter"/>
      <w:lvlText w:val="%1)"/>
      <w:lvlJc w:val="left"/>
      <w:pPr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5">
    <w:nsid w:val="08CD531D"/>
    <w:multiLevelType w:val="hybridMultilevel"/>
    <w:tmpl w:val="B4F239C6"/>
    <w:lvl w:tplc="3920097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0605B1B"/>
    <w:multiLevelType w:val="hybridMultilevel"/>
    <w:tmpl w:val="3760ADDA"/>
    <w:lvl w:tplc="0A7EC87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15702883"/>
    <w:multiLevelType w:val="hybridMultilevel"/>
    <w:tmpl w:val="52725BFC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E0D1105"/>
    <w:multiLevelType w:val="hybridMultilevel"/>
    <w:tmpl w:val="9788D2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15565BD"/>
    <w:multiLevelType w:val="hybridMultilevel"/>
    <w:tmpl w:val="390018B8"/>
    <w:lvl w:tplc="AAB689CE" w:ilvl="0">
      <w:start w:val="1"/>
      <w:numFmt w:val="lowerRoman"/>
      <w:lvlText w:val="%1."/>
      <w:lvlJc w:val="left"/>
      <w:pPr>
        <w:ind w:hanging="720" w:left="103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</w:lvl>
  </w:abstractNum>
  <w:abstractNum w:abstractNumId="10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306129F4"/>
    <w:multiLevelType w:val="hybridMultilevel"/>
    <w:tmpl w:val="E140058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13049D0"/>
    <w:multiLevelType w:val="hybridMultilevel"/>
    <w:tmpl w:val="DD7462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4235811"/>
    <w:multiLevelType w:val="hybridMultilevel"/>
    <w:tmpl w:val="42CC0680"/>
    <w:lvl w:tplc="BDAC138C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4">
    <w:nsid w:val="35AC4747"/>
    <w:multiLevelType w:val="hybridMultilevel"/>
    <w:tmpl w:val="27DA2358"/>
    <w:lvl w:tplc="041A000B" w:ilvl="0">
      <w:start w:val="1"/>
      <w:numFmt w:val="bullet"/>
      <w:lvlText w:val=""/>
      <w:lvlJc w:val="left"/>
      <w:pPr>
        <w:ind w:hanging="360" w:left="108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5">
    <w:nsid w:val="37656D43"/>
    <w:multiLevelType w:val="hybridMultilevel"/>
    <w:tmpl w:val="FF9EFAFC"/>
    <w:lvl w:tplc="304EA79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6">
    <w:nsid w:val="3B0D2C84"/>
    <w:multiLevelType w:val="hybridMultilevel"/>
    <w:tmpl w:val="F7D423FA"/>
    <w:lvl w:tplc="A7887B7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7">
    <w:nsid w:val="3EA75B3A"/>
    <w:multiLevelType w:val="hybridMultilevel"/>
    <w:tmpl w:val="EDF806AA"/>
    <w:lvl w:tplc="84ECD578" w:ilvl="0">
      <w:start w:val="1"/>
      <w:numFmt w:val="decimal"/>
      <w:lvlText w:val="%1."/>
      <w:lvlJc w:val="left"/>
      <w:pPr>
        <w:tabs>
          <w:tab w:pos="1683" w:val="num"/>
        </w:tabs>
        <w:ind w:hanging="975" w:left="168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8">
    <w:nsid w:val="408B5669"/>
    <w:multiLevelType w:val="hybridMultilevel"/>
    <w:tmpl w:val="C4941666"/>
    <w:lvl w:tplc="79704E00" w:ilvl="0">
      <w:start w:val="1"/>
      <w:numFmt w:val="low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42EC1557"/>
    <w:multiLevelType w:val="hybridMultilevel"/>
    <w:tmpl w:val="690EDC3C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430973DF"/>
    <w:multiLevelType w:val="hybridMultilevel"/>
    <w:tmpl w:val="25C20D34"/>
    <w:lvl w:tplc="E12295CC" w:ilvl="0">
      <w:start w:val="1"/>
      <w:numFmt w:val="upperRoman"/>
      <w:lvlText w:val="%1."/>
      <w:lvlJc w:val="left"/>
      <w:pPr>
        <w:ind w:hanging="720" w:left="1428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1">
    <w:nsid w:val="43BA75E6"/>
    <w:multiLevelType w:val="hybridMultilevel"/>
    <w:tmpl w:val="F7749F42"/>
    <w:lvl w:tplc="EEC0F68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2">
    <w:nsid w:val="47CB75B1"/>
    <w:multiLevelType w:val="hybridMultilevel"/>
    <w:tmpl w:val="69CAF602"/>
    <w:lvl w:tplc="90A69DD4" w:ilvl="0">
      <w:start w:val="1"/>
      <w:numFmt w:val="lowerLetter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521E0D3E"/>
    <w:multiLevelType w:val="hybridMultilevel"/>
    <w:tmpl w:val="FFA2AD1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525722A8"/>
    <w:multiLevelType w:val="hybridMultilevel"/>
    <w:tmpl w:val="32DEB978"/>
    <w:lvl w:tplc="B20C0D9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5">
    <w:nsid w:val="530C3810"/>
    <w:multiLevelType w:val="hybridMultilevel"/>
    <w:tmpl w:val="7CDED460"/>
    <w:lvl w:tplc="EE5E213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6">
    <w:nsid w:val="533F5F84"/>
    <w:multiLevelType w:val="hybridMultilevel"/>
    <w:tmpl w:val="EB302C36"/>
    <w:lvl w:tplc="11EE2BC0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7">
    <w:nsid w:val="5639027D"/>
    <w:multiLevelType w:val="hybridMultilevel"/>
    <w:tmpl w:val="9212628A"/>
    <w:lvl w:tplc="47142354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8">
    <w:nsid w:val="585B6A1B"/>
    <w:multiLevelType w:val="hybridMultilevel"/>
    <w:tmpl w:val="DA56AEE0"/>
    <w:lvl w:tplc="8C340DDA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9">
    <w:nsid w:val="5E3906D3"/>
    <w:multiLevelType w:val="hybridMultilevel"/>
    <w:tmpl w:val="80C8DDEE"/>
    <w:lvl w:tplc="284E9D4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0">
    <w:nsid w:val="66B50A7B"/>
    <w:multiLevelType w:val="hybridMultilevel"/>
    <w:tmpl w:val="2D4050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670A4770"/>
    <w:multiLevelType w:val="hybridMultilevel"/>
    <w:tmpl w:val="9032335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6CD5080E"/>
    <w:multiLevelType w:val="hybridMultilevel"/>
    <w:tmpl w:val="6486FDE0"/>
    <w:lvl w:tplc="CE4237C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3">
    <w:nsid w:val="6F944C13"/>
    <w:multiLevelType w:val="hybridMultilevel"/>
    <w:tmpl w:val="E90CF64C"/>
    <w:lvl w:tplc="CB086E1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4">
    <w:nsid w:val="741A4FB3"/>
    <w:multiLevelType w:val="hybridMultilevel"/>
    <w:tmpl w:val="A0C09178"/>
    <w:lvl w:tplc="0770CC0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5">
    <w:nsid w:val="74F649CF"/>
    <w:multiLevelType w:val="hybridMultilevel"/>
    <w:tmpl w:val="6C3464DE"/>
    <w:lvl w:tplc="E4D2CE5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6">
    <w:nsid w:val="7BA77B78"/>
    <w:multiLevelType w:val="hybridMultilevel"/>
    <w:tmpl w:val="7F6CF36A"/>
    <w:lvl w:tplc="35AEB99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7">
    <w:nsid w:val="7D7F3E80"/>
    <w:multiLevelType w:val="hybridMultilevel"/>
    <w:tmpl w:val="A80A330A"/>
    <w:lvl w:tplc="99106F54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plc="883249F6" w:ilvl="1">
      <w:start w:val="1"/>
      <w:numFmt w:val="upperRoman"/>
      <w:lvlText w:val="%2."/>
      <w:lvlJc w:val="left"/>
      <w:pPr>
        <w:tabs>
          <w:tab w:pos="2418" w:val="num"/>
        </w:tabs>
        <w:ind w:hanging="990" w:left="2418"/>
      </w:pPr>
      <w:rPr>
        <w:rFonts w:cs="Times New Roman" w:eastAsia="Times New Roman" w:hAnsi="Times New Roman" w:ascii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8">
    <w:nsid w:val="7F96610E"/>
    <w:multiLevelType w:val="hybridMultilevel"/>
    <w:tmpl w:val="5EDC8AD4"/>
    <w:lvl w:tplc="67C09FC2" w:ilvl="0">
      <w:start w:val="73"/>
      <w:numFmt w:val="bullet"/>
      <w:lvlText w:val="-"/>
      <w:lvlJc w:val="left"/>
      <w:pPr>
        <w:ind w:hanging="360" w:left="720"/>
      </w:pPr>
      <w:rPr>
        <w:rFonts w:cs="Times New Roman" w:eastAsia="Times New Roman" w:hAnsi="Arial Narrow" w:ascii="Arial Narrow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3"/>
  </w:num>
  <w:num w:numId="2">
    <w:abstractNumId w:val="27"/>
  </w:num>
  <w:num w:numId="3">
    <w:abstractNumId w:val="15"/>
  </w:num>
  <w:num w:numId="4">
    <w:abstractNumId w:val="17"/>
  </w:num>
  <w:num w:numId="5">
    <w:abstractNumId w:val="28"/>
  </w:num>
  <w:num w:numId="6">
    <w:abstractNumId w:val="37"/>
  </w:num>
  <w:num w:numId="7">
    <w:abstractNumId w:val="26"/>
  </w:num>
  <w:num w:numId="8">
    <w:abstractNumId w:val="21"/>
  </w:num>
  <w:num w:numId="9">
    <w:abstractNumId w:val="23"/>
  </w:num>
  <w:num w:numId="10">
    <w:abstractNumId w:val="35"/>
  </w:num>
  <w:num w:numId="11">
    <w:abstractNumId w:val="25"/>
  </w:num>
  <w:num w:numId="12">
    <w:abstractNumId w:val="8"/>
  </w:num>
  <w:num w:numId="1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4"/>
  </w:num>
  <w:num w:numId="16">
    <w:abstractNumId w:val="32"/>
  </w:num>
  <w:num w:numId="17">
    <w:abstractNumId w:val="13"/>
  </w:num>
  <w:num w:numId="18">
    <w:abstractNumId w:val="2"/>
  </w:num>
  <w:num w:numId="19">
    <w:abstractNumId w:val="22"/>
  </w:num>
  <w:num w:numId="20">
    <w:abstractNumId w:val="4"/>
  </w:num>
  <w:num w:numId="21">
    <w:abstractNumId w:val="31"/>
  </w:num>
  <w:num w:numId="22">
    <w:abstractNumId w:val="6"/>
  </w:num>
  <w:num w:numId="23">
    <w:abstractNumId w:val="3"/>
  </w:num>
  <w:num w:numId="24">
    <w:abstractNumId w:val="0"/>
  </w:num>
  <w:num w:numId="25">
    <w:abstractNumId w:val="38"/>
  </w:num>
  <w:num w:numId="26">
    <w:abstractNumId w:val="11"/>
  </w:num>
  <w:num w:numId="27">
    <w:abstractNumId w:val="36"/>
  </w:num>
  <w:num w:numId="28">
    <w:abstractNumId w:val="16"/>
  </w:num>
  <w:num w:numId="29">
    <w:abstractNumId w:val="14"/>
  </w:num>
  <w:num w:numId="30">
    <w:abstractNumId w:val="5"/>
  </w:num>
  <w:num w:numId="31">
    <w:abstractNumId w:val="9"/>
  </w:num>
  <w:num w:numId="32">
    <w:abstractNumId w:val="18"/>
  </w:num>
  <w:num w:numId="33">
    <w:abstractNumId w:val="30"/>
  </w:num>
  <w:num w:numId="34">
    <w:abstractNumId w:val="12"/>
  </w:num>
  <w:num w:numId="35">
    <w:abstractNumId w:val="29"/>
  </w:num>
  <w:num w:numId="36">
    <w:abstractNumId w:val="10"/>
  </w:num>
  <w:num w:numId="37">
    <w:abstractNumId w:val="24"/>
  </w:num>
  <w:num w:numId="38">
    <w:abstractNumId w:val="20"/>
  </w:num>
  <w:num w:numId="39">
    <w:abstractNumId w:val="19"/>
  </w:num>
  <w:num w:numId="40">
    <w:abstractNumId w:val="1"/>
  </w:num>
  <w:num w:numId="41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5"/>
  <w:hideGrammaticalError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B0DC2"/>
    <w:rsid w:val="00005E29"/>
    <w:rsid w:val="000114D3"/>
    <w:rsid w:val="00012AEE"/>
    <w:rsid w:val="000174B5"/>
    <w:rsid w:val="00020B8A"/>
    <w:rsid w:val="000424E6"/>
    <w:rsid w:val="00052223"/>
    <w:rsid w:val="0005791B"/>
    <w:rsid w:val="00092932"/>
    <w:rsid w:val="000A06CA"/>
    <w:rsid w:val="000A0E48"/>
    <w:rsid w:val="000A13D9"/>
    <w:rsid w:val="000B4D14"/>
    <w:rsid w:val="000C4572"/>
    <w:rsid w:val="000C6C55"/>
    <w:rsid w:val="000D2052"/>
    <w:rsid w:val="000D4E67"/>
    <w:rsid w:val="000D60FF"/>
    <w:rsid w:val="000D6E2D"/>
    <w:rsid w:val="000F4B16"/>
    <w:rsid w:val="000F5F63"/>
    <w:rsid w:val="00105E9D"/>
    <w:rsid w:val="00110262"/>
    <w:rsid w:val="00116D15"/>
    <w:rsid w:val="001267BB"/>
    <w:rsid w:val="00143105"/>
    <w:rsid w:val="00147537"/>
    <w:rsid w:val="00166E0F"/>
    <w:rsid w:val="00171CFD"/>
    <w:rsid w:val="00173B62"/>
    <w:rsid w:val="00173EDD"/>
    <w:rsid w:val="00176F92"/>
    <w:rsid w:val="00182ABD"/>
    <w:rsid w:val="00194822"/>
    <w:rsid w:val="00197461"/>
    <w:rsid w:val="001A79A0"/>
    <w:rsid w:val="001B7692"/>
    <w:rsid w:val="001C7B39"/>
    <w:rsid w:val="001C7E04"/>
    <w:rsid w:val="001F7588"/>
    <w:rsid w:val="00200255"/>
    <w:rsid w:val="00205F29"/>
    <w:rsid w:val="00207699"/>
    <w:rsid w:val="002146C2"/>
    <w:rsid w:val="002237B0"/>
    <w:rsid w:val="00237D7F"/>
    <w:rsid w:val="00241F3A"/>
    <w:rsid w:val="00246453"/>
    <w:rsid w:val="00261199"/>
    <w:rsid w:val="00263342"/>
    <w:rsid w:val="00264F76"/>
    <w:rsid w:val="00275B27"/>
    <w:rsid w:val="00281C80"/>
    <w:rsid w:val="00282E29"/>
    <w:rsid w:val="002A1118"/>
    <w:rsid w:val="002B738C"/>
    <w:rsid w:val="002C5BD1"/>
    <w:rsid w:val="002D37B3"/>
    <w:rsid w:val="002D45BE"/>
    <w:rsid w:val="002F0B67"/>
    <w:rsid w:val="002F31D6"/>
    <w:rsid w:val="002F63C5"/>
    <w:rsid w:val="00300254"/>
    <w:rsid w:val="00301CE4"/>
    <w:rsid w:val="00314B84"/>
    <w:rsid w:val="00336C0F"/>
    <w:rsid w:val="003406A8"/>
    <w:rsid w:val="00360E96"/>
    <w:rsid w:val="00361B78"/>
    <w:rsid w:val="00363359"/>
    <w:rsid w:val="003639D3"/>
    <w:rsid w:val="003701E4"/>
    <w:rsid w:val="003759BC"/>
    <w:rsid w:val="00376E9A"/>
    <w:rsid w:val="0039069E"/>
    <w:rsid w:val="003B1958"/>
    <w:rsid w:val="003B437C"/>
    <w:rsid w:val="003B6594"/>
    <w:rsid w:val="003B7527"/>
    <w:rsid w:val="003C2B77"/>
    <w:rsid w:val="003C65E5"/>
    <w:rsid w:val="003C6E67"/>
    <w:rsid w:val="003C7A93"/>
    <w:rsid w:val="003D3B0D"/>
    <w:rsid w:val="003D7B7A"/>
    <w:rsid w:val="003E05F0"/>
    <w:rsid w:val="003E26DA"/>
    <w:rsid w:val="003F4DB5"/>
    <w:rsid w:val="003F5052"/>
    <w:rsid w:val="004151A0"/>
    <w:rsid w:val="004151BB"/>
    <w:rsid w:val="00426271"/>
    <w:rsid w:val="00426717"/>
    <w:rsid w:val="00430352"/>
    <w:rsid w:val="00441742"/>
    <w:rsid w:val="00443F70"/>
    <w:rsid w:val="00446590"/>
    <w:rsid w:val="00447473"/>
    <w:rsid w:val="00452F32"/>
    <w:rsid w:val="00457694"/>
    <w:rsid w:val="0046594A"/>
    <w:rsid w:val="0047355D"/>
    <w:rsid w:val="004735AA"/>
    <w:rsid w:val="00481734"/>
    <w:rsid w:val="0048343E"/>
    <w:rsid w:val="004953BF"/>
    <w:rsid w:val="00496C63"/>
    <w:rsid w:val="004A218A"/>
    <w:rsid w:val="004B0DC2"/>
    <w:rsid w:val="004C5224"/>
    <w:rsid w:val="004D2836"/>
    <w:rsid w:val="004D4216"/>
    <w:rsid w:val="004D7120"/>
    <w:rsid w:val="004E0F3B"/>
    <w:rsid w:val="004F0002"/>
    <w:rsid w:val="005005F9"/>
    <w:rsid w:val="00501470"/>
    <w:rsid w:val="005059DE"/>
    <w:rsid w:val="005126D5"/>
    <w:rsid w:val="0051517A"/>
    <w:rsid w:val="00521DEC"/>
    <w:rsid w:val="00527C9F"/>
    <w:rsid w:val="0053270E"/>
    <w:rsid w:val="00535D7E"/>
    <w:rsid w:val="00541131"/>
    <w:rsid w:val="00546DA0"/>
    <w:rsid w:val="0055098E"/>
    <w:rsid w:val="00552603"/>
    <w:rsid w:val="00565DC3"/>
    <w:rsid w:val="005706D8"/>
    <w:rsid w:val="00573222"/>
    <w:rsid w:val="00576B71"/>
    <w:rsid w:val="0058108C"/>
    <w:rsid w:val="00581BAF"/>
    <w:rsid w:val="005820DB"/>
    <w:rsid w:val="0059343F"/>
    <w:rsid w:val="005A310D"/>
    <w:rsid w:val="005B3C45"/>
    <w:rsid w:val="005C25BD"/>
    <w:rsid w:val="005D6979"/>
    <w:rsid w:val="005E3E4B"/>
    <w:rsid w:val="00605E9A"/>
    <w:rsid w:val="00607699"/>
    <w:rsid w:val="00610D57"/>
    <w:rsid w:val="00623B03"/>
    <w:rsid w:val="0062438B"/>
    <w:rsid w:val="00631ABF"/>
    <w:rsid w:val="00634572"/>
    <w:rsid w:val="00660413"/>
    <w:rsid w:val="006620C8"/>
    <w:rsid w:val="006626CF"/>
    <w:rsid w:val="006649E9"/>
    <w:rsid w:val="00670F89"/>
    <w:rsid w:val="0067741B"/>
    <w:rsid w:val="00680051"/>
    <w:rsid w:val="00680E81"/>
    <w:rsid w:val="00681401"/>
    <w:rsid w:val="00683539"/>
    <w:rsid w:val="00687599"/>
    <w:rsid w:val="00692DDC"/>
    <w:rsid w:val="00696E17"/>
    <w:rsid w:val="006C2A1F"/>
    <w:rsid w:val="006E098E"/>
    <w:rsid w:val="0070083D"/>
    <w:rsid w:val="0070215E"/>
    <w:rsid w:val="00715354"/>
    <w:rsid w:val="00735499"/>
    <w:rsid w:val="0074140E"/>
    <w:rsid w:val="00744865"/>
    <w:rsid w:val="00745B77"/>
    <w:rsid w:val="00746793"/>
    <w:rsid w:val="00747E9D"/>
    <w:rsid w:val="00770441"/>
    <w:rsid w:val="007715C3"/>
    <w:rsid w:val="007723AE"/>
    <w:rsid w:val="007803ED"/>
    <w:rsid w:val="0078686F"/>
    <w:rsid w:val="007E2B04"/>
    <w:rsid w:val="007F7265"/>
    <w:rsid w:val="008118D8"/>
    <w:rsid w:val="00841EEE"/>
    <w:rsid w:val="00865EDD"/>
    <w:rsid w:val="00870CE9"/>
    <w:rsid w:val="00874E29"/>
    <w:rsid w:val="00876FAB"/>
    <w:rsid w:val="008846FE"/>
    <w:rsid w:val="0089128E"/>
    <w:rsid w:val="00893F44"/>
    <w:rsid w:val="008A3162"/>
    <w:rsid w:val="008A7E6F"/>
    <w:rsid w:val="0090147D"/>
    <w:rsid w:val="00904548"/>
    <w:rsid w:val="00910ABE"/>
    <w:rsid w:val="00932150"/>
    <w:rsid w:val="0093397B"/>
    <w:rsid w:val="009348F0"/>
    <w:rsid w:val="009451AE"/>
    <w:rsid w:val="00946ECD"/>
    <w:rsid w:val="00951A35"/>
    <w:rsid w:val="00951E04"/>
    <w:rsid w:val="0095415F"/>
    <w:rsid w:val="009548EF"/>
    <w:rsid w:val="00965DA7"/>
    <w:rsid w:val="00971F33"/>
    <w:rsid w:val="009768BF"/>
    <w:rsid w:val="00976E91"/>
    <w:rsid w:val="009A57D7"/>
    <w:rsid w:val="009B2FCC"/>
    <w:rsid w:val="009D1724"/>
    <w:rsid w:val="009E3CD2"/>
    <w:rsid w:val="00A02DED"/>
    <w:rsid w:val="00A248EB"/>
    <w:rsid w:val="00A308C1"/>
    <w:rsid w:val="00A3133D"/>
    <w:rsid w:val="00A377AD"/>
    <w:rsid w:val="00A6253C"/>
    <w:rsid w:val="00A91684"/>
    <w:rsid w:val="00A92C19"/>
    <w:rsid w:val="00A9663B"/>
    <w:rsid w:val="00AA1810"/>
    <w:rsid w:val="00AA3E3B"/>
    <w:rsid w:val="00AC1C34"/>
    <w:rsid w:val="00AC24F8"/>
    <w:rsid w:val="00AC7AD1"/>
    <w:rsid w:val="00AD4DE4"/>
    <w:rsid w:val="00AE77A7"/>
    <w:rsid w:val="00AF0074"/>
    <w:rsid w:val="00AF50B3"/>
    <w:rsid w:val="00AF5138"/>
    <w:rsid w:val="00AF6A84"/>
    <w:rsid w:val="00B020B6"/>
    <w:rsid w:val="00B076A1"/>
    <w:rsid w:val="00B12335"/>
    <w:rsid w:val="00B22661"/>
    <w:rsid w:val="00B41C8D"/>
    <w:rsid w:val="00B47697"/>
    <w:rsid w:val="00B53FF6"/>
    <w:rsid w:val="00B557E3"/>
    <w:rsid w:val="00B6671A"/>
    <w:rsid w:val="00B71F1A"/>
    <w:rsid w:val="00B765D5"/>
    <w:rsid w:val="00B86ADD"/>
    <w:rsid w:val="00B90F2A"/>
    <w:rsid w:val="00B93447"/>
    <w:rsid w:val="00B94263"/>
    <w:rsid w:val="00BA12BE"/>
    <w:rsid w:val="00BB0001"/>
    <w:rsid w:val="00BB53B7"/>
    <w:rsid w:val="00BC6357"/>
    <w:rsid w:val="00BC6D4E"/>
    <w:rsid w:val="00BE24FA"/>
    <w:rsid w:val="00BE67EB"/>
    <w:rsid w:val="00BF2B63"/>
    <w:rsid w:val="00C01772"/>
    <w:rsid w:val="00C025BD"/>
    <w:rsid w:val="00C15039"/>
    <w:rsid w:val="00C170A9"/>
    <w:rsid w:val="00C2482D"/>
    <w:rsid w:val="00C27988"/>
    <w:rsid w:val="00C42309"/>
    <w:rsid w:val="00C43CC2"/>
    <w:rsid w:val="00C71546"/>
    <w:rsid w:val="00C86D5C"/>
    <w:rsid w:val="00CB5E78"/>
    <w:rsid w:val="00CC5FA8"/>
    <w:rsid w:val="00CD1C04"/>
    <w:rsid w:val="00CD1DF8"/>
    <w:rsid w:val="00CE236A"/>
    <w:rsid w:val="00CF062D"/>
    <w:rsid w:val="00CF35F4"/>
    <w:rsid w:val="00D05614"/>
    <w:rsid w:val="00D064F5"/>
    <w:rsid w:val="00D14D89"/>
    <w:rsid w:val="00D238AB"/>
    <w:rsid w:val="00D4462B"/>
    <w:rsid w:val="00D477F1"/>
    <w:rsid w:val="00D55FE9"/>
    <w:rsid w:val="00D64B3D"/>
    <w:rsid w:val="00D7028C"/>
    <w:rsid w:val="00D7318C"/>
    <w:rsid w:val="00D73424"/>
    <w:rsid w:val="00D7564F"/>
    <w:rsid w:val="00D90857"/>
    <w:rsid w:val="00D93AED"/>
    <w:rsid w:val="00D93F88"/>
    <w:rsid w:val="00DA5F92"/>
    <w:rsid w:val="00DB629D"/>
    <w:rsid w:val="00DC2B52"/>
    <w:rsid w:val="00DD0FD3"/>
    <w:rsid w:val="00DD7F97"/>
    <w:rsid w:val="00DE17D7"/>
    <w:rsid w:val="00E032FE"/>
    <w:rsid w:val="00E03E89"/>
    <w:rsid w:val="00E158E9"/>
    <w:rsid w:val="00E159A4"/>
    <w:rsid w:val="00E31307"/>
    <w:rsid w:val="00E43576"/>
    <w:rsid w:val="00E43B4C"/>
    <w:rsid w:val="00E509B4"/>
    <w:rsid w:val="00E516D3"/>
    <w:rsid w:val="00E55679"/>
    <w:rsid w:val="00E75E19"/>
    <w:rsid w:val="00E80065"/>
    <w:rsid w:val="00E85D4B"/>
    <w:rsid w:val="00E9292F"/>
    <w:rsid w:val="00E92D38"/>
    <w:rsid w:val="00E93B10"/>
    <w:rsid w:val="00EA75D9"/>
    <w:rsid w:val="00EB0C04"/>
    <w:rsid w:val="00EB3552"/>
    <w:rsid w:val="00EE4987"/>
    <w:rsid w:val="00EF3874"/>
    <w:rsid w:val="00F07444"/>
    <w:rsid w:val="00F218D4"/>
    <w:rsid w:val="00F22160"/>
    <w:rsid w:val="00F23225"/>
    <w:rsid w:val="00F6636D"/>
    <w:rsid w:val="00F831CD"/>
    <w:rsid w:val="00F83603"/>
    <w:rsid w:val="00F85D89"/>
    <w:rsid w:val="00F911F9"/>
    <w:rsid w:val="00F937F5"/>
    <w:rsid w:val="00FA1C19"/>
    <w:rsid w:val="00FA5009"/>
    <w:rsid w:val="00FC0966"/>
    <w:rsid w:val="00FC13B8"/>
    <w:rsid w:val="00FC3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0DC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005E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05E29"/>
  </w:style>
  <w:style w:styleId="Tekstbalonia" w:type="paragraph">
    <w:name w:val="Balloon Text"/>
    <w:basedOn w:val="Normal"/>
    <w:semiHidden/>
    <w:rsid w:val="003F4DB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0114D3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282E29"/>
    <w:pPr>
      <w:jc w:val="both"/>
    </w:pPr>
    <w:rPr>
      <w:lang w:eastAsia="en-US" w:val="x-none"/>
    </w:rPr>
  </w:style>
  <w:style w:customStyle="true" w:styleId="TijelotekstaChar" w:type="character">
    <w:name w:val="Tijelo teksta Char"/>
    <w:link w:val="Tijeloteksta"/>
    <w:rsid w:val="00282E29"/>
    <w:rPr>
      <w:sz w:val="24"/>
      <w:szCs w:val="24"/>
      <w:lang w:eastAsia="en-US" w:val="x-none"/>
    </w:rPr>
  </w:style>
  <w:style w:customStyle="true" w:styleId="Srednjareetka21" w:type="paragraph">
    <w:name w:val="Srednja rešetka 21"/>
    <w:uiPriority w:val="1"/>
    <w:qFormat/>
    <w:rsid w:val="00282E29"/>
    <w:rPr>
      <w:rFonts w:eastAsia="Calibri" w:hAnsi="Calibri" w:ascii="Calibri"/>
      <w:sz w:val="22"/>
      <w:szCs w:val="22"/>
      <w:lang w:eastAsia="en-US"/>
    </w:rPr>
  </w:style>
  <w:style w:styleId="Podnoje" w:type="paragraph">
    <w:name w:val="footer"/>
    <w:basedOn w:val="Normal"/>
    <w:link w:val="PodnojeChar"/>
    <w:rsid w:val="00282E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282E29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282E29"/>
    <w:rPr>
      <w:sz w:val="24"/>
      <w:szCs w:val="24"/>
    </w:rPr>
  </w:style>
  <w:style w:styleId="Reetkatablice" w:type="table">
    <w:name w:val="Table Grid"/>
    <w:basedOn w:val="Obinatablica"/>
    <w:uiPriority w:val="59"/>
    <w:rsid w:val="00336C0F"/>
    <w:rPr>
      <w:rFonts w:eastAsia="Calibri" w:hAnsi="Calibri" w:ascii="Calibri"/>
      <w:sz w:val="22"/>
      <w:szCs w:val="22"/>
      <w:lang w:eastAsia="en-US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apple-converted-space" w:type="character">
    <w:name w:val="apple-converted-space"/>
    <w:rsid w:val="0046594A"/>
  </w:style>
  <w:style w:styleId="Tekstrezerviranogmjesta" w:type="character">
    <w:name w:val="Placeholder Text"/>
    <w:basedOn w:val="Zadanifontodlomka"/>
    <w:uiPriority w:val="99"/>
    <w:semiHidden/>
    <w:rsid w:val="00D056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561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561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561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561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0DC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005E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05E29"/>
  </w:style>
  <w:style w:styleId="Tekstbalonia" w:type="paragraph">
    <w:name w:val="Balloon Text"/>
    <w:basedOn w:val="Normal"/>
    <w:semiHidden/>
    <w:rsid w:val="003F4DB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0114D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282E29"/>
    <w:pPr>
      <w:jc w:val="both"/>
    </w:pPr>
    <w:rPr>
      <w:lang w:eastAsia="en-US" w:val="x-none"/>
    </w:rPr>
  </w:style>
  <w:style w:customStyle="1" w:styleId="TijelotekstaChar" w:type="character">
    <w:name w:val="Tijelo teksta Char"/>
    <w:link w:val="Tijeloteksta"/>
    <w:rsid w:val="00282E29"/>
    <w:rPr>
      <w:sz w:val="24"/>
      <w:szCs w:val="24"/>
      <w:lang w:eastAsia="en-US" w:val="x-none"/>
    </w:rPr>
  </w:style>
  <w:style w:customStyle="1" w:styleId="Srednjareetka21" w:type="paragraph">
    <w:name w:val="Srednja rešetka 21"/>
    <w:uiPriority w:val="1"/>
    <w:qFormat/>
    <w:rsid w:val="00282E29"/>
    <w:rPr>
      <w:rFonts w:ascii="Calibri" w:eastAsia="Calibri" w:hAnsi="Calibri"/>
      <w:sz w:val="22"/>
      <w:szCs w:val="22"/>
      <w:lang w:eastAsia="en-US"/>
    </w:rPr>
  </w:style>
  <w:style w:styleId="Podnoje" w:type="paragraph">
    <w:name w:val="footer"/>
    <w:basedOn w:val="Normal"/>
    <w:link w:val="PodnojeChar"/>
    <w:rsid w:val="00282E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282E29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282E29"/>
    <w:rPr>
      <w:sz w:val="24"/>
      <w:szCs w:val="24"/>
    </w:rPr>
  </w:style>
  <w:style w:styleId="Reetkatablice" w:type="table">
    <w:name w:val="Table Grid"/>
    <w:basedOn w:val="Obinatablica"/>
    <w:uiPriority w:val="59"/>
    <w:rsid w:val="00336C0F"/>
    <w:rPr>
      <w:rFonts w:ascii="Calibri" w:eastAsia="Calibri" w:hAnsi="Calibri"/>
      <w:sz w:val="22"/>
      <w:szCs w:val="22"/>
      <w:lang w:eastAsia="en-US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apple-converted-space" w:type="character">
    <w:name w:val="apple-converted-space"/>
    <w:rsid w:val="0046594A"/>
  </w:style>
  <w:style w:styleId="Tekstrezerviranogmjesta" w:type="character">
    <w:name w:val="Placeholder Text"/>
    <w:basedOn w:val="Zadanifontodlomka"/>
    <w:uiPriority w:val="99"/>
    <w:semiHidden/>
    <w:rsid w:val="00D056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561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561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561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561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28471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2045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4258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29495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74415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2405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3113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22. siječnja 2018.</izvorni_sadrzaj>
    <derivirana_varijabla naziv="DomainObject.StvarniPocetakDatum_1">22. siječnja 2018.</derivirana_varijabla>
  </DomainObject.StvarniPocetakDatum>
  <DomainObject.StvarniZavrsetakDatum>
    <izvorni_sadrzaj>22. siječnja 2018.</izvorni_sadrzaj>
    <derivirana_varijabla naziv="DomainObject.StvarniZavrsetakDatum_1">22. siječnja 2018.</derivirana_varijabla>
  </DomainObject.StvarniZavrsetakDatum>
  <DomainObject.PlaniraniZavrsetakDatum>
    <izvorni_sadrzaj>22. siječnja 2018.</izvorni_sadrzaj>
    <derivirana_varijabla naziv="DomainObject.PlaniraniZavrsetakDatum_1">22. siječnja 2018.</derivirana_varijabla>
  </DomainObject.PlaniraniZavrsetakDatum>
  <DomainObject.PlaniraniPocetakDatum>
    <izvorni_sadrzaj>22. siječnja 2018.</izvorni_sadrzaj>
    <derivirana_varijabla naziv="DomainObject.PlaniraniPocetakDatum_1">22. siječnja 2018.</derivirana_varijabla>
  </DomainObject.PlaniraniPocetakDatum>
  <DomainObject.StvarniPocetakVrijeme>
    <izvorni_sadrzaj>08:00</izvorni_sadrzaj>
    <derivirana_varijabla naziv="DomainObject.StvarniPocetakVrijeme_1">08:00</derivirana_varijabla>
  </DomainObject.StvarniPocetakVrijeme>
  <DomainObject.StvarniZavrsetakVrijeme>
    <izvorni_sadrzaj>08:05</izvorni_sadrzaj>
    <derivirana_varijabla naziv="DomainObject.StvarniZavrsetakVrijeme_1">08:05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08:00</izvorni_sadrzaj>
    <derivirana_varijabla naziv="DomainObject.PlaniraniPocetakVrijeme_1">08:00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22. siječnja 2018.</izvorni_sadrzaj>
    <derivirana_varijabla naziv="DomainObject.Zapisnik.DatumKreiranja_1">22. siječnja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St-58/2010-172</izvorni_sadrzaj>
    <derivirana_varijabla naziv="DomainObject.Zapisnik.Oznaka_1">St-58/2010-172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</izvorni_sadrzaj>
    <derivirana_varijabla naziv="DomainObject.Predmet.Broj_1">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kolovoza 2010.</izvorni_sadrzaj>
    <derivirana_varijabla naziv="DomainObject.Predmet.DatumOsnivanja_1">20. kolovoza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10. lipnja 2014.</izvorni_sadrzaj>
    <derivirana_varijabla naziv="DomainObject.Predmet.DatumRjesavanja_1">10. lipnja 2014.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stečaja s mjerom 
osiguranja.</izvorni_sadrzaj>
    <derivirana_varijabla naziv="DomainObject.Predmet.Opis_1">Prijedlog za otvaranje stečaja s mjerom 
osiguranja.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St-58/2010</izvorni_sadrzaj>
    <derivirana_varijabla naziv="DomainObject.Predmet.OznakaBroj_1">St-58/2010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Ksenija</izvorni_sadrzaj>
    <derivirana_varijabla naziv="DomainObject.Predmet.PredmetRijesio.Ime_1">Ksenija</derivirana_varijabla>
  </DomainObject.Predmet.PredmetRijesio.Ime>
  <DomainObject.Predmet.PredmetRijesio.Oib>
    <izvorni_sadrzaj>13927245191</izvorni_sadrzaj>
    <derivirana_varijabla naziv="DomainObject.Predmet.PredmetRijesio.Oib_1">13927245191</derivirana_varijabla>
  </DomainObject.Predmet.PredmetRijesio.Oib>
  <DomainObject.Predmet.PredmetRijesio.Prezime>
    <izvorni_sadrzaj>Flack-Makitan</izvorni_sadrzaj>
    <derivirana_varijabla naziv="DomainObject.Predmet.PredmetRijesio.Prezime_1">Flack-Makitan</derivirana_varijabla>
  </DomainObject.Predmet.PredmetRijesio.Prezime>
  <DomainObject.Predmet.PrimjedbaSuca>
    <izvorni_sadrzaj>spis a/a</izvorni_sadrzaj>
    <derivirana_varijabla naziv="DomainObject.Predmet.PrimjedbaSuca_1">spis a/a</derivirana_varijabla>
  </DomainObject.Predmet.PrimjedbaSuca>
  <DomainObject.Predmet.ProtustrankaFormated>
    <izvorni_sadrzaj>  Horvat Trgovina Export-Import d.o.o. za proizvodnju, trgovinu, usluge i uvoz-izvoz</izvorni_sadrzaj>
    <derivirana_varijabla naziv="DomainObject.Predmet.ProtustrankaFormated_1">  Horvat Trgovina Export-Import d.o.o. za proizvodnju, trgovinu, usluge i uvoz-izvoz</derivirana_varijabla>
  </DomainObject.Predmet.ProtustrankaFormated>
  <DomainObject.Predmet.ProtustrankaFormatedOIB>
    <izvorni_sadrzaj>  Horvat Trgovina Export-Import d.o.o. za proizvodnju, trgovinu, usluge i uvoz-izvoz, OIB 56429917706</izvorni_sadrzaj>
    <derivirana_varijabla naziv="DomainObject.Predmet.ProtustrankaFormatedOIB_1">  Horvat Trgovina Export-Import d.o.o. za proizvodnju, trgovinu, usluge i uvoz-izvoz, OIB 56429917706</derivirana_varijabla>
  </DomainObject.Predmet.ProtustrankaFormatedOIB>
  <DomainObject.Predmet.ProtustrankaFormatedWithAdress>
    <izvorni_sadrzaj> Horvat Trgovina Export-Import d.o.o. za proizvodnju, trgovinu, usluge i uvoz-izvoz, Dobriše Cesarića 17, 40000 Čakovec</izvorni_sadrzaj>
    <derivirana_varijabla naziv="DomainObject.Predmet.ProtustrankaFormatedWithAdress_1"> Horvat Trgovina Export-Import d.o.o. za proizvodnju, trgovinu, usluge i uvoz-izvoz, Dobriše Cesarića 17, 40000 Čakovec</derivirana_varijabla>
  </DomainObject.Predmet.ProtustrankaFormatedWithAdress>
  <DomainObject.Predmet.ProtustrankaFormatedWithAdressOIB>
    <izvorni_sadrzaj> Horvat Trgovina Export-Import d.o.o. za proizvodnju, trgovinu, usluge i uvoz-izvoz, OIB 56429917706, Dobriše Cesarića 17, 40000 Čakovec</izvorni_sadrzaj>
    <derivirana_varijabla naziv="DomainObject.Predmet.ProtustrankaFormatedWithAdressOIB_1"> Horvat Trgovina Export-Import d.o.o. za proizvodnju, trgovinu, usluge i uvoz-izvoz, OIB 56429917706, Dobriše Cesarića 17, 40000 Čakovec</derivirana_varijabla>
  </DomainObject.Predmet.ProtustrankaFormatedWithAdressOIB>
  <DomainObject.Predmet.ProtustrankaWithAdress>
    <izvorni_sadrzaj>Horvat Trgovina Export-Import d.o.o. za proizvodnju, trgovinu, usluge i uvoz-izvoz Dobriše Cesarića 17, 40000 Čakovec</izvorni_sadrzaj>
    <derivirana_varijabla naziv="DomainObject.Predmet.ProtustrankaWithAdress_1">Horvat Trgovina Export-Import d.o.o. za proizvodnju, trgovinu, usluge i uvoz-izvoz Dobriše Cesarića 17, 40000 Čakovec</derivirana_varijabla>
  </DomainObject.Predmet.ProtustrankaWithAdress>
  <DomainObject.Predmet.ProtustrankaWithAdressOIB>
    <izvorni_sadrzaj>Horvat Trgovina Export-Import d.o.o. za proizvodnju, trgovinu, usluge i uvoz-izvoz, OIB 56429917706, Dobriše Cesarića 17, 40000 Čakovec</izvorni_sadrzaj>
    <derivirana_varijabla naziv="DomainObject.Predmet.ProtustrankaWithAdressOIB_1">Horvat Trgovina Export-Import d.o.o. za proizvodnju, trgovinu, usluge i uvoz-izvoz, OIB 56429917706, Dobriše Cesarića 17, 40000 Čakovec</derivirana_varijabla>
  </DomainObject.Predmet.ProtustrankaWithAdressOIB>
  <DomainObject.Predmet.ProtustrankaNazivFormated>
    <izvorni_sadrzaj>Horvat Trgovina Export-Import d.o.o. za proizvodnju, trgovinu, usluge i uvoz-izvoz</izvorni_sadrzaj>
    <derivirana_varijabla naziv="DomainObject.Predmet.ProtustrankaNazivFormated_1">Horvat Trgovina Export-Import d.o.o. za proizvodnju, trgovinu, usluge i uvoz-izvoz</derivirana_varijabla>
  </DomainObject.Predmet.ProtustrankaNazivFormated>
  <DomainObject.Predmet.ProtustrankaNazivFormatedOIB>
    <izvorni_sadrzaj>Horvat Trgovina Export-Import d.o.o. za proizvodnju, trgovinu, usluge i uvoz-izvoz, OIB 56429917706</izvorni_sadrzaj>
    <derivirana_varijabla naziv="DomainObject.Predmet.ProtustrankaNazivFormatedOIB_1">Horvat Trgovina Export-Import d.o.o. za proizvodnju, trgovinu, usluge i uvoz-izvoz, OIB 56429917706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PRVI FAKTOR d.o.o.; OTOK-PROMET d.o.o. za usluge i trgovinu</izvorni_sadrzaj>
    <derivirana_varijabla naziv="DomainObject.Predmet.StrankaFormated_1">  PRVI FAKTOR d.o.o.; OTOK-PROMET d.o.o. za usluge i trgovinu</derivirana_varijabla>
  </DomainObject.Predmet.StrankaFormated>
  <DomainObject.Predmet.StrankaFormatedOIB>
    <izvorni_sadrzaj>  PRVI FAKTOR d.o.o., OIB 63278028623; OTOK-PROMET d.o.o. za usluge i trgovinu, OIB 67417902943</izvorni_sadrzaj>
    <derivirana_varijabla naziv="DomainObject.Predmet.StrankaFormatedOIB_1">  PRVI FAKTOR d.o.o., OIB 63278028623; OTOK-PROMET d.o.o. za usluge i trgovinu, OIB 67417902943</derivirana_varijabla>
  </DomainObject.Predmet.StrankaFormatedOIB>
  <DomainObject.Predmet.StrankaFormatedWithAdress>
    <izvorni_sadrzaj> PRVI FAKTOR d.o.o., Hektorovićeva 2/V, 10000 Zagreb; OTOK-PROMET d.o.o. za usluge i trgovinu, Horvatova 35/b, 10000 Zagreb</izvorni_sadrzaj>
    <derivirana_varijabla naziv="DomainObject.Predmet.StrankaFormatedWithAdress_1"> PRVI FAKTOR d.o.o., Hektorovićeva 2/V, 10000 Zagreb; OTOK-PROMET d.o.o. za usluge i trgovinu, Horvatova 35/b, 10000 Zagreb</derivirana_varijabla>
  </DomainObject.Predmet.StrankaFormatedWithAdress>
  <DomainObject.Predmet.StrankaFormatedWithAdressOIB>
    <izvorni_sadrzaj> PRVI FAKTOR d.o.o., OIB 63278028623, Hektorovićeva 2/V, 10000 Zagreb; OTOK-PROMET d.o.o. za usluge i trgovinu, OIB 67417902943, Horvatova 35/b, 10000 Zagreb</izvorni_sadrzaj>
    <derivirana_varijabla naziv="DomainObject.Predmet.StrankaFormatedWithAdressOIB_1"> PRVI FAKTOR d.o.o., OIB 63278028623, Hektorovićeva 2/V, 10000 Zagreb; OTOK-PROMET d.o.o. za usluge i trgovinu, OIB 67417902943, Horvatova 35/b, 10000 Zagreb</derivirana_varijabla>
  </DomainObject.Predmet.StrankaFormatedWithAdressOIB>
  <DomainObject.Predmet.StrankaWithAdress>
    <izvorni_sadrzaj>PRVI FAKTOR d.o.o. Hektorovićeva 2/V,10000 Zagreb,OTOK-PROMET d.o.o. za usluge i trgovinu Horvatova 35/b,10000 Zagreb</izvorni_sadrzaj>
    <derivirana_varijabla naziv="DomainObject.Predmet.StrankaWithAdress_1">PRVI FAKTOR d.o.o. Hektorovićeva 2/V,10000 Zagreb,OTOK-PROMET d.o.o. za usluge i trgovinu Horvatova 35/b,10000 Zagreb</derivirana_varijabla>
  </DomainObject.Predmet.StrankaWithAdress>
  <DomainObject.Predmet.StrankaWithAdressOIB>
    <izvorni_sadrzaj>PRVI FAKTOR d.o.o., OIB 63278028623, Hektorovićeva 2/V,10000 Zagreb,OTOK-PROMET d.o.o. za usluge i trgovinu, OIB 67417902943, Horvatova 35/b,10000 Zagreb</izvorni_sadrzaj>
    <derivirana_varijabla naziv="DomainObject.Predmet.StrankaWithAdressOIB_1">PRVI FAKTOR d.o.o., OIB 63278028623, Hektorovićeva 2/V,10000 Zagreb,OTOK-PROMET d.o.o. za usluge i trgovinu, OIB 67417902943, Horvatova 35/b,10000 Zagreb</derivirana_varijabla>
  </DomainObject.Predmet.StrankaWithAdressOIB>
  <DomainObject.Predmet.StrankaNazivFormated>
    <izvorni_sadrzaj>PRVI FAKTOR d.o.o.,OTOK-PROMET d.o.o. za usluge i trgovinu</izvorni_sadrzaj>
    <derivirana_varijabla naziv="DomainObject.Predmet.StrankaNazivFormated_1">PRVI FAKTOR d.o.o.,OTOK-PROMET d.o.o. za usluge i trgovinu</derivirana_varijabla>
  </DomainObject.Predmet.StrankaNazivFormated>
  <DomainObject.Predmet.StrankaNazivFormatedOIB>
    <izvorni_sadrzaj>PRVI FAKTOR d.o.o., OIB 63278028623,OTOK-PROMET d.o.o. za usluge i trgovinu, OIB 67417902943</izvorni_sadrzaj>
    <derivirana_varijabla naziv="DomainObject.Predmet.StrankaNazivFormatedOIB_1">PRVI FAKTOR d.o.o., OIB 63278028623,OTOK-PROMET d.o.o. za usluge i trgovinu, OIB 67417902943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PRVI FAKTOR d.o.o.</item>
      <item>OTOK-PROMET d.o.o. za usluge i trgovinu</item>
    </izvorni_sadrzaj>
    <derivirana_varijabla naziv="DomainObject.Predmet.StrankaListFormated_1">
      <item>PRVI FAKTOR d.o.o.</item>
      <item>OTOK-PROMET d.o.o. za usluge i trgovinu</item>
    </derivirana_varijabla>
  </DomainObject.Predmet.StrankaListFormated>
  <DomainObject.Predmet.StrankaListFormatedOIB>
    <izvorni_sadrzaj>
      <item>PRVI FAKTOR d.o.o., OIB 63278028623</item>
      <item>OTOK-PROMET d.o.o. za usluge i trgovinu, OIB 67417902943</item>
    </izvorni_sadrzaj>
    <derivirana_varijabla naziv="DomainObject.Predmet.StrankaListFormatedOIB_1">
      <item>PRVI FAKTOR d.o.o., OIB 63278028623</item>
      <item>OTOK-PROMET d.o.o. za usluge i trgovinu, OIB 67417902943</item>
    </derivirana_varijabla>
  </DomainObject.Predmet.StrankaListFormatedOIB>
  <DomainObject.Predmet.StrankaListFormatedWithAdress>
    <izvorni_sadrzaj>
      <item>PRVI FAKTOR d.o.o., Hektorovićeva 2/V, 10000 Zagreb</item>
      <item>OTOK-PROMET d.o.o. za usluge i trgovinu, Horvatova 35/b, 10000 Zagreb</item>
    </izvorni_sadrzaj>
    <derivirana_varijabla naziv="DomainObject.Predmet.StrankaListFormatedWithAdress_1">
      <item>PRVI FAKTOR d.o.o., Hektorovićeva 2/V, 10000 Zagreb</item>
      <item>OTOK-PROMET d.o.o. za usluge i trgovinu, Horvatova 35/b, 10000 Zagreb</item>
    </derivirana_varijabla>
  </DomainObject.Predmet.StrankaListFormatedWithAdress>
  <DomainObject.Predmet.StrankaListFormatedWithAdressOIB>
    <izvorni_sadrzaj>
      <item>PRVI FAKTOR d.o.o., OIB 63278028623, Hektorovićeva 2/V, 10000 Zagreb</item>
      <item>OTOK-PROMET d.o.o. za usluge i trgovinu, OIB 67417902943, Horvatova 35/b, 10000 Zagreb</item>
    </izvorni_sadrzaj>
    <derivirana_varijabla naziv="DomainObject.Predmet.StrankaListFormatedWithAdressOIB_1">
      <item>PRVI FAKTOR d.o.o., OIB 63278028623, Hektorovićeva 2/V, 10000 Zagreb</item>
      <item>OTOK-PROMET d.o.o. za usluge i trgovinu, OIB 67417902943, Horvatova 35/b, 10000 Zagreb</item>
    </derivirana_varijabla>
  </DomainObject.Predmet.StrankaListFormatedWithAdressOIB>
  <DomainObject.Predmet.StrankaListNazivFormated>
    <izvorni_sadrzaj>
      <item>PRVI FAKTOR d.o.o.</item>
      <item>OTOK-PROMET d.o.o. za usluge i trgovinu</item>
    </izvorni_sadrzaj>
    <derivirana_varijabla naziv="DomainObject.Predmet.StrankaListNazivFormated_1">
      <item>PRVI FAKTOR d.o.o.</item>
      <item>OTOK-PROMET d.o.o. za usluge i trgovinu</item>
    </derivirana_varijabla>
  </DomainObject.Predmet.StrankaListNazivFormated>
  <DomainObject.Predmet.StrankaListNazivFormatedOIB>
    <izvorni_sadrzaj>
      <item>PRVI FAKTOR d.o.o., OIB 63278028623</item>
      <item>OTOK-PROMET d.o.o. za usluge i trgovinu, OIB 67417902943</item>
    </izvorni_sadrzaj>
    <derivirana_varijabla naziv="DomainObject.Predmet.StrankaListNazivFormatedOIB_1">
      <item>PRVI FAKTOR d.o.o., OIB 63278028623</item>
      <item>OTOK-PROMET d.o.o. za usluge i trgovinu, OIB 67417902943</item>
    </derivirana_varijabla>
  </DomainObject.Predmet.StrankaListNazivFormatedOIB>
  <DomainObject.Predmet.ProtuStrankaListFormated>
    <izvorni_sadrzaj>
      <item>Horvat Trgovina Export-Import d.o.o. za proizvodnju, trgovinu, usluge i uvoz-izvoz</item>
    </izvorni_sadrzaj>
    <derivirana_varijabla naziv="DomainObject.Predmet.ProtuStrankaListFormated_1">
      <item>Horvat Trgovina Export-Import d.o.o. za proizvodnju, trgovinu, usluge i uvoz-izvoz</item>
    </derivirana_varijabla>
  </DomainObject.Predmet.ProtuStrankaListFormated>
  <DomainObject.Predmet.ProtuStrankaListFormatedOIB>
    <izvorni_sadrzaj>
      <item>Horvat Trgovina Export-Import d.o.o. za proizvodnju, trgovinu, usluge i uvoz-izvoz, OIB 56429917706</item>
    </izvorni_sadrzaj>
    <derivirana_varijabla naziv="DomainObject.Predmet.ProtuStrankaListFormatedOIB_1">
      <item>Horvat Trgovina Export-Import d.o.o. za proizvodnju, trgovinu, usluge i uvoz-izvoz, OIB 56429917706</item>
    </derivirana_varijabla>
  </DomainObject.Predmet.ProtuStrankaListFormatedOIB>
  <DomainObject.Predmet.ProtuStrankaListFormatedWithAdress>
    <izvorni_sadrzaj>
      <item>Horvat Trgovina Export-Import d.o.o. za proizvodnju, trgovinu, usluge i uvoz-izvoz, Dobriše Cesarića 17, 40000 Čakovec</item>
    </izvorni_sadrzaj>
    <derivirana_varijabla naziv="DomainObject.Predmet.ProtuStrankaListFormatedWithAdress_1">
      <item>Horvat Trgovina Export-Import d.o.o. za proizvodnju, trgovinu, usluge i uvoz-izvoz, Dobriše Cesarića 17, 40000 Čakovec</item>
    </derivirana_varijabla>
  </DomainObject.Predmet.ProtuStrankaListFormatedWithAdress>
  <DomainObject.Predmet.ProtuStrankaListFormatedWithAdressOIB>
    <izvorni_sadrzaj>
      <item>Horvat Trgovina Export-Import d.o.o. za proizvodnju, trgovinu, usluge i uvoz-izvoz, OIB 56429917706, Dobriše Cesarića 17, 40000 Čakovec</item>
    </izvorni_sadrzaj>
    <derivirana_varijabla naziv="DomainObject.Predmet.ProtuStrankaListFormatedWithAdressOIB_1">
      <item>Horvat Trgovina Export-Import d.o.o. za proizvodnju, trgovinu, usluge i uvoz-izvoz, OIB 56429917706, Dobriše Cesarića 17, 40000 Čakovec</item>
    </derivirana_varijabla>
  </DomainObject.Predmet.ProtuStrankaListFormatedWithAdressOIB>
  <DomainObject.Predmet.ProtuStrankaListNazivFormated>
    <izvorni_sadrzaj>
      <item>Horvat Trgovina Export-Import d.o.o. za proizvodnju, trgovinu, usluge i uvoz-izvoz</item>
    </izvorni_sadrzaj>
    <derivirana_varijabla naziv="DomainObject.Predmet.ProtuStrankaListNazivFormated_1">
      <item>Horvat Trgovina Export-Import d.o.o. za proizvodnju, trgovinu, usluge i uvoz-izvoz</item>
    </derivirana_varijabla>
  </DomainObject.Predmet.ProtuStrankaListNazivFormated>
  <DomainObject.Predmet.ProtuStrankaListNazivFormatedOIB>
    <izvorni_sadrzaj>
      <item>Horvat Trgovina Export-Import d.o.o. za proizvodnju, trgovinu, usluge i uvoz-izvoz, OIB 56429917706</item>
    </izvorni_sadrzaj>
    <derivirana_varijabla naziv="DomainObject.Predmet.ProtuStrankaListNazivFormatedOIB_1">
      <item>Horvat Trgovina Export-Import d.o.o. za proizvodnju, trgovinu, usluge i uvoz-izvoz, OIB 56429917706</item>
    </derivirana_varijabla>
  </DomainObject.Predmet.ProtuStrankaListNazivFormatedOIB>
  <DomainObject.Predmet.OstaliListFormated>
    <izvorni_sadrzaj>
      <item>Boris Horvat, direktor</item>
      <item>Raiffeisenbank Austria d.d.</item>
      <item>ŽUPANIJSKO DRŽ. ODVJETNIŠTVO</item>
      <item>Katarina Conar-Brod</item>
      <item>NARODNE NOVINE, dioničko društvo za izdavanje i tiskanje Službenog lista Republike Hrvatske, službenih i drugih obrazaca te </item>
      <item>POREZNA UPRAVA ČAKOVEC</item>
      <item>Katarina Conar-Brod</item>
      <item>OTOK PROMET d.o.o.</item>
      <item>MEĐIMURJE-PLIN d.o.o. za opskrbu plinom</item>
      <item>OPĆINSKI SUD U KARLOVCU</item>
      <item>OPĆINSKI GRAĐANSKI SUD U ZAGREBU</item>
      <item>Općinski sud u Čakovcu</item>
      <item>Vladimir Šeović</item>
      <item>BANKA KOVANICA dioničko društvo</item>
      <item>H-ABDUCO društvo s ograničenom odgovornošću za usluge</item>
    </izvorni_sadrzaj>
    <derivirana_varijabla naziv="DomainObject.Predmet.OstaliListFormated_1">
      <item>Boris Horvat, direktor</item>
      <item>Raiffeisenbank Austria d.d.</item>
      <item>ŽUPANIJSKO DRŽ. ODVJETNIŠTVO</item>
      <item>Katarina Conar-Brod</item>
      <item>NARODNE NOVINE, dioničko društvo za izdavanje i tiskanje Službenog lista Republike Hrvatske, službenih i drugih obrazaca te </item>
      <item>POREZNA UPRAVA ČAKOVEC</item>
      <item>Katarina Conar-Brod</item>
      <item>OTOK PROMET d.o.o.</item>
      <item>MEĐIMURJE-PLIN d.o.o. za opskrbu plinom</item>
      <item>OPĆINSKI SUD U KARLOVCU</item>
      <item>OPĆINSKI GRAĐANSKI SUD U ZAGREBU</item>
      <item>Općinski sud u Čakovcu</item>
      <item>Vladimir Šeović</item>
      <item>BANKA KOVANICA dioničko društvo</item>
      <item>H-ABDUCO društvo s ograničenom odgovornošću za usluge</item>
    </derivirana_varijabla>
  </DomainObject.Predmet.OstaliListFormated>
  <DomainObject.Predmet.OstaliListFormatedOIB>
    <izvorni_sadrzaj>
      <item>Boris Horvat, direktor</item>
      <item>Raiffeisenbank Austria d.d., OIB 53056966535</item>
      <item>ŽUPANIJSKO DRŽ. ODVJETNIŠTVO</item>
      <item>Katarina Conar-Brod, OIB 45444178361</item>
      <item>NARODNE NOVINE, dioničko društvo za izdavanje i tiskanje Službenog lista Republike Hrvatske, službenih i drugih obrazaca te , OIB 64546066176</item>
      <item>POREZNA UPRAVA ČAKOVEC</item>
      <item>Katarina Conar-Brod, OIB 45444178361</item>
      <item>OTOK PROMET d.o.o., OIB 67417902943</item>
      <item>MEĐIMURJE-PLIN d.o.o. za opskrbu plinom, OIB 29035933600</item>
      <item>OPĆINSKI SUD U KARLOVCU</item>
      <item>OPĆINSKI GRAĐANSKI SUD U ZAGREBU</item>
      <item>Općinski sud u Čakovcu</item>
      <item>Vladimir Šeović, OIB 37459731199</item>
      <item>BANKA KOVANICA dioničko društvo, OIB 33039197637</item>
      <item>H-ABDUCO društvo s ograničenom odgovornošću za usluge, OIB 13667298928</item>
    </izvorni_sadrzaj>
    <derivirana_varijabla naziv="DomainObject.Predmet.OstaliListFormatedOIB_1">
      <item>Boris Horvat, direktor</item>
      <item>Raiffeisenbank Austria d.d., OIB 53056966535</item>
      <item>ŽUPANIJSKO DRŽ. ODVJETNIŠTVO</item>
      <item>Katarina Conar-Brod, OIB 45444178361</item>
      <item>NARODNE NOVINE, dioničko društvo za izdavanje i tiskanje Službenog lista Republike Hrvatske, službenih i drugih obrazaca te , OIB 64546066176</item>
      <item>POREZNA UPRAVA ČAKOVEC</item>
      <item>Katarina Conar-Brod, OIB 45444178361</item>
      <item>OTOK PROMET d.o.o., OIB 67417902943</item>
      <item>MEĐIMURJE-PLIN d.o.o. za opskrbu plinom, OIB 29035933600</item>
      <item>OPĆINSKI SUD U KARLOVCU</item>
      <item>OPĆINSKI GRAĐANSKI SUD U ZAGREBU</item>
      <item>Općinski sud u Čakovcu</item>
      <item>Vladimir Šeović, OIB 37459731199</item>
      <item>BANKA KOVANICA dioničko društvo, OIB 33039197637</item>
      <item>H-ABDUCO društvo s ograničenom odgovornošću za usluge, OIB 13667298928</item>
    </derivirana_varijabla>
  </DomainObject.Predmet.OstaliListFormatedOIB>
  <DomainObject.Predmet.OstaliListFormatedWithAdress>
    <izvorni_sadrzaj>
      <item>Boris Horvat, direktor, Šenkovec, J. Bedekovića 2/E, 40000 Čakovec</item>
      <item>Raiffeisenbank Austria d.d., Petrinjska 59, 10000 Zagreb</item>
      <item>ŽUPANIJSKO DRŽ. ODVJETNIŠTVO, I. Mažuranića 2, 40 000 Čakovec</item>
      <item>Katarina Conar-Brod, Križanićeva 9, 42 000 Varaždin</item>
      <item>NARODNE NOVINE, dioničko društvo za izdavanje i tiskanje Službenog lista Republike Hrvatske, službenih i drugih obrazaca te , Savski Gaj XIII. put 6, 10000 Zagreb</item>
      <item>POREZNA UPRAVA ČAKOVEC, O. Keršovanija 11, 40 000 Čakovec</item>
      <item>Katarina Conar-Brod, Križanićeva 92, 42000 Varaždin</item>
      <item>OTOK PROMET d.o.o., Horvatova 35/b, 10 000 Zagreb</item>
      <item>MEĐIMURJE-PLIN d.o.o. za opskrbu plinom, Obrtnička 4, Čakovec</item>
      <item>OPĆINSKI SUD U KARLOVCU, Trg hrvatskih branitelja 1, 47000 Karlovac</item>
      <item>OPĆINSKI GRAĐANSKI SUD U ZAGREBU, Ul. grada Vukovara 84., 10000 Zagreb</item>
      <item>Općinski sud u Čakovcu, Ruđera Boškovića 18, 40000 Čakovec</item>
      <item>Vladimir Šeović, Gornji Viduševac 229, 44400 Gornji Viduševac</item>
      <item>BANKA KOVANICA dioničko društvo, Petra Preradovića 29, 42000 Varaždin</item>
      <item>H-ABDUCO društvo s ograničenom odgovornošću za usluge, Slavonska avenija 6A , 10000 Zagreb</item>
    </izvorni_sadrzaj>
    <derivirana_varijabla naziv="DomainObject.Predmet.OstaliListFormatedWithAdress_1">
      <item>Boris Horvat, direktor, Šenkovec, J. Bedekovića 2/E, 40000 Čakovec</item>
      <item>Raiffeisenbank Austria d.d., Petrinjska 59, 10000 Zagreb</item>
      <item>ŽUPANIJSKO DRŽ. ODVJETNIŠTVO, I. Mažuranića 2, 40 000 Čakovec</item>
      <item>Katarina Conar-Brod, Križanićeva 9, 42 000 Varaždin</item>
      <item>NARODNE NOVINE, dioničko društvo za izdavanje i tiskanje Službenog lista Republike Hrvatske, službenih i drugih obrazaca te , Savski Gaj XIII. put 6, 10000 Zagreb</item>
      <item>POREZNA UPRAVA ČAKOVEC, O. Keršovanija 11, 40 000 Čakovec</item>
      <item>Katarina Conar-Brod, Križanićeva 92, 42000 Varaždin</item>
      <item>OTOK PROMET d.o.o., Horvatova 35/b, 10 000 Zagreb</item>
      <item>MEĐIMURJE-PLIN d.o.o. za opskrbu plinom, Obrtnička 4, Čakovec</item>
      <item>OPĆINSKI SUD U KARLOVCU, Trg hrvatskih branitelja 1, 47000 Karlovac</item>
      <item>OPĆINSKI GRAĐANSKI SUD U ZAGREBU, Ul. grada Vukovara 84., 10000 Zagreb</item>
      <item>Općinski sud u Čakovcu, Ruđera Boškovića 18, 40000 Čakovec</item>
      <item>Vladimir Šeović, Gornji Viduševac 229, 44400 Gornji Viduševac</item>
      <item>BANKA KOVANICA dioničko društvo, Petra Preradovića 29, 42000 Varaždin</item>
      <item>H-ABDUCO društvo s ograničenom odgovornošću za usluge, Slavonska avenija 6A , 10000 Zagreb</item>
    </derivirana_varijabla>
  </DomainObject.Predmet.OstaliListFormatedWithAdress>
  <DomainObject.Predmet.OstaliListFormatedWithAdressOIB>
    <izvorni_sadrzaj>
      <item>Boris Horvat, direktor, Šenkovec, J. Bedekovića 2/E, 40000 Čakovec</item>
      <item>Raiffeisenbank Austria d.d., OIB 53056966535, Petrinjska 59, 10000 Zagreb</item>
      <item>ŽUPANIJSKO DRŽ. ODVJETNIŠTVO, I. Mažuranića 2, 40 000 Čakovec</item>
      <item>Katarina Conar-Brod, OIB 45444178361, Križanićeva 9, 42 000 Varaždin</item>
      <item>NARODNE NOVINE, dioničko društvo za izdavanje i tiskanje Službenog lista Republike Hrvatske, službenih i drugih obrazaca te , OIB 64546066176, Savski Gaj XIII. put 6, 10000 Zagreb</item>
      <item>POREZNA UPRAVA ČAKOVEC, O. Keršovanija 11, 40 000 Čakovec</item>
      <item>Katarina Conar-Brod, OIB 45444178361, Križanićeva 92, 42000 Varaždin</item>
      <item>OTOK PROMET d.o.o., OIB 67417902943, Horvatova 35/b, 10 000 Zagreb</item>
      <item>MEĐIMURJE-PLIN d.o.o. za opskrbu plinom, OIB 29035933600, Obrtnička 4, Čakovec</item>
      <item>OPĆINSKI SUD U KARLOVCU, Trg hrvatskih branitelja 1, 47000 Karlovac</item>
      <item>OPĆINSKI GRAĐANSKI SUD U ZAGREBU, Ul. grada Vukovara 84., 10000 Zagreb</item>
      <item>Općinski sud u Čakovcu, Ruđera Boškovića 18, 40000 Čakovec</item>
      <item>Vladimir Šeović, OIB 37459731199, Gornji Viduševac 229, 44400 Gornji Viduševac</item>
      <item>BANKA KOVANICA dioničko društvo, OIB 33039197637, Petra Preradovića 29, 42000 Varaždin</item>
      <item>H-ABDUCO društvo s ograničenom odgovornošću za usluge, OIB 13667298928, Slavonska avenija 6A , 10000 Zagreb</item>
    </izvorni_sadrzaj>
    <derivirana_varijabla naziv="DomainObject.Predmet.OstaliListFormatedWithAdressOIB_1">
      <item>Boris Horvat, direktor, Šenkovec, J. Bedekovića 2/E, 40000 Čakovec</item>
      <item>Raiffeisenbank Austria d.d., OIB 53056966535, Petrinjska 59, 10000 Zagreb</item>
      <item>ŽUPANIJSKO DRŽ. ODVJETNIŠTVO, I. Mažuranića 2, 40 000 Čakovec</item>
      <item>Katarina Conar-Brod, OIB 45444178361, Križanićeva 9, 42 000 Varaždin</item>
      <item>NARODNE NOVINE, dioničko društvo za izdavanje i tiskanje Službenog lista Republike Hrvatske, službenih i drugih obrazaca te , OIB 64546066176, Savski Gaj XIII. put 6, 10000 Zagreb</item>
      <item>POREZNA UPRAVA ČAKOVEC, O. Keršovanija 11, 40 000 Čakovec</item>
      <item>Katarina Conar-Brod, OIB 45444178361, Križanićeva 92, 42000 Varaždin</item>
      <item>OTOK PROMET d.o.o., OIB 67417902943, Horvatova 35/b, 10 000 Zagreb</item>
      <item>MEĐIMURJE-PLIN d.o.o. za opskrbu plinom, OIB 29035933600, Obrtnička 4, Čakovec</item>
      <item>OPĆINSKI SUD U KARLOVCU, Trg hrvatskih branitelja 1, 47000 Karlovac</item>
      <item>OPĆINSKI GRAĐANSKI SUD U ZAGREBU, Ul. grada Vukovara 84., 10000 Zagreb</item>
      <item>Općinski sud u Čakovcu, Ruđera Boškovića 18, 40000 Čakovec</item>
      <item>Vladimir Šeović, OIB 37459731199, Gornji Viduševac 229, 44400 Gornji Viduševac</item>
      <item>BANKA KOVANICA dioničko društvo, OIB 33039197637, Petra Preradovića 29, 42000 Varaždin</item>
      <item>H-ABDUCO društvo s ograničenom odgovornošću za usluge, OIB 13667298928, Slavonska avenija 6A , 10000 Zagreb</item>
    </derivirana_varijabla>
  </DomainObject.Predmet.OstaliListFormatedWithAdressOIB>
  <DomainObject.Predmet.OstaliListNazivFormated>
    <izvorni_sadrzaj>
      <item>Boris Horvat, direktor</item>
      <item>Raiffeisenbank Austria d.d.</item>
      <item>ŽUPANIJSKO DRŽ. ODVJETNIŠTVO</item>
      <item>Katarina Conar-Brod</item>
      <item>NARODNE NOVINE, dioničko društvo za izdavanje i tiskanje Službenog lista Republike Hrvatske, službenih i drugih obrazaca te </item>
      <item>POREZNA UPRAVA ČAKOVEC</item>
      <item>Katarina Conar-Brod</item>
      <item>OTOK PROMET d.o.o.</item>
      <item>MEĐIMURJE-PLIN d.o.o. za opskrbu plinom</item>
      <item>OPĆINSKI SUD U KARLOVCU</item>
      <item>OPĆINSKI GRAĐANSKI SUD U ZAGREBU</item>
      <item>Općinski sud u Čakovcu</item>
      <item>Vladimir Šeović</item>
      <item>BANKA KOVANICA dioničko društvo</item>
      <item>H-ABDUCO društvo s ograničenom odgovornošću za usluge</item>
    </izvorni_sadrzaj>
    <derivirana_varijabla naziv="DomainObject.Predmet.OstaliListNazivFormated_1">
      <item>Boris Horvat, direktor</item>
      <item>Raiffeisenbank Austria d.d.</item>
      <item>ŽUPANIJSKO DRŽ. ODVJETNIŠTVO</item>
      <item>Katarina Conar-Brod</item>
      <item>NARODNE NOVINE, dioničko društvo za izdavanje i tiskanje Službenog lista Republike Hrvatske, službenih i drugih obrazaca te </item>
      <item>POREZNA UPRAVA ČAKOVEC</item>
      <item>Katarina Conar-Brod</item>
      <item>OTOK PROMET d.o.o.</item>
      <item>MEĐIMURJE-PLIN d.o.o. za opskrbu plinom</item>
      <item>OPĆINSKI SUD U KARLOVCU</item>
      <item>OPĆINSKI GRAĐANSKI SUD U ZAGREBU</item>
      <item>Općinski sud u Čakovcu</item>
      <item>Vladimir Šeović</item>
      <item>BANKA KOVANICA dioničko društvo</item>
      <item>H-ABDUCO društvo s ograničenom odgovornošću za usluge</item>
    </derivirana_varijabla>
  </DomainObject.Predmet.OstaliListNazivFormated>
  <DomainObject.Predmet.OstaliListNazivFormatedOIB>
    <izvorni_sadrzaj>
      <item>Boris Horvat, direktor</item>
      <item>Raiffeisenbank Austria d.d., OIB 53056966535</item>
      <item>ŽUPANIJSKO DRŽ. ODVJETNIŠTVO</item>
      <item>Katarina Conar-Brod, OIB 45444178361</item>
      <item>NARODNE NOVINE, dioničko društvo za izdavanje i tiskanje Službenog lista Republike Hrvatske, službenih i drugih obrazaca te , OIB 64546066176</item>
      <item>POREZNA UPRAVA ČAKOVEC</item>
      <item>Katarina Conar-Brod, OIB 45444178361</item>
      <item>OTOK PROMET d.o.o., OIB 67417902943</item>
      <item>MEĐIMURJE-PLIN d.o.o. za opskrbu plinom, OIB 29035933600</item>
      <item>OPĆINSKI SUD U KARLOVCU</item>
      <item>OPĆINSKI GRAĐANSKI SUD U ZAGREBU</item>
      <item>Općinski sud u Čakovcu</item>
      <item>Vladimir Šeović, OIB 37459731199</item>
      <item>BANKA KOVANICA dioničko društvo, OIB 33039197637</item>
      <item>H-ABDUCO društvo s ograničenom odgovornošću za usluge, OIB 13667298928</item>
    </izvorni_sadrzaj>
    <derivirana_varijabla naziv="DomainObject.Predmet.OstaliListNazivFormatedOIB_1">
      <item>Boris Horvat, direktor</item>
      <item>Raiffeisenbank Austria d.d., OIB 53056966535</item>
      <item>ŽUPANIJSKO DRŽ. ODVJETNIŠTVO</item>
      <item>Katarina Conar-Brod, OIB 45444178361</item>
      <item>NARODNE NOVINE, dioničko društvo za izdavanje i tiskanje Službenog lista Republike Hrvatske, službenih i drugih obrazaca te , OIB 64546066176</item>
      <item>POREZNA UPRAVA ČAKOVEC</item>
      <item>Katarina Conar-Brod, OIB 45444178361</item>
      <item>OTOK PROMET d.o.o., OIB 67417902943</item>
      <item>MEĐIMURJE-PLIN d.o.o. za opskrbu plinom, OIB 29035933600</item>
      <item>OPĆINSKI SUD U KARLOVCU</item>
      <item>OPĆINSKI GRAĐANSKI SUD U ZAGREBU</item>
      <item>Općinski sud u Čakovcu</item>
      <item>Vladimir Šeović, OIB 37459731199</item>
      <item>BANKA KOVANICA dioničko društvo, OIB 33039197637</item>
      <item>H-ABDUCO društvo s ograničenom odgovornošću za usluge, OIB 13667298928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2018.</izvorni_sadrzaj>
    <derivirana_varijabla naziv="DomainObject.Datum_1">22. siječnja 2018.</derivirana_varijabla>
  </DomainObject.Datum>
  <DomainObject.PoslovniBrojDokumenta>
    <izvorni_sadrzaj>St-58/2010-172</izvorni_sadrzaj>
    <derivirana_varijabla naziv="DomainObject.PoslovniBrojDokumenta_1">St-58/2010-172</derivirana_varijabla>
  </DomainObject.PoslovniBrojDokumenta>
  <DomainObject.Predmet.StrankaIDrugi>
    <izvorni_sadrzaj>PRVI FAKTOR d.o.o. i dr.</izvorni_sadrzaj>
    <derivirana_varijabla naziv="DomainObject.Predmet.StrankaIDrugi_1">PRVI FAKTOR d.o.o. i dr.</derivirana_varijabla>
  </DomainObject.Predmet.StrankaIDrugi>
  <DomainObject.Predmet.ProtustrankaIDrugi>
    <izvorni_sadrzaj>Horvat Trgovina Export-Import d.o.o. za proizvodnju, trgovinu, usluge i uvoz-izvoz</izvorni_sadrzaj>
    <derivirana_varijabla naziv="DomainObject.Predmet.ProtustrankaIDrugi_1">Horvat Trgovina Export-Import d.o.o. za proizvodnju, trgovinu, usluge i uvoz-izvoz</derivirana_varijabla>
  </DomainObject.Predmet.ProtustrankaIDrugi>
  <DomainObject.Predmet.StrankaIDrugiAdressOIB>
    <izvorni_sadrzaj>PRVI FAKTOR d.o.o., OIB 63278028623, Hektorovićeva 2/V, 10000 Zagreb i dr.</izvorni_sadrzaj>
    <derivirana_varijabla naziv="DomainObject.Predmet.StrankaIDrugiAdressOIB_1">PRVI FAKTOR d.o.o., OIB 63278028623, Hektorovićeva 2/V, 10000 Zagreb i dr.</derivirana_varijabla>
  </DomainObject.Predmet.StrankaIDrugiAdressOIB>
  <DomainObject.Predmet.ProtustrankaIDrugiAdressOIB>
    <izvorni_sadrzaj>Horvat Trgovina Export-Import d.o.o. za proizvodnju, trgovinu, usluge i uvoz-izvoz, OIB 56429917706, Dobriše Cesarića 17, 40000 Čakovec</izvorni_sadrzaj>
    <derivirana_varijabla naziv="DomainObject.Predmet.ProtustrankaIDrugiAdressOIB_1">Horvat Trgovina Export-Import d.o.o. za proizvodnju, trgovinu, usluge i uvoz-izvoz, OIB 56429917706, Dobriše Cesarića 17,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9. lipnja 2014.</izvorni_sadrzaj>
    <derivirana_varijabla naziv="DomainObject.Predmet.OdlukaRjesenje.DatumDonosenjaOdluke_1">9. lipnja 2014.</derivirana_varijabla>
  </DomainObject.Predmet.OdlukaRjesenje.DatumDonosenjaOdluke>
  <DomainObject.Predmet.OdlukaRjesenje.DatumPravomocnosti>
    <izvorni_sadrzaj>3. srpnja 2014.</izvorni_sadrzaj>
    <derivirana_varijabla naziv="DomainObject.Predmet.OdlukaRjesenje.DatumPravomocnosti_1">3. srpnja 2014.</derivirana_varijabla>
  </DomainObject.Predmet.OdlukaRjesenje.DatumPravomocnosti>
  <DomainObject.Predmet.OdlukaRjesenje.Oznaka>
    <izvorni_sadrzaj>St-58/2010-144</izvorni_sadrzaj>
    <derivirana_varijabla naziv="DomainObject.Predmet.OdlukaRjesenje.Oznaka_1">St-58/2010-144</derivirana_varijabla>
  </DomainObject.Predmet.OdlukaRjesenje.Oznaka>
  <DomainObject.Predmet.SudioniciListNaziv>
    <izvorni_sadrzaj>
      <item>Boris Horvat, direktor</item>
      <item>Raiffeisenbank Austria d.d.</item>
      <item>PRVI FAKTOR d.o.o.</item>
      <item>Horvat Trgovina Export-Import d.o.o. za proizvodnju, trgovinu, usluge i uvoz-izvoz</item>
      <item>ŽUPANIJSKO DRŽ. ODVJETNIŠTVO</item>
      <item>Katarina Conar-Brod</item>
      <item>NARODNE NOVINE, dioničko društvo za izdavanje i tiskanje Službenog lista Republike Hrvatske, službenih i drugih obrazaca te </item>
      <item>POREZNA UPRAVA ČAKOVEC</item>
      <item>Katarina Conar-Brod</item>
      <item>OTOK PROMET d.o.o.</item>
      <item>MEĐIMURJE-PLIN d.o.o. za opskrbu plinom</item>
      <item>OTOK-PROMET d.o.o. za usluge i trgovinu</item>
      <item>OPĆINSKI SUD U KARLOVCU</item>
      <item>OPĆINSKI GRAĐANSKI SUD U ZAGREBU</item>
      <item>Općinski sud u Čakovcu</item>
      <item>Vladimir Šeović</item>
      <item>BANKA KOVANICA dioničko društvo</item>
      <item>H-ABDUCO društvo s ograničenom odgovornošću za usluge</item>
    </izvorni_sadrzaj>
    <derivirana_varijabla naziv="DomainObject.Predmet.SudioniciListNaziv_1">
      <item>Boris Horvat, direktor</item>
      <item>Raiffeisenbank Austria d.d.</item>
      <item>PRVI FAKTOR d.o.o.</item>
      <item>Horvat Trgovina Export-Import d.o.o. za proizvodnju, trgovinu, usluge i uvoz-izvoz</item>
      <item>ŽUPANIJSKO DRŽ. ODVJETNIŠTVO</item>
      <item>Katarina Conar-Brod</item>
      <item>NARODNE NOVINE, dioničko društvo za izdavanje i tiskanje Službenog lista Republike Hrvatske, službenih i drugih obrazaca te </item>
      <item>POREZNA UPRAVA ČAKOVEC</item>
      <item>Katarina Conar-Brod</item>
      <item>OTOK PROMET d.o.o.</item>
      <item>MEĐIMURJE-PLIN d.o.o. za opskrbu plinom</item>
      <item>OTOK-PROMET d.o.o. za usluge i trgovinu</item>
      <item>OPĆINSKI SUD U KARLOVCU</item>
      <item>OPĆINSKI GRAĐANSKI SUD U ZAGREBU</item>
      <item>Općinski sud u Čakovcu</item>
      <item>Vladimir Šeović</item>
      <item>BANKA KOVANICA dioničko društvo</item>
      <item>H-ABDUCO društvo s ograničenom odgovornošću za usluge</item>
    </derivirana_varijabla>
  </DomainObject.Predmet.SudioniciListNaziv>
  <DomainObject.Predmet.SudioniciListAdressOIB>
    <izvorni_sadrzaj>
      <item>Boris Horvat, direktor, Šenkovec, J. Bedekovića 2/E,40000 Čakovec</item>
      <item>Raiffeisenbank Austria d.d., OIB 53056966535, Petrinjska 59,10000 Zagreb</item>
      <item>PRVI FAKTOR d.o.o., OIB 63278028623, Hektorovićeva 2/V,10000 Zagreb</item>
      <item>Horvat Trgovina Export-Import d.o.o. za proizvodnju, trgovinu, usluge i uvoz-izvoz, OIB 56429917706, Dobriše Cesarića 17,40000 Čakovec</item>
      <item>ŽUPANIJSKO DRŽ. ODVJETNIŠTVO, I. Mažuranića 2,40 000 Čakovec</item>
      <item>Katarina Conar-Brod, OIB 45444178361, Križanićeva 9,42 000 Varaždin</item>
      <item>NARODNE NOVINE, dioničko društvo za izdavanje i tiskanje Službenog lista Republike Hrvatske, službenih i drugih obrazaca te , OIB 64546066176, Savski Gaj XIII. put 6,10000 Zagreb</item>
      <item>POREZNA UPRAVA ČAKOVEC, O. Keršovanija 11,40 000 Čakovec</item>
      <item>Katarina Conar-Brod, OIB 45444178361, Križanićeva 92,42000 Varaždin</item>
      <item>OTOK PROMET d.o.o., OIB 67417902943, Horvatova 35/b,10 000 Zagreb</item>
      <item>MEĐIMURJE-PLIN d.o.o. za opskrbu plinom, OIB 29035933600, Obrtnička 4,Čakovec</item>
      <item>OTOK-PROMET d.o.o. za usluge i trgovinu, OIB 67417902943, Horvatova 35/b,10000 Zagreb</item>
      <item>OPĆINSKI SUD U KARLOVCU, Trg hrvatskih branitelja 1,47000 Karlovac</item>
      <item>OPĆINSKI GRAĐANSKI SUD U ZAGREBU, Ul. grada Vukovara 84.,10000 Zagreb</item>
      <item>Općinski sud u Čakovcu, Ruđera Boškovića 18,40000 Čakovec</item>
      <item>Vladimir Šeović, OIB 37459731199, Gornji Viduševac 229,44400 Gornji Viduševac</item>
      <item>BANKA KOVANICA dioničko društvo, OIB 33039197637, Petra Preradovića 29,42000 Varaždin</item>
      <item>H-ABDUCO društvo s ograničenom odgovornošću za usluge, OIB 13667298928, Slavonska avenija 6A ,10000 Zagreb</item>
    </izvorni_sadrzaj>
    <derivirana_varijabla naziv="DomainObject.Predmet.SudioniciListAdressOIB_1">
      <item>Boris Horvat, direktor, Šenkovec, J. Bedekovića 2/E,40000 Čakovec</item>
      <item>Raiffeisenbank Austria d.d., OIB 53056966535, Petrinjska 59,10000 Zagreb</item>
      <item>PRVI FAKTOR d.o.o., OIB 63278028623, Hektorovićeva 2/V,10000 Zagreb</item>
      <item>Horvat Trgovina Export-Import d.o.o. za proizvodnju, trgovinu, usluge i uvoz-izvoz, OIB 56429917706, Dobriše Cesarića 17,40000 Čakovec</item>
      <item>ŽUPANIJSKO DRŽ. ODVJETNIŠTVO, I. Mažuranića 2,40 000 Čakovec</item>
      <item>Katarina Conar-Brod, OIB 45444178361, Križanićeva 9,42 000 Varaždin</item>
      <item>NARODNE NOVINE, dioničko društvo za izdavanje i tiskanje Službenog lista Republike Hrvatske, službenih i drugih obrazaca te , OIB 64546066176, Savski Gaj XIII. put 6,10000 Zagreb</item>
      <item>POREZNA UPRAVA ČAKOVEC, O. Keršovanija 11,40 000 Čakovec</item>
      <item>Katarina Conar-Brod, OIB 45444178361, Križanićeva 92,42000 Varaždin</item>
      <item>OTOK PROMET d.o.o., OIB 67417902943, Horvatova 35/b,10 000 Zagreb</item>
      <item>MEĐIMURJE-PLIN d.o.o. za opskrbu plinom, OIB 29035933600, Obrtnička 4,Čakovec</item>
      <item>OTOK-PROMET d.o.o. za usluge i trgovinu, OIB 67417902943, Horvatova 35/b,10000 Zagreb</item>
      <item>OPĆINSKI SUD U KARLOVCU, Trg hrvatskih branitelja 1,47000 Karlovac</item>
      <item>OPĆINSKI GRAĐANSKI SUD U ZAGREBU, Ul. grada Vukovara 84.,10000 Zagreb</item>
      <item>Općinski sud u Čakovcu, Ruđera Boškovića 18,40000 Čakovec</item>
      <item>Vladimir Šeović, OIB 37459731199, Gornji Viduševac 229,44400 Gornji Viduševac</item>
      <item>BANKA KOVANICA dioničko društvo, OIB 33039197637, Petra Preradovića 29,42000 Varaždin</item>
      <item>H-ABDUCO društvo s ograničenom odgovornošću za usluge, OIB 13667298928, Slavonska avenija 6A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53056966535</item>
      <item>, OIB 63278028623</item>
      <item>, OIB 56429917706</item>
      <item>, OIB null</item>
      <item>, OIB 45444178361</item>
      <item>, OIB 64546066176</item>
      <item>, OIB null</item>
      <item>, OIB 45444178361</item>
      <item>, OIB 67417902943</item>
      <item>, OIB 29035933600</item>
      <item>, OIB 67417902943</item>
      <item>, OIB null</item>
      <item>, OIB null</item>
      <item>, OIB null</item>
      <item>, OIB 37459731199</item>
      <item>, OIB 33039197637</item>
      <item>, OIB 13667298928</item>
    </izvorni_sadrzaj>
    <derivirana_varijabla naziv="DomainObject.Predmet.SudioniciListNazivOIB_1">
      <item>, OIB null</item>
      <item>, OIB 53056966535</item>
      <item>, OIB 63278028623</item>
      <item>, OIB 56429917706</item>
      <item>, OIB null</item>
      <item>, OIB 45444178361</item>
      <item>, OIB 64546066176</item>
      <item>, OIB null</item>
      <item>, OIB 45444178361</item>
      <item>, OIB 67417902943</item>
      <item>, OIB 29035933600</item>
      <item>, OIB 67417902943</item>
      <item>, OIB null</item>
      <item>, OIB null</item>
      <item>, OIB null</item>
      <item>, OIB 37459731199</item>
      <item>, OIB 33039197637</item>
      <item>, OIB 13667298928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DD6E5E-9DC7-4A6E-861F-60DBC0AEC4A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168</properties:Words>
  <properties:Characters>947</properties:Characters>
  <properties:Lines>44</properties:Lines>
  <properties:Paragraphs>18</properties:Paragraphs>
  <properties:TotalTime>190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2016-01-14T13:45:00Z</dcterms:created>
  <dc:creator>jlekic</dc:creator>
  <cp:lastModifiedBy>Lea Rogina</cp:lastModifiedBy>
  <cp:lastPrinted>2018-01-22T07:06:00Z</cp:lastPrinted>
  <dcterms:modified xmlns:xsi="http://www.w3.org/2001/XMLSchema-instance" xsi:type="dcterms:W3CDTF">2018-01-22T07:26:00Z</dcterms:modified>
  <cp:revision>80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St-58/2010-172 / Zapisnik - Ročište za dražbu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