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3336" w14:paraId="6fc3336" w:rsidRDefault="000D4DF6" w:rsidP="00676AF9" w:rsidR="009F4D47" w:rsidRPr="00BA4A44">
      <w:pPr>
        <w:pStyle w:val="Naslov2"/>
        <w15:collapsed w:val="false"/>
        <w:rPr>
          <w:bCs w:val="false"/>
        </w:rPr>
      </w:pPr>
      <w:bookmarkStart w:name="_GoBack" w:id="0"/>
      <w:bookmarkEnd w:id="0"/>
      <w:r w:rsidRPr="00BA4A44">
        <w:rPr>
          <w:b w:val="false"/>
        </w:rPr>
        <w:t>4</w:t>
      </w:r>
      <w:r w:rsidR="00A17F90">
        <w:rPr>
          <w:b w:val="false"/>
        </w:rPr>
        <w:t>.</w:t>
      </w:r>
      <w:r w:rsidR="00196B4C">
        <w:rPr>
          <w:b w:val="false"/>
        </w:rPr>
        <w:t xml:space="preserve">  </w:t>
      </w:r>
      <w:proofErr w:type="spellStart"/>
      <w:r w:rsidR="00196B4C">
        <w:rPr>
          <w:b w:val="false"/>
        </w:rPr>
        <w:t>Sp</w:t>
      </w:r>
      <w:proofErr w:type="spellEnd"/>
      <w:r w:rsidR="00196B4C">
        <w:rPr>
          <w:b w:val="false"/>
        </w:rPr>
        <w:t>-20/2017-</w:t>
      </w:r>
      <w:r w:rsidRPr="00BA4A44">
        <w:rPr>
          <w:b w:val="false"/>
        </w:rPr>
        <w:t xml:space="preserve"> </w:t>
      </w:r>
      <w:r w:rsidR="00676AF9">
        <w:rPr>
          <w:b w:val="false"/>
        </w:rPr>
        <w:t>14</w:t>
      </w:r>
    </w:p>
    <w:p w:rsidRDefault="00F50322" w:rsidP="00F50322" w:rsidR="00F50322"/>
    <w:p w:rsidRDefault="00F50322" w:rsidP="00F50322" w:rsidR="00F50322"/>
    <w:p w:rsidRDefault="00F50322" w:rsidP="00F50322" w:rsidR="00F50322">
      <w:r>
        <w:t>Republika Hrvatska</w:t>
      </w:r>
    </w:p>
    <w:p w:rsidRDefault="00F50322" w:rsidP="00F50322" w:rsidR="00F50322">
      <w:r>
        <w:t>Općinski sud u Osijek</w:t>
      </w:r>
    </w:p>
    <w:p w:rsidRDefault="00F50322" w:rsidP="00F50322" w:rsidR="00F50322">
      <w:r w:rsidRPr="00841C1D">
        <w:t>Europsk</w:t>
      </w:r>
      <w:r>
        <w:t>e avenije</w:t>
      </w:r>
      <w:r w:rsidRPr="00841C1D">
        <w:t xml:space="preserve"> 7</w:t>
      </w:r>
    </w:p>
    <w:p w:rsidRDefault="00F50322" w:rsidP="00F50322" w:rsidR="0099629C">
      <w:r w:rsidRPr="00841C1D">
        <w:t xml:space="preserve">31000  </w:t>
      </w:r>
      <w:r>
        <w:t>Osijek</w:t>
      </w:r>
    </w:p>
    <w:p w:rsidRDefault="00676AF9" w:rsidP="00F50322" w:rsidR="00676AF9" w:rsidRPr="00F50322"/>
    <w:p w:rsidRDefault="00BA4A44" w:rsidP="00BA4A44" w:rsidR="009F4D47">
      <w:pPr>
        <w:pStyle w:val="Naslov1"/>
        <w:rPr>
          <w:b w:val="false"/>
        </w:rPr>
      </w:pPr>
      <w:r>
        <w:rPr>
          <w:b w:val="false"/>
        </w:rPr>
        <w:t>R E P U B L I K A   H R V A T S K A</w:t>
      </w:r>
    </w:p>
    <w:p w:rsidRDefault="00BA4A44" w:rsidP="00BA4A44" w:rsidR="00BA4A44" w:rsidRPr="00BA4A44"/>
    <w:p w:rsidRDefault="009F4D47" w:rsidP="009F4D47" w:rsidR="009F4D47" w:rsidRPr="00BA4A44">
      <w:pPr>
        <w:pStyle w:val="Naslov1"/>
        <w:rPr>
          <w:b w:val="false"/>
        </w:rPr>
      </w:pPr>
      <w:r w:rsidRPr="00BA4A44">
        <w:rPr>
          <w:b w:val="false"/>
        </w:rPr>
        <w:t>R J E Š E N J E</w:t>
      </w:r>
    </w:p>
    <w:p w:rsidRDefault="009F4D47" w:rsidP="009F4D47" w:rsidR="009F4D47">
      <w:pPr>
        <w:jc w:val="both"/>
      </w:pPr>
    </w:p>
    <w:p w:rsidRDefault="009F4D47" w:rsidP="002B045C" w:rsidR="009F4D47">
      <w:pPr>
        <w:pStyle w:val="Tijeloteksta"/>
      </w:pPr>
      <w:r>
        <w:t>Općinski sud u Osijeku</w:t>
      </w:r>
      <w:r w:rsidR="00A17F90">
        <w:t>,</w:t>
      </w:r>
      <w:r>
        <w:t xml:space="preserve"> po sucu Sa</w:t>
      </w:r>
      <w:r w:rsidR="00196B4C">
        <w:t xml:space="preserve">nji Sušilović, u pravnoj stvari  predlagatelja – potrošača PERE KARDUMA, OIB: 37766501744,  iz </w:t>
      </w:r>
      <w:proofErr w:type="spellStart"/>
      <w:r w:rsidR="00196B4C">
        <w:t>Bizovca</w:t>
      </w:r>
      <w:proofErr w:type="spellEnd"/>
      <w:r w:rsidR="00196B4C">
        <w:t xml:space="preserve">, I. </w:t>
      </w:r>
      <w:proofErr w:type="spellStart"/>
      <w:r w:rsidR="00196B4C">
        <w:t>Pavlića</w:t>
      </w:r>
      <w:proofErr w:type="spellEnd"/>
      <w:r w:rsidR="00196B4C">
        <w:t xml:space="preserve"> 5,  radi stečaja potrošača</w:t>
      </w:r>
      <w:r w:rsidR="00763A47">
        <w:t xml:space="preserve">, </w:t>
      </w:r>
      <w:r w:rsidR="002B045C">
        <w:t>izvan ročišta,</w:t>
      </w:r>
      <w:r w:rsidR="008A05F3">
        <w:t xml:space="preserve"> dana </w:t>
      </w:r>
      <w:r w:rsidR="00196B4C">
        <w:t>05. veljače 2018.</w:t>
      </w:r>
      <w:r w:rsidR="00D86F69">
        <w:t xml:space="preserve"> godine,</w:t>
      </w:r>
    </w:p>
    <w:p w:rsidRDefault="002B045C" w:rsidP="002B045C" w:rsidR="002B045C">
      <w:pPr>
        <w:pStyle w:val="Tijeloteksta"/>
      </w:pPr>
    </w:p>
    <w:p w:rsidRDefault="001447BE" w:rsidP="002B045C" w:rsidR="001447BE" w:rsidRPr="002B045C">
      <w:pPr>
        <w:pStyle w:val="Tijeloteksta"/>
      </w:pPr>
    </w:p>
    <w:p w:rsidRDefault="009F4D47" w:rsidP="009F4D47" w:rsidR="009F4D47" w:rsidRPr="00BA4A44">
      <w:pPr>
        <w:jc w:val="center"/>
      </w:pPr>
      <w:r w:rsidRPr="00BA4A44">
        <w:rPr>
          <w:bCs/>
        </w:rPr>
        <w:t>r i j e š i o    j e</w:t>
      </w:r>
    </w:p>
    <w:p w:rsidRDefault="008A59C9" w:rsidP="009F4D47" w:rsidR="008A59C9">
      <w:pPr>
        <w:jc w:val="both"/>
      </w:pPr>
    </w:p>
    <w:p w:rsidRDefault="001447BE" w:rsidP="009F4D47" w:rsidR="001447BE">
      <w:pPr>
        <w:jc w:val="both"/>
      </w:pPr>
    </w:p>
    <w:p w:rsidRDefault="006E334A" w:rsidP="00576E1D" w:rsidR="001447BE">
      <w:pPr>
        <w:pStyle w:val="Tijeloteksta"/>
      </w:pPr>
      <w:r>
        <w:tab/>
      </w:r>
      <w:r w:rsidR="009F4D47">
        <w:t xml:space="preserve">Nalaže se računovodstvu ovog suda </w:t>
      </w:r>
      <w:r w:rsidR="00D86F69">
        <w:t>vratiti</w:t>
      </w:r>
      <w:r w:rsidR="0067106E">
        <w:t xml:space="preserve"> </w:t>
      </w:r>
      <w:r w:rsidR="00821726">
        <w:t>predlagatelju</w:t>
      </w:r>
      <w:r w:rsidR="00AA69D9">
        <w:t xml:space="preserve"> </w:t>
      </w:r>
      <w:r w:rsidR="00763A47">
        <w:t xml:space="preserve">- potrošaču PERI </w:t>
      </w:r>
      <w:r w:rsidR="00763A47">
        <w:tab/>
        <w:t xml:space="preserve">KARDUMU, OIB: 37766501744,  iz </w:t>
      </w:r>
      <w:proofErr w:type="spellStart"/>
      <w:r w:rsidR="00763A47">
        <w:t>Bizovca</w:t>
      </w:r>
      <w:proofErr w:type="spellEnd"/>
      <w:r w:rsidR="00763A47">
        <w:t xml:space="preserve">, I. </w:t>
      </w:r>
      <w:proofErr w:type="spellStart"/>
      <w:r w:rsidR="00763A47">
        <w:t>Pavlića</w:t>
      </w:r>
      <w:proofErr w:type="spellEnd"/>
      <w:r w:rsidR="00763A47">
        <w:t xml:space="preserve"> 5,  </w:t>
      </w:r>
      <w:r w:rsidR="007A15EB">
        <w:t xml:space="preserve">iznos od </w:t>
      </w:r>
      <w:r w:rsidR="00763A47">
        <w:t>1.0</w:t>
      </w:r>
      <w:r w:rsidR="00AA69D9">
        <w:t xml:space="preserve">00,00 </w:t>
      </w:r>
      <w:r w:rsidR="002B045C">
        <w:t xml:space="preserve">kn </w:t>
      </w:r>
      <w:r w:rsidR="001447BE">
        <w:tab/>
      </w:r>
      <w:r w:rsidR="002B045C">
        <w:t>(</w:t>
      </w:r>
      <w:proofErr w:type="spellStart"/>
      <w:r w:rsidR="00763A47">
        <w:t>jednatisućakuna</w:t>
      </w:r>
      <w:proofErr w:type="spellEnd"/>
      <w:r w:rsidR="00AA69D9">
        <w:t xml:space="preserve">) </w:t>
      </w:r>
      <w:r w:rsidR="007A15EB">
        <w:t xml:space="preserve">uplaćen </w:t>
      </w:r>
      <w:r w:rsidR="00220434">
        <w:t>kao</w:t>
      </w:r>
      <w:r w:rsidR="00656749">
        <w:t xml:space="preserve"> </w:t>
      </w:r>
      <w:r w:rsidR="00763A47">
        <w:t xml:space="preserve">predujam za </w:t>
      </w:r>
      <w:r w:rsidR="00656749">
        <w:t>troškove postupka</w:t>
      </w:r>
      <w:r w:rsidR="00220434">
        <w:t xml:space="preserve"> </w:t>
      </w:r>
      <w:r w:rsidR="0067106E">
        <w:t xml:space="preserve">dana </w:t>
      </w:r>
      <w:r w:rsidR="00656749">
        <w:t xml:space="preserve">11. rujna </w:t>
      </w:r>
      <w:r w:rsidR="00576E1D">
        <w:t>2017.</w:t>
      </w:r>
      <w:r w:rsidR="0067106E">
        <w:t xml:space="preserve"> </w:t>
      </w:r>
      <w:r w:rsidR="00656749">
        <w:tab/>
      </w:r>
      <w:r w:rsidR="00576E1D">
        <w:t>godine.</w:t>
      </w:r>
    </w:p>
    <w:p w:rsidRDefault="00676AF9" w:rsidP="00576E1D" w:rsidR="00676AF9">
      <w:pPr>
        <w:pStyle w:val="Tijeloteksta"/>
      </w:pPr>
    </w:p>
    <w:p w:rsidRDefault="001447BE" w:rsidP="00576E1D" w:rsidR="001447BE">
      <w:pPr>
        <w:pStyle w:val="Tijeloteksta"/>
        <w:rPr>
          <w:b/>
          <w:bCs/>
        </w:rPr>
      </w:pPr>
    </w:p>
    <w:p w:rsidRDefault="009F4D47" w:rsidP="00D86F69" w:rsidR="009F4D47" w:rsidRPr="00D86F69">
      <w:pPr>
        <w:pStyle w:val="Tijeloteksta"/>
        <w:jc w:val="center"/>
        <w:rPr>
          <w:bCs/>
        </w:rPr>
      </w:pPr>
      <w:r w:rsidRPr="00BA4A44">
        <w:rPr>
          <w:bCs/>
        </w:rPr>
        <w:t>Obrazloženje</w:t>
      </w:r>
    </w:p>
    <w:p w:rsidRDefault="001447BE" w:rsidP="009F4D47" w:rsidR="001447BE">
      <w:pPr>
        <w:jc w:val="both"/>
      </w:pPr>
    </w:p>
    <w:p w:rsidRDefault="00D86F69" w:rsidP="009F4D47" w:rsidR="00D86F69" w:rsidRPr="00BA4A44">
      <w:pPr>
        <w:jc w:val="both"/>
      </w:pPr>
    </w:p>
    <w:p w:rsidRDefault="00907CB5" w:rsidP="009F4D47" w:rsidR="009F4D47">
      <w:pPr>
        <w:pStyle w:val="Tijeloteksta"/>
      </w:pPr>
      <w:r>
        <w:t xml:space="preserve">Budući je </w:t>
      </w:r>
      <w:r w:rsidR="00A16406">
        <w:t xml:space="preserve">prijedlog predlagatelja odbačen i </w:t>
      </w:r>
      <w:r w:rsidR="00656749">
        <w:t>postupak pravomoćno okončan</w:t>
      </w:r>
      <w:r w:rsidR="00A16406">
        <w:t xml:space="preserve"> dana</w:t>
      </w:r>
      <w:r w:rsidR="00656749">
        <w:t xml:space="preserve"> 30. studenog 2017.g.</w:t>
      </w:r>
      <w:r w:rsidR="00A16406">
        <w:t xml:space="preserve">, </w:t>
      </w:r>
      <w:r>
        <w:t xml:space="preserve"> </w:t>
      </w:r>
      <w:r w:rsidR="00A16406">
        <w:t>riješeno je k</w:t>
      </w:r>
      <w:r w:rsidR="0079490D">
        <w:t xml:space="preserve">ao </w:t>
      </w:r>
      <w:r w:rsidR="00BA4A44">
        <w:t>u izreci</w:t>
      </w:r>
      <w:r w:rsidR="009F4D47">
        <w:t xml:space="preserve"> rješenja</w:t>
      </w:r>
      <w:r w:rsidR="000D4DF6">
        <w:t>.</w:t>
      </w:r>
    </w:p>
    <w:p w:rsidRDefault="00BA4A44" w:rsidP="009F4D47" w:rsidR="009F4D47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9F4D47" w:rsidP="009F4D47" w:rsidR="009F4D47" w:rsidRPr="00BA4A44">
      <w:pPr>
        <w:jc w:val="center"/>
      </w:pPr>
      <w:r w:rsidRPr="00BA4A44">
        <w:rPr>
          <w:bCs/>
        </w:rPr>
        <w:t xml:space="preserve">U Osijeku, </w:t>
      </w:r>
      <w:r w:rsidR="00A16406">
        <w:rPr>
          <w:bCs/>
        </w:rPr>
        <w:t xml:space="preserve"> 05. veljače 2018.</w:t>
      </w:r>
      <w:r w:rsidR="000D4DF6" w:rsidRPr="00BA4A44">
        <w:rPr>
          <w:bCs/>
        </w:rPr>
        <w:t xml:space="preserve"> godine</w:t>
      </w:r>
    </w:p>
    <w:p w:rsidRDefault="009F4D47" w:rsidP="009F4D47" w:rsidR="009F4D47" w:rsidRPr="00BA4A44">
      <w:pPr>
        <w:jc w:val="center"/>
      </w:pPr>
    </w:p>
    <w:p w:rsidRDefault="009F4D47" w:rsidP="009F4D47" w:rsidR="009F4D47" w:rsidRPr="00BA4A44">
      <w:pPr>
        <w:jc w:val="center"/>
      </w:pPr>
    </w:p>
    <w:p w:rsidRDefault="00F50322" w:rsidP="009F4D47" w:rsidR="009F4D47" w:rsidRPr="00BA4A44">
      <w:pPr>
        <w:ind w:left="5664"/>
        <w:rPr>
          <w:bCs/>
        </w:rPr>
      </w:pPr>
      <w:r>
        <w:t xml:space="preserve">  </w:t>
      </w:r>
      <w:r>
        <w:tab/>
      </w:r>
      <w:r w:rsidR="009F4D47" w:rsidRPr="00BA4A44">
        <w:t>S U D A C</w:t>
      </w:r>
    </w:p>
    <w:p w:rsidRDefault="007A0CF6" w:rsidP="009F4D47" w:rsidR="009F4D47" w:rsidRPr="00BA4A44">
      <w:pPr>
        <w:pStyle w:val="Naslov2"/>
        <w:ind w:firstLine="708" w:left="4248"/>
        <w:jc w:val="center"/>
        <w:rPr>
          <w:b w:val="false"/>
        </w:rPr>
      </w:pPr>
      <w:r w:rsidRPr="00BA4A44">
        <w:rPr>
          <w:b w:val="false"/>
        </w:rPr>
        <w:t xml:space="preserve">    </w:t>
      </w:r>
      <w:r w:rsidR="0009724D">
        <w:rPr>
          <w:b w:val="false"/>
        </w:rPr>
        <w:tab/>
        <w:t xml:space="preserve">       </w:t>
      </w:r>
      <w:r w:rsidR="00B11049">
        <w:rPr>
          <w:b w:val="false"/>
        </w:rPr>
        <w:t xml:space="preserve"> </w:t>
      </w:r>
      <w:r w:rsidRPr="00BA4A44">
        <w:rPr>
          <w:b w:val="false"/>
        </w:rPr>
        <w:t>SANJA SUŠILOVIĆ</w:t>
      </w:r>
      <w:r w:rsidR="0009724D">
        <w:rPr>
          <w:b w:val="false"/>
        </w:rPr>
        <w:t>,v.r.</w:t>
      </w:r>
    </w:p>
    <w:p w:rsidRDefault="00D86F69" w:rsidP="009F4D47" w:rsidR="00D86F69"/>
    <w:p w:rsidRDefault="009F4D47" w:rsidP="009F4D47" w:rsidR="009F4D47">
      <w:r>
        <w:t>DOSTAVITI:</w:t>
      </w:r>
    </w:p>
    <w:p w:rsidRDefault="00EF4BA8" w:rsidP="009F4D47" w:rsidR="009F4D47">
      <w:pPr>
        <w:numPr>
          <w:ilvl w:val="0"/>
          <w:numId w:val="3"/>
        </w:numPr>
      </w:pPr>
      <w:r>
        <w:t xml:space="preserve">Računovodstvu suda </w:t>
      </w:r>
      <w:r w:rsidR="000D4DF6">
        <w:tab/>
      </w:r>
      <w:r w:rsidR="000D4DF6">
        <w:tab/>
      </w:r>
      <w:r w:rsidR="000D4DF6">
        <w:tab/>
      </w:r>
      <w:r w:rsidR="007A0CF6">
        <w:t xml:space="preserve"> </w:t>
      </w:r>
      <w:r w:rsidR="004444AD">
        <w:t xml:space="preserve"> </w:t>
      </w:r>
    </w:p>
    <w:p w:rsidRDefault="0009724D" w:rsidP="009F4D47" w:rsidR="00A16406">
      <w:pPr>
        <w:numPr>
          <w:ilvl w:val="0"/>
          <w:numId w:val="3"/>
        </w:numPr>
      </w:pPr>
      <w:r>
        <w:t>predlagatelju</w:t>
      </w:r>
      <w:r w:rsidR="00F10B0C">
        <w:t xml:space="preserve"> - </w:t>
      </w:r>
      <w:r w:rsidR="00A16406">
        <w:t xml:space="preserve">potrošaču </w:t>
      </w:r>
    </w:p>
    <w:p w:rsidRDefault="00A16406" w:rsidP="00A16406" w:rsidR="00F50322">
      <w:pPr>
        <w:ind w:left="720"/>
      </w:pPr>
      <w:r>
        <w:t>putem e-oglasne ploče suda</w:t>
      </w:r>
      <w:r w:rsidR="000D4DF6">
        <w:tab/>
      </w:r>
      <w:r w:rsidR="000D4DF6">
        <w:tab/>
      </w:r>
    </w:p>
    <w:p w:rsidRDefault="000D4DF6" w:rsidP="00F50322" w:rsidR="009F4D47">
      <w:pPr>
        <w:ind w:left="720"/>
      </w:pPr>
      <w:r>
        <w:tab/>
      </w:r>
      <w:r>
        <w:tab/>
      </w:r>
      <w:r>
        <w:tab/>
      </w:r>
      <w:r w:rsidR="007A0CF6">
        <w:t xml:space="preserve"> </w:t>
      </w:r>
      <w:r w:rsidR="004444AD">
        <w:t xml:space="preserve"> </w:t>
      </w:r>
      <w:r w:rsidR="002D60B4">
        <w:t xml:space="preserve"> </w:t>
      </w:r>
    </w:p>
    <w:p w:rsidRDefault="0009724D" w:rsidP="00042402" w:rsidR="00042402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042402" w:rsidP="00042402" w:rsidR="0009724D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6AF9">
        <w:t>Ranka Đukić</w:t>
      </w:r>
    </w:p>
    <w:sectPr w:rsidR="0009724D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64D7E"/>
    <w:multiLevelType w:val="hybridMultilevel"/>
    <w:tmpl w:val="47AE3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4F48A3"/>
    <w:multiLevelType w:val="hybridMultilevel"/>
    <w:tmpl w:val="8B141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89664C"/>
    <w:multiLevelType w:val="hybridMultilevel"/>
    <w:tmpl w:val="69F207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2C0E0A"/>
    <w:multiLevelType w:val="hybridMultilevel"/>
    <w:tmpl w:val="81FE5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0C082A"/>
    <w:multiLevelType w:val="hybridMultilevel"/>
    <w:tmpl w:val="CE74F5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47C70EB"/>
    <w:multiLevelType w:val="hybridMultilevel"/>
    <w:tmpl w:val="A432B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751987"/>
    <w:multiLevelType w:val="hybridMultilevel"/>
    <w:tmpl w:val="CA0CA7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8F5ACF"/>
    <w:multiLevelType w:val="hybridMultilevel"/>
    <w:tmpl w:val="9E6C0D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92A118C"/>
    <w:multiLevelType w:val="hybridMultilevel"/>
    <w:tmpl w:val="B5E81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356BCA"/>
    <w:multiLevelType w:val="hybridMultilevel"/>
    <w:tmpl w:val="AC3280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FAA6EF0"/>
    <w:multiLevelType w:val="hybridMultilevel"/>
    <w:tmpl w:val="76CE3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8A7"/>
    <w:rsid w:val="000047A1"/>
    <w:rsid w:val="0001001C"/>
    <w:rsid w:val="00042402"/>
    <w:rsid w:val="0005575F"/>
    <w:rsid w:val="000611EE"/>
    <w:rsid w:val="00062FEC"/>
    <w:rsid w:val="000927A1"/>
    <w:rsid w:val="00093DEC"/>
    <w:rsid w:val="0009724D"/>
    <w:rsid w:val="000D4DF6"/>
    <w:rsid w:val="001447BE"/>
    <w:rsid w:val="00150485"/>
    <w:rsid w:val="00155C93"/>
    <w:rsid w:val="0018056D"/>
    <w:rsid w:val="00196B4C"/>
    <w:rsid w:val="001A5064"/>
    <w:rsid w:val="001B0C63"/>
    <w:rsid w:val="001B2CA7"/>
    <w:rsid w:val="001B64BF"/>
    <w:rsid w:val="001E501C"/>
    <w:rsid w:val="001F2A8A"/>
    <w:rsid w:val="00220434"/>
    <w:rsid w:val="00231CC1"/>
    <w:rsid w:val="00250A84"/>
    <w:rsid w:val="00251097"/>
    <w:rsid w:val="002649FA"/>
    <w:rsid w:val="00265AC1"/>
    <w:rsid w:val="00281E95"/>
    <w:rsid w:val="00282B84"/>
    <w:rsid w:val="00282C95"/>
    <w:rsid w:val="002B045C"/>
    <w:rsid w:val="002B054E"/>
    <w:rsid w:val="002D33E8"/>
    <w:rsid w:val="002D60B4"/>
    <w:rsid w:val="00324739"/>
    <w:rsid w:val="00335716"/>
    <w:rsid w:val="00345C65"/>
    <w:rsid w:val="003931FB"/>
    <w:rsid w:val="003A10D7"/>
    <w:rsid w:val="003F37F2"/>
    <w:rsid w:val="004444AD"/>
    <w:rsid w:val="004579BB"/>
    <w:rsid w:val="0046789C"/>
    <w:rsid w:val="004773BE"/>
    <w:rsid w:val="00484B2F"/>
    <w:rsid w:val="00494CCD"/>
    <w:rsid w:val="004C1734"/>
    <w:rsid w:val="004C5C08"/>
    <w:rsid w:val="004D14AF"/>
    <w:rsid w:val="004D6BB9"/>
    <w:rsid w:val="004E4C2B"/>
    <w:rsid w:val="0050278B"/>
    <w:rsid w:val="005037BA"/>
    <w:rsid w:val="00523541"/>
    <w:rsid w:val="00524CCE"/>
    <w:rsid w:val="005453C3"/>
    <w:rsid w:val="00553326"/>
    <w:rsid w:val="00560EA2"/>
    <w:rsid w:val="00576E1D"/>
    <w:rsid w:val="005A23F9"/>
    <w:rsid w:val="006000B3"/>
    <w:rsid w:val="006109FC"/>
    <w:rsid w:val="00623391"/>
    <w:rsid w:val="006452B6"/>
    <w:rsid w:val="00656749"/>
    <w:rsid w:val="00657C92"/>
    <w:rsid w:val="0067106E"/>
    <w:rsid w:val="00676AF9"/>
    <w:rsid w:val="006826C2"/>
    <w:rsid w:val="006A33D0"/>
    <w:rsid w:val="006C4D72"/>
    <w:rsid w:val="006E334A"/>
    <w:rsid w:val="00701844"/>
    <w:rsid w:val="00722178"/>
    <w:rsid w:val="007509D4"/>
    <w:rsid w:val="00763A47"/>
    <w:rsid w:val="00763B2C"/>
    <w:rsid w:val="007838BE"/>
    <w:rsid w:val="0079490D"/>
    <w:rsid w:val="007A0CF6"/>
    <w:rsid w:val="007A15EB"/>
    <w:rsid w:val="007B1297"/>
    <w:rsid w:val="007B651A"/>
    <w:rsid w:val="007C129F"/>
    <w:rsid w:val="007D6C07"/>
    <w:rsid w:val="007E70F1"/>
    <w:rsid w:val="007F2A82"/>
    <w:rsid w:val="00821726"/>
    <w:rsid w:val="00826485"/>
    <w:rsid w:val="008353DB"/>
    <w:rsid w:val="00843AEE"/>
    <w:rsid w:val="008474C9"/>
    <w:rsid w:val="008572E6"/>
    <w:rsid w:val="00874AE7"/>
    <w:rsid w:val="008A05F3"/>
    <w:rsid w:val="008A17F8"/>
    <w:rsid w:val="008A59C9"/>
    <w:rsid w:val="00907CB5"/>
    <w:rsid w:val="00936604"/>
    <w:rsid w:val="00961009"/>
    <w:rsid w:val="00994091"/>
    <w:rsid w:val="0099629C"/>
    <w:rsid w:val="009A5078"/>
    <w:rsid w:val="009D7C88"/>
    <w:rsid w:val="009E47D3"/>
    <w:rsid w:val="009F4D47"/>
    <w:rsid w:val="00A16406"/>
    <w:rsid w:val="00A17F90"/>
    <w:rsid w:val="00AA69D9"/>
    <w:rsid w:val="00AB7942"/>
    <w:rsid w:val="00AC545B"/>
    <w:rsid w:val="00B047F3"/>
    <w:rsid w:val="00B10D9B"/>
    <w:rsid w:val="00B11049"/>
    <w:rsid w:val="00B468A7"/>
    <w:rsid w:val="00B5256C"/>
    <w:rsid w:val="00B56AC9"/>
    <w:rsid w:val="00B61877"/>
    <w:rsid w:val="00BA4A44"/>
    <w:rsid w:val="00BE3382"/>
    <w:rsid w:val="00C50161"/>
    <w:rsid w:val="00C70F70"/>
    <w:rsid w:val="00C974A1"/>
    <w:rsid w:val="00CA515C"/>
    <w:rsid w:val="00CF7105"/>
    <w:rsid w:val="00D03830"/>
    <w:rsid w:val="00D06204"/>
    <w:rsid w:val="00D13481"/>
    <w:rsid w:val="00D205EF"/>
    <w:rsid w:val="00D22DE1"/>
    <w:rsid w:val="00D75A19"/>
    <w:rsid w:val="00D86F69"/>
    <w:rsid w:val="00DA2951"/>
    <w:rsid w:val="00DC2DE6"/>
    <w:rsid w:val="00E00202"/>
    <w:rsid w:val="00E101DD"/>
    <w:rsid w:val="00E27A10"/>
    <w:rsid w:val="00E75618"/>
    <w:rsid w:val="00EB49CC"/>
    <w:rsid w:val="00EC2AA0"/>
    <w:rsid w:val="00EF351A"/>
    <w:rsid w:val="00EF4BA8"/>
    <w:rsid w:val="00EF7D77"/>
    <w:rsid w:val="00F051DC"/>
    <w:rsid w:val="00F10B0C"/>
    <w:rsid w:val="00F41858"/>
    <w:rsid w:val="00F50322"/>
    <w:rsid w:val="00F8179C"/>
    <w:rsid w:val="00F87BE6"/>
    <w:rsid w:val="00F95574"/>
    <w:rsid w:val="00FB2797"/>
    <w:rsid w:val="00FC0CB9"/>
    <w:rsid w:val="00FD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F4D47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D0620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A05F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F4D47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D0620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A05F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Sp-20/2017</izvorni_sadrzaj>
    <derivirana_varijabla naziv="DomainObject.Predmet.OznakaBroj_1">Sp-20/2017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Kardum</izvorni_sadrzaj>
    <derivirana_varijabla naziv="DomainObject.Predmet.StrankaFormated_1">  Pero Kardum</derivirana_varijabla>
  </DomainObject.Predmet.StrankaFormated>
  <DomainObject.Predmet.StrankaFormatedOIB>
    <izvorni_sadrzaj>  Pero Kardum, OIB 37766501744</izvorni_sadrzaj>
    <derivirana_varijabla naziv="DomainObject.Predmet.StrankaFormatedOIB_1">  Pero Kardum, OIB 37766501744</derivirana_varijabla>
  </DomainObject.Predmet.StrankaFormatedOIB>
  <DomainObject.Predmet.StrankaFormatedWithAdress>
    <izvorni_sadrzaj> Pero Kardum, Ive Pavlića 5, 31222 Bizovac</izvorni_sadrzaj>
    <derivirana_varijabla naziv="DomainObject.Predmet.StrankaFormatedWithAdress_1"> Pero Kardum, Ive Pavlića 5, 31222 Bizovac</derivirana_varijabla>
  </DomainObject.Predmet.StrankaFormatedWithAdress>
  <DomainObject.Predmet.StrankaFormatedWithAdressOIB>
    <izvorni_sadrzaj> Pero Kardum, OIB 37766501744, Ive Pavlića 5, 31222 Bizovac</izvorni_sadrzaj>
    <derivirana_varijabla naziv="DomainObject.Predmet.StrankaFormatedWithAdressOIB_1"> Pero Kardum, OIB 37766501744, Ive Pavlića 5, 31222 Bizovac</derivirana_varijabla>
  </DomainObject.Predmet.StrankaFormatedWithAdressOIB>
  <DomainObject.Predmet.StrankaWithAdress>
    <izvorni_sadrzaj>Pero Kardum Ive Pavlića 5,31222 Bizovac</izvorni_sadrzaj>
    <derivirana_varijabla naziv="DomainObject.Predmet.StrankaWithAdress_1">Pero Kardum Ive Pavlića 5,31222 Bizovac</derivirana_varijabla>
  </DomainObject.Predmet.StrankaWithAdress>
  <DomainObject.Predmet.StrankaWithAdressOIB>
    <izvorni_sadrzaj>Pero Kardum, OIB 37766501744, Ive Pavlića 5,31222 Bizovac</izvorni_sadrzaj>
    <derivirana_varijabla naziv="DomainObject.Predmet.StrankaWithAdressOIB_1">Pero Kardum, OIB 37766501744, Ive Pavlića 5,31222 Bizovac</derivirana_varijabla>
  </DomainObject.Predmet.StrankaWithAdressOIB>
  <DomainObject.Predmet.StrankaNazivFormated>
    <izvorni_sadrzaj>Pero Kardum</izvorni_sadrzaj>
    <derivirana_varijabla naziv="DomainObject.Predmet.StrankaNazivFormated_1">Pero Kardum</derivirana_varijabla>
  </DomainObject.Predmet.StrankaNazivFormated>
  <DomainObject.Predmet.StrankaNazivFormatedOIB>
    <izvorni_sadrzaj>Pero Kardum, OIB 37766501744</izvorni_sadrzaj>
    <derivirana_varijabla naziv="DomainObject.Predmet.StrankaNazivFormatedOIB_1">Pero Kardum, OIB 37766501744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Pero Kardum</item>
    </izvorni_sadrzaj>
    <derivirana_varijabla naziv="DomainObject.Predmet.StrankaListFormated_1">
      <item>Pero Kardum</item>
    </derivirana_varijabla>
  </DomainObject.Predmet.StrankaListFormated>
  <DomainObject.Predmet.StrankaListFormatedOIB>
    <izvorni_sadrzaj>
      <item>Pero Kardum, OIB 37766501744</item>
    </izvorni_sadrzaj>
    <derivirana_varijabla naziv="DomainObject.Predmet.StrankaListFormatedOIB_1">
      <item>Pero Kardum, OIB 37766501744</item>
    </derivirana_varijabla>
  </DomainObject.Predmet.StrankaListFormatedOIB>
  <DomainObject.Predmet.StrankaListFormatedWithAdress>
    <izvorni_sadrzaj>
      <item>Pero Kardum, Ive Pavlića 5, 31222 Bizovac</item>
    </izvorni_sadrzaj>
    <derivirana_varijabla naziv="DomainObject.Predmet.StrankaListFormatedWithAdress_1">
      <item>Pero Kardum, Ive Pavlića 5, 31222 Bizovac</item>
    </derivirana_varijabla>
  </DomainObject.Predmet.StrankaListFormatedWithAdress>
  <DomainObject.Predmet.StrankaListFormatedWithAdressOIB>
    <izvorni_sadrzaj>
      <item>Pero Kardum, OIB 37766501744, Ive Pavlića 5, 31222 Bizovac</item>
    </izvorni_sadrzaj>
    <derivirana_varijabla naziv="DomainObject.Predmet.StrankaListFormatedWithAdressOIB_1">
      <item>Pero Kardum, OIB 37766501744, Ive Pavlića 5, 31222 Bizovac</item>
    </derivirana_varijabla>
  </DomainObject.Predmet.StrankaListFormatedWithAdressOIB>
  <DomainObject.Predmet.StrankaListNazivFormated>
    <izvorni_sadrzaj>
      <item>Pero Kardum</item>
    </izvorni_sadrzaj>
    <derivirana_varijabla naziv="DomainObject.Predmet.StrankaListNazivFormated_1">
      <item>Pero Kardum</item>
    </derivirana_varijabla>
  </DomainObject.Predmet.StrankaListNazivFormated>
  <DomainObject.Predmet.StrankaListNazivFormatedOIB>
    <izvorni_sadrzaj>
      <item>Pero Kardum, OIB 37766501744</item>
    </izvorni_sadrzaj>
    <derivirana_varijabla naziv="DomainObject.Predmet.StrankaListNazivFormatedOIB_1">
      <item>Pero Kardum, OIB 37766501744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Pero Kardum</izvorni_sadrzaj>
    <derivirana_varijabla naziv="DomainObject.Predmet.StrankaIDrugi_1">Pero Kardum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Pero Kardum, OIB 37766501744, Ive Pavlića 5, 31222 Bizovac</izvorni_sadrzaj>
    <derivirana_varijabla naziv="DomainObject.Predmet.StrankaIDrugiAdressOIB_1">Pero Kardum, OIB 37766501744, Ive Pavlića 5, 31222 Bizovac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30. studenog 2017.</izvorni_sadrzaj>
    <derivirana_varijabla naziv="DomainObject.Predmet.OdlukaRjesenje.DatumPravomocnosti_1">30. studenog 2017.</derivirana_varijabla>
  </DomainObject.Predmet.OdlukaRjesenje.DatumPravomocnosti>
  <DomainObject.Predmet.OdlukaRjesenje.Oznaka>
    <izvorni_sadrzaj>Sp-20/2017-9</izvorni_sadrzaj>
    <derivirana_varijabla naziv="DomainObject.Predmet.OdlukaRjesenje.Oznaka_1">Sp-20/2017-9</derivirana_varijabla>
  </DomainObject.Predmet.OdlukaRjesenje.Oznaka>
  <DomainObject.Predmet.SudioniciListNaziv>
    <izvorni_sadrzaj>
      <item>Pero Kardum</item>
    </izvorni_sadrzaj>
    <derivirana_varijabla naziv="DomainObject.Predmet.SudioniciListNaziv_1">
      <item>Pero Kardum</item>
    </derivirana_varijabla>
  </DomainObject.Predmet.SudioniciListNaziv>
  <DomainObject.Predmet.SudioniciListAdressOIB>
    <izvorni_sadrzaj>
      <item>Pero Kardum, OIB 37766501744, Ive Pavlića 5,31222 Bizovac</item>
    </izvorni_sadrzaj>
    <derivirana_varijabla naziv="DomainObject.Predmet.SudioniciListAdressOIB_1">
      <item>Pero Kardum, OIB 37766501744, Ive Pavlića 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37766501744</item>
    </izvorni_sadrzaj>
    <derivirana_varijabla naziv="DomainObject.Predmet.SudioniciListNazivOIB_1">
      <item>, OIB 37766501744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804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VII-P-2004/01-7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2018-02-05T11:22:00Z</dcterms:created>
  <dc:creator>sud</dc:creator>
  <cp:lastModifiedBy>Sanela Maričić</cp:lastModifiedBy>
  <cp:lastPrinted>2017-05-15T09:38:00Z</cp:lastPrinted>
  <dcterms:modified xmlns:xsi="http://www.w3.org/2001/XMLSchema-instance" xsi:type="dcterms:W3CDTF">2018-02-05T11:24:00Z</dcterms:modified>
  <cp:revision>5</cp:revision>
  <dc:title>VII-P-2004/01-7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