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3959" w14:paraId="7e43959" w:rsidRDefault="00AE649C" w:rsidP="00FA5B5E" w:rsidR="00AE649C" w:rsidRPr="00B76F3C">
      <w:pPr>
        <w:pStyle w:val="Naslov3"/>
        <w15:collapsed w:val="false"/>
      </w:pPr>
    </w:p>
    <w:p w:rsidRDefault="00047D7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47D79" w:rsidP="00047D79" w:rsidR="00047D79" w:rsidRPr="00047D7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ind w:firstLine="708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>REPUBLIKA HRVATSKA</w:t>
      </w:r>
      <w:r w:rsidRPr="00047D79">
        <w:rPr>
          <w:rFonts w:cs="Times New Roman" w:eastAsia="Times New Roman"/>
          <w:lang w:eastAsia="hr-HR"/>
        </w:rPr>
        <w:tab/>
        <w:t xml:space="preserve">                                      Poslovni broj: 3. St-868/2016-5</w:t>
      </w:r>
    </w:p>
    <w:p w:rsidRDefault="00047D79" w:rsidP="00047D79" w:rsidR="00047D79" w:rsidRPr="00047D79">
      <w:pPr>
        <w:spacing w:after="0"/>
        <w:ind w:firstLine="708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>Zadar, Dr. Franje Tuđmana 35</w:t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  <w:t xml:space="preserve">        </w:t>
      </w:r>
    </w:p>
    <w:p w:rsidRDefault="00047D79" w:rsidP="00047D79" w:rsidR="00047D79" w:rsidRPr="00047D79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047D79" w:rsidP="00047D79" w:rsidR="00047D79" w:rsidRPr="00047D7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jc w:val="right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047D79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047D79">
        <w:rPr>
          <w:rFonts w:cs="Times New Roman" w:eastAsia="Times New Roman"/>
          <w:lang w:eastAsia="hr-HR"/>
        </w:rPr>
        <w:t>Regionalni centar Split, Podružnica Zadar,</w:t>
      </w:r>
    </w:p>
    <w:p w:rsidRDefault="00047D79" w:rsidP="00047D79" w:rsidR="00047D79" w:rsidRPr="00047D7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47D79">
        <w:rPr>
          <w:rFonts w:cs="Times New Roman" w:eastAsia="Times New Roman"/>
          <w:lang w:eastAsia="hr-HR"/>
        </w:rPr>
        <w:t xml:space="preserve"> Ivana Danila 4</w:t>
      </w:r>
    </w:p>
    <w:p w:rsidRDefault="00047D79" w:rsidP="00047D79" w:rsidR="00047D79" w:rsidRPr="00047D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7D79" w:rsidP="00047D79" w:rsidR="00047D79" w:rsidRPr="00047D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47D79" w:rsidP="00047D79" w:rsidR="00047D79" w:rsidRPr="00047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ab/>
        <w:t>Rješenjem ovog suda posl. broj gornji od 17. lipnja 2016. koje se u privitku dostavlja, pozvani ste na ročišta od 5. srpnja 2016. radi očitovanja o prijedlogu i utvrđivanja pretpostavki za otvaranje stečajnog postupka nad dužnikom GAROFULIN d.o.o. sa sjedištem u Poljani, (Općina Preko) Centar 6, OIB:84036559779.</w:t>
      </w:r>
    </w:p>
    <w:p w:rsidRDefault="00047D79" w:rsidP="00047D79" w:rsidR="00047D79" w:rsidRPr="00047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>.</w:t>
      </w:r>
    </w:p>
    <w:p w:rsidRDefault="00047D79" w:rsidP="00047D79" w:rsidR="00047D79" w:rsidRPr="00047D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jc w:val="both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4.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047D79" w:rsidP="00047D79" w:rsidR="00047D79" w:rsidRPr="00047D79">
      <w:pPr>
        <w:spacing w:after="0"/>
        <w:jc w:val="both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 xml:space="preserve"> </w:t>
      </w:r>
    </w:p>
    <w:p w:rsidRDefault="00047D79" w:rsidP="00047D79" w:rsidR="00047D79" w:rsidRPr="00047D79">
      <w:pPr>
        <w:spacing w:after="0"/>
        <w:jc w:val="both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047D79" w:rsidP="00047D79" w:rsidR="00047D79" w:rsidRPr="00047D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</w:p>
    <w:p w:rsidRDefault="00047D79" w:rsidP="00047D79" w:rsidR="00047D79" w:rsidRPr="00047D79">
      <w:pPr>
        <w:spacing w:after="0"/>
        <w:jc w:val="center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 xml:space="preserve">U Zadru 17. lipnja 2016. </w:t>
      </w:r>
    </w:p>
    <w:p w:rsidRDefault="00047D79" w:rsidP="00047D79" w:rsidR="00047D79" w:rsidRPr="00047D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rPr>
          <w:rFonts w:cs="Times New Roman" w:eastAsia="Times New Roman"/>
          <w:lang w:eastAsia="hr-HR"/>
        </w:rPr>
      </w:pPr>
    </w:p>
    <w:p w:rsidRDefault="00047D79" w:rsidP="00047D79" w:rsidR="00047D79" w:rsidRPr="00047D79">
      <w:pPr>
        <w:spacing w:after="0"/>
        <w:jc w:val="right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047D79" w:rsidP="00047D79" w:rsidR="00047D79" w:rsidRPr="00047D79">
      <w:pPr>
        <w:spacing w:after="0"/>
        <w:ind w:firstLine="708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 xml:space="preserve">                                 </w:t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</w:r>
      <w:r w:rsidRPr="00047D79">
        <w:rPr>
          <w:rFonts w:cs="Times New Roman" w:eastAsia="Times New Roman"/>
          <w:lang w:eastAsia="hr-HR"/>
        </w:rPr>
        <w:tab/>
        <w:t xml:space="preserve">    Sutkinja:</w:t>
      </w:r>
    </w:p>
    <w:p w:rsidRDefault="00047D79" w:rsidP="00047D79" w:rsidR="00047D79" w:rsidRPr="00047D79">
      <w:pPr>
        <w:spacing w:after="0"/>
        <w:jc w:val="right"/>
        <w:rPr>
          <w:rFonts w:cs="Times New Roman" w:eastAsia="Times New Roman"/>
          <w:lang w:eastAsia="hr-HR"/>
        </w:rPr>
      </w:pPr>
      <w:r w:rsidRPr="00047D79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D7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74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St-868/2016-5</izvorni_sadrzaj>
    <derivirana_varijabla naziv="DomainObject.Oznaka_1">St-868/2016-5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St-868/2016</izvorni_sadrzaj>
    <derivirana_varijabla naziv="DomainObject.Predmet.OznakaBroj_1">St-868/2016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GAROFULIN d.o.o. za ugostiteljstvo i turizam</izvorni_sadrzaj>
    <derivirana_varijabla naziv="DomainObject.Predmet.ProtustrankaFormated_1">  GAROFULIN d.o.o. za ugostiteljstvo i turizam</derivirana_varijabla>
  </DomainObject.Predmet.ProtustrankaFormated>
  <DomainObject.Predmet.ProtustrankaFormatedOIB>
    <izvorni_sadrzaj>  GAROFULIN d.o.o. za ugostiteljstvo i turizam, OIB 84036559779</izvorni_sadrzaj>
    <derivirana_varijabla naziv="DomainObject.Predmet.ProtustrankaFormatedOIB_1">  GAROFULIN d.o.o. za ugostiteljstvo i turizam, OIB 84036559779</derivirana_varijabla>
  </DomainObject.Predmet.ProtustrankaFormatedOIB>
  <DomainObject.Predmet.ProtustrankaFormatedWithAdress>
    <izvorni_sadrzaj> GAROFULIN d.o.o. za ugostiteljstvo i turizam, Centar 6, 23273 Poljana</izvorni_sadrzaj>
    <derivirana_varijabla naziv="DomainObject.Predmet.ProtustrankaFormatedWithAdress_1"> GAROFULIN d.o.o. za ugostiteljstvo i turizam, Centar 6, 23273 Poljana</derivirana_varijabla>
  </DomainObject.Predmet.ProtustrankaFormatedWithAdress>
  <DomainObject.Predmet.ProtustrankaFormatedWithAdressOIB>
    <izvorni_sadrzaj> GAROFULIN d.o.o. za ugostiteljstvo i turizam, OIB 84036559779, Centar 6, 23273 Poljana</izvorni_sadrzaj>
    <derivirana_varijabla naziv="DomainObject.Predmet.ProtustrankaFormatedWithAdressOIB_1"> GAROFULIN d.o.o. za ugostiteljstvo i turizam, OIB 84036559779, Centar 6, 23273 Poljana</derivirana_varijabla>
  </DomainObject.Predmet.ProtustrankaFormatedWithAdressOIB>
  <DomainObject.Predmet.ProtustrankaWithAdress>
    <izvorni_sadrzaj>GAROFULIN d.o.o. za ugostiteljstvo i turizam Centar 6, 23273 Poljana</izvorni_sadrzaj>
    <derivirana_varijabla naziv="DomainObject.Predmet.ProtustrankaWithAdress_1">GAROFULIN d.o.o. za ugostiteljstvo i turizam Centar 6, 23273 Poljana</derivirana_varijabla>
  </DomainObject.Predmet.ProtustrankaWithAdress>
  <DomainObject.Predmet.ProtustrankaWithAdressOIB>
    <izvorni_sadrzaj>GAROFULIN d.o.o. za ugostiteljstvo i turizam, OIB 84036559779, Centar 6, 23273 Poljana</izvorni_sadrzaj>
    <derivirana_varijabla naziv="DomainObject.Predmet.ProtustrankaWithAdressOIB_1">GAROFULIN d.o.o. za ugostiteljstvo i turizam, OIB 84036559779, Centar 6, 23273 Poljana</derivirana_varijabla>
  </DomainObject.Predmet.ProtustrankaWithAdressOIB>
  <DomainObject.Predmet.ProtustrankaNazivFormated>
    <izvorni_sadrzaj>GAROFULIN d.o.o. za ugostiteljstvo i turizam</izvorni_sadrzaj>
    <derivirana_varijabla naziv="DomainObject.Predmet.ProtustrankaNazivFormated_1">GAROFULIN d.o.o. za ugostiteljstvo i turizam</derivirana_varijabla>
  </DomainObject.Predmet.ProtustrankaNazivFormated>
  <DomainObject.Predmet.ProtustrankaNazivFormatedOIB>
    <izvorni_sadrzaj>GAROFULIN d.o.o. za ugostiteljstvo i turizam, OIB 84036559779</izvorni_sadrzaj>
    <derivirana_varijabla naziv="DomainObject.Predmet.ProtustrankaNazivFormatedOIB_1">GAROFULIN d.o.o. za ugostiteljstvo i turizam, OIB 84036559779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Anita Luštica; Sandro-bobi Luštica</izvorni_sadrzaj>
    <derivirana_varijabla naziv="DomainObject.Predmet.StrankaFormated_1">  Financijska agencija; Anita Luštica; Sandro-bobi Luštica</derivirana_varijabla>
  </DomainObject.Predmet.StrankaFormated>
  <DomainObject.Predmet.StrankaFormatedOIB>
    <izvorni_sadrzaj>  Financijska agencija, OIB 85821130368; Anita Luštica, OIB 72838786751; Sandro-bobi Luštica, OIB 04855749134</izvorni_sadrzaj>
    <derivirana_varijabla naziv="DomainObject.Predmet.StrankaFormatedOIB_1">  Financijska agencija, OIB 85821130368; Anita Luštica, OIB 72838786751; Sandro-bobi Luštica, OIB 04855749134</derivirana_varijabla>
  </DomainObject.Predmet.StrankaFormatedOIB>
  <DomainObject.Predmet.StrankaFormatedWithAdress>
    <izvorni_sadrzaj> Financijska agencija, Ivana Danila 4, 23000 Zadar; Anita Luštica, Put Sv.petra 12, 23273 Poljana; Sandro-bobi Luštica, PUT SV.PETRA 7 (ranije: POLJANA, PUT SV. PETRA, 12), 23273 Poljana</izvorni_sadrzaj>
    <derivirana_varijabla naziv="DomainObject.Predmet.StrankaFormatedWithAdress_1"> Financijska agencija, Ivana Danila 4, 23000 Zadar; Anita Luštica, Put Sv.petra 12, 23273 Poljana; Sandro-bobi Luštica, PUT SV.PETRA 7 (ranije: POLJANA, PUT SV. PETRA, 12), 23273 Poljana</derivirana_varijabla>
  </DomainObject.Predmet.StrankaFormatedWithAdress>
  <DomainObject.Predmet.StrankaFormatedWithAdressOIB>
    <izvorni_sadrzaj> Financijska agencija, OIB 85821130368, Ivana Danila 4, 23000 Zadar; Anita Luštica, OIB 72838786751, Put Sv.petra 12, 23273 Poljana; Sandro-bobi Luštica, OIB 04855749134, PUT SV.PETRA 7 (ranije: POLJANA, PUT SV. PETRA, 12), 23273 Poljana</izvorni_sadrzaj>
    <derivirana_varijabla naziv="DomainObject.Predmet.StrankaFormatedWithAdressOIB_1"> Financijska agencija, OIB 85821130368, Ivana Danila 4, 23000 Zadar; Anita Luštica, OIB 72838786751, Put Sv.petra 12, 23273 Poljana; Sandro-bobi Luštica, OIB 04855749134, PUT SV.PETRA 7 (ranije: POLJANA, PUT SV. PETRA, 12), 23273 Poljana</derivirana_varijabla>
  </DomainObject.Predmet.StrankaFormatedWithAdressOIB>
  <DomainObject.Predmet.StrankaWithAdress>
    <izvorni_sadrzaj>Financijska agencija Ivana Danila 4,23000 Zadar,Anita Luštica Put Sv.petra 12,23273 Poljana,Sandro-bobi Luštica PUT SV.PETRA 7 (ranije: POLJANA, PUT SV. PETRA, 12),23273 Poljana</izvorni_sadrzaj>
    <derivirana_varijabla naziv="DomainObject.Predmet.StrankaWithAdress_1">Financijska agencija Ivana Danila 4,23000 Zadar,Anita Luštica Put Sv.petra 12,23273 Poljana,Sandro-bobi Luštica PUT SV.PETRA 7 (ranije: POLJANA, PUT SV. PETRA, 12),23273 Poljana</derivirana_varijabla>
  </DomainObject.Predmet.StrankaWithAdress>
  <DomainObject.Predmet.StrankaWithAdressOIB>
    <izvorni_sadrzaj>Financijska agencija, OIB 85821130368, Ivana Danila 4,23000 Zadar,Anita Luštica, OIB 72838786751, Put Sv.petra 12,23273 Poljana,Sandro-bobi Luštica, OIB 04855749134, PUT SV.PETRA 7 (ranije: POLJANA, PUT SV. PETRA, 12),23273 Poljana</izvorni_sadrzaj>
    <derivirana_varijabla naziv="DomainObject.Predmet.StrankaWithAdressOIB_1">Financijska agencija, OIB 85821130368, Ivana Danila 4,23000 Zadar,Anita Luštica, OIB 72838786751, Put Sv.petra 12,23273 Poljana,Sandro-bobi Luštica, OIB 04855749134, PUT SV.PETRA 7 (ranije: POLJANA, PUT SV. PETRA, 12),23273 Poljana</derivirana_varijabla>
  </DomainObject.Predmet.StrankaWithAdressOIB>
  <DomainObject.Predmet.StrankaNazivFormated>
    <izvorni_sadrzaj>Financijska agencija,Anita Luštica,Sandro-bobi Luštica</izvorni_sadrzaj>
    <derivirana_varijabla naziv="DomainObject.Predmet.StrankaNazivFormated_1">Financijska agencija,Anita Luštica,Sandro-bobi Luštica</derivirana_varijabla>
  </DomainObject.Predmet.StrankaNazivFormated>
  <DomainObject.Predmet.StrankaNazivFormatedOIB>
    <izvorni_sadrzaj>Financijska agencija, OIB 85821130368,Anita Luštica, OIB 72838786751,Sandro-bobi Luštica, OIB 04855749134</izvorni_sadrzaj>
    <derivirana_varijabla naziv="DomainObject.Predmet.StrankaNazivFormatedOIB_1">Financijska agencija, OIB 85821130368,Anita Luštica, OIB 72838786751,Sandro-bobi Luštica, OIB 04855749134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9279.43</izvorni_sadrzaj>
    <derivirana_varijabla naziv="DomainObject.Predmet.TrenutnaVrijednost_1">9279.43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Anita Luštica</item>
      <item>Sandro-bobi Luštica</item>
    </izvorni_sadrzaj>
    <derivirana_varijabla naziv="DomainObject.Predmet.StrankaListFormated_1">
      <item>Financijska agencija</item>
      <item>Anita Luštica</item>
      <item>Sandro-bobi Luštica</item>
    </derivirana_varijabla>
  </DomainObject.Predmet.StrankaListFormated>
  <DomainObject.Predmet.StrankaListFormatedOIB>
    <izvorni_sadrzaj>
      <item>Financijska agencija, OIB 85821130368</item>
      <item>Anita Luštica, OIB 72838786751</item>
      <item>Sandro-bobi Luštica, OIB 04855749134</item>
    </izvorni_sadrzaj>
    <derivirana_varijabla naziv="DomainObject.Predmet.StrankaListFormatedOIB_1">
      <item>Financijska agencija, OIB 85821130368</item>
      <item>Anita Luštica, OIB 72838786751</item>
      <item>Sandro-bobi Luštica, OIB 04855749134</item>
    </derivirana_varijabla>
  </DomainObject.Predmet.StrankaListFormatedOIB>
  <DomainObject.Predmet.StrankaListFormatedWithAdress>
    <izvorni_sadrzaj>
      <item>Financijska agencija, Ivana Danila 4, 23000 Zadar</item>
      <item>Anita Luštica, Put Sv.petra 12, 23273 Poljana</item>
      <item>Sandro-bobi Luštica, PUT SV.PETRA 7 (ranije: POLJANA, PUT SV. PETRA, 12), 23273 Poljana</item>
    </izvorni_sadrzaj>
    <derivirana_varijabla naziv="DomainObject.Predmet.StrankaListFormatedWithAdress_1">
      <item>Financijska agencija, Ivana Danila 4, 23000 Zadar</item>
      <item>Anita Luštica, Put Sv.petra 12, 23273 Poljana</item>
      <item>Sandro-bobi Luštica, PUT SV.PETRA 7 (ranije: POLJANA, PUT SV. PETRA, 12), 23273 Poljana</item>
    </derivirana_varijabla>
  </DomainObject.Predmet.StrankaListFormatedWithAdress>
  <DomainObject.Predmet.StrankaListFormatedWithAdressOIB>
    <izvorni_sadrzaj>
      <item>Financijska agencija, OIB 85821130368, Ivana Danila 4, 23000 Zadar</item>
      <item>Anita Luštica, OIB 72838786751, Put Sv.petra 12, 23273 Poljana</item>
      <item>Sandro-bobi Luštica, OIB 04855749134, PUT SV.PETRA 7 (ranije: POLJANA, PUT SV. PETRA, 12), 23273 Poljana</item>
    </izvorni_sadrzaj>
    <derivirana_varijabla naziv="DomainObject.Predmet.StrankaListFormatedWithAdressOIB_1">
      <item>Financijska agencija, OIB 85821130368, Ivana Danila 4, 23000 Zadar</item>
      <item>Anita Luštica, OIB 72838786751, Put Sv.petra 12, 23273 Poljana</item>
      <item>Sandro-bobi Luštica, OIB 04855749134, PUT SV.PETRA 7 (ranije: POLJANA, PUT SV. PETRA, 12), 23273 Poljana</item>
    </derivirana_varijabla>
  </DomainObject.Predmet.StrankaListFormatedWithAdressOIB>
  <DomainObject.Predmet.StrankaListNazivFormated>
    <izvorni_sadrzaj>
      <item>Financijska agencija</item>
      <item>Anita Luštica</item>
      <item>Sandro-bobi Luštica</item>
    </izvorni_sadrzaj>
    <derivirana_varijabla naziv="DomainObject.Predmet.StrankaListNazivFormated_1">
      <item>Financijska agencija</item>
      <item>Anita Luštica</item>
      <item>Sandro-bobi Luštica</item>
    </derivirana_varijabla>
  </DomainObject.Predmet.StrankaListNazivFormated>
  <DomainObject.Predmet.StrankaListNazivFormatedOIB>
    <izvorni_sadrzaj>
      <item>Financijska agencija, OIB 85821130368</item>
      <item>Anita Luštica, OIB 72838786751</item>
      <item>Sandro-bobi Luštica, OIB 04855749134</item>
    </izvorni_sadrzaj>
    <derivirana_varijabla naziv="DomainObject.Predmet.StrankaListNazivFormatedOIB_1">
      <item>Financijska agencija, OIB 85821130368</item>
      <item>Anita Luštica, OIB 72838786751</item>
      <item>Sandro-bobi Luštica, OIB 04855749134</item>
    </derivirana_varijabla>
  </DomainObject.Predmet.StrankaListNazivFormatedOIB>
  <DomainObject.Predmet.ProtuStrankaListFormated>
    <izvorni_sadrzaj>
      <item>GAROFULIN d.o.o. za ugostiteljstvo i turizam</item>
    </izvorni_sadrzaj>
    <derivirana_varijabla naziv="DomainObject.Predmet.ProtuStrankaListFormated_1">
      <item>GAROFULIN d.o.o. za ugostiteljstvo i turizam</item>
    </derivirana_varijabla>
  </DomainObject.Predmet.ProtuStrankaListFormated>
  <DomainObject.Predmet.ProtuStrankaListFormatedOIB>
    <izvorni_sadrzaj>
      <item>GAROFULIN d.o.o. za ugostiteljstvo i turizam, OIB 84036559779</item>
    </izvorni_sadrzaj>
    <derivirana_varijabla naziv="DomainObject.Predmet.ProtuStrankaListFormatedOIB_1">
      <item>GAROFULIN d.o.o. za ugostiteljstvo i turizam, OIB 84036559779</item>
    </derivirana_varijabla>
  </DomainObject.Predmet.ProtuStrankaListFormatedOIB>
  <DomainObject.Predmet.ProtuStrankaListFormatedWithAdress>
    <izvorni_sadrzaj>
      <item>GAROFULIN d.o.o. za ugostiteljstvo i turizam, Centar 6, 23273 Poljana</item>
    </izvorni_sadrzaj>
    <derivirana_varijabla naziv="DomainObject.Predmet.ProtuStrankaListFormatedWithAdress_1">
      <item>GAROFULIN d.o.o. za ugostiteljstvo i turizam, Centar 6, 23273 Poljana</item>
    </derivirana_varijabla>
  </DomainObject.Predmet.ProtuStrankaListFormatedWithAdress>
  <DomainObject.Predmet.ProtuStrankaListFormatedWithAdressOIB>
    <izvorni_sadrzaj>
      <item>GAROFULIN d.o.o. za ugostiteljstvo i turizam, OIB 84036559779, Centar 6, 23273 Poljana</item>
    </izvorni_sadrzaj>
    <derivirana_varijabla naziv="DomainObject.Predmet.ProtuStrankaListFormatedWithAdressOIB_1">
      <item>GAROFULIN d.o.o. za ugostiteljstvo i turizam, OIB 84036559779, Centar 6, 23273 Poljana</item>
    </derivirana_varijabla>
  </DomainObject.Predmet.ProtuStrankaListFormatedWithAdressOIB>
  <DomainObject.Predmet.ProtuStrankaListNazivFormated>
    <izvorni_sadrzaj>
      <item>GAROFULIN d.o.o. za ugostiteljstvo i turizam</item>
    </izvorni_sadrzaj>
    <derivirana_varijabla naziv="DomainObject.Predmet.ProtuStrankaListNazivFormated_1">
      <item>GAROFULIN d.o.o. za ugostiteljstvo i turizam</item>
    </derivirana_varijabla>
  </DomainObject.Predmet.ProtuStrankaListNazivFormated>
  <DomainObject.Predmet.ProtuStrankaListNazivFormatedOIB>
    <izvorni_sadrzaj>
      <item>GAROFULIN d.o.o. za ugostiteljstvo i turizam, OIB 84036559779</item>
    </izvorni_sadrzaj>
    <derivirana_varijabla naziv="DomainObject.Predmet.ProtuStrankaListNazivFormatedOIB_1">
      <item>GAROFULIN d.o.o. za ugostiteljstvo i turizam, OIB 84036559779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St-868/2016-5</izvorni_sadrzaj>
    <derivirana_varijabla naziv="DomainObject.PoslovniBrojDokumenta_1">St-868/2016-5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GAROFULIN d.o.o. za ugostiteljstvo i turizam</izvorni_sadrzaj>
    <derivirana_varijabla naziv="DomainObject.Predmet.ProtustrankaIDrugi_1">GAROFULIN d.o.o. za ugostiteljstvo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GAROFULIN d.o.o. za ugostiteljstvo i turizam, OIB 84036559779, Centar 6, 23273 Poljana</izvorni_sadrzaj>
    <derivirana_varijabla naziv="DomainObject.Predmet.ProtustrankaIDrugiAdressOIB_1">GAROFULIN d.o.o. za ugostiteljstvo i turizam, OIB 84036559779, Centar 6, 23273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GAROFULIN d.o.o. za ugostiteljstvo i turizam</item>
      <item>Anita Luštica</item>
      <item>Sandro-bobi Luštica</item>
    </izvorni_sadrzaj>
    <derivirana_varijabla naziv="DomainObject.Predmet.SudioniciListNaziv_1">
      <item>Financijska agencija</item>
      <item>GAROFULIN d.o.o. za ugostiteljstvo i turizam</item>
      <item>Anita Luštica</item>
      <item>Sandro-bobi Luštica</item>
    </derivirana_varijabla>
  </DomainObject.Predmet.SudioniciListNaziv>
  <DomainObject.Predmet.SudioniciListAdressOIB>
    <izvorni_sadrzaj>
      <item>Financijska agencija, OIB 85821130368, Ivana Danila 4,23000 Zadar</item>
      <item>GAROFULIN d.o.o. za ugostiteljstvo i turizam, OIB 84036559779, Centar 6,23273 Poljana</item>
      <item>Anita Luštica, OIB 72838786751, Put Sv.petra 12,23273 Poljana</item>
      <item>Sandro-bobi Luštica, OIB 04855749134, PUT SV.PETRA 7 (ranije: POLJANA, PUT SV. PETRA, 12),23273 Poljana</item>
    </izvorni_sadrzaj>
    <derivirana_varijabla naziv="DomainObject.Predmet.SudioniciListAdressOIB_1">
      <item>Financijska agencija, OIB 85821130368, Ivana Danila 4,23000 Zadar</item>
      <item>GAROFULIN d.o.o. za ugostiteljstvo i turizam, OIB 84036559779, Centar 6,23273 Poljana</item>
      <item>Anita Luštica, OIB 72838786751, Put Sv.petra 12,23273 Poljana</item>
      <item>Sandro-bobi Luštica, OIB 04855749134, PUT SV.PETRA 7 (ranije: POLJANA, PUT SV. PETRA, 12),23273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0A2E1-5280-43B3-8FCC-49D42469E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138</properties:Words>
  <properties:Characters>774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2016-06-17T11:01:00Z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St-868/2016-5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