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A6331C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A6331C">
                    <w:t>2020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6f0b95" w14:paraId="e6f0b95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A6331C">
        <w:t xml:space="preserve"> FIH-KOMBINACIJE ODRANSKI OBREŽ j.d.o.o. za trgovinu i usluge, Odranski </w:t>
      </w:r>
      <w:proofErr w:type="spellStart"/>
      <w:r w:rsidR="00A6331C">
        <w:t>Obrež</w:t>
      </w:r>
      <w:proofErr w:type="spellEnd"/>
      <w:r w:rsidR="00A6331C">
        <w:t xml:space="preserve">, </w:t>
      </w:r>
      <w:proofErr w:type="spellStart"/>
      <w:r w:rsidR="00A6331C">
        <w:t>Spivaki</w:t>
      </w:r>
      <w:proofErr w:type="spellEnd"/>
      <w:r w:rsidR="00A6331C">
        <w:t xml:space="preserve"> 2, MBS: 081054558, OIB: 76558974452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A6331C">
        <w:t xml:space="preserve">FIH-KOMBINACIJE ODRANSKI OBREŽ j.d.o.o. za trgovinu i usluge, Odranski </w:t>
      </w:r>
      <w:proofErr w:type="spellStart"/>
      <w:r w:rsidR="00A6331C">
        <w:t>Obrež</w:t>
      </w:r>
      <w:proofErr w:type="spellEnd"/>
      <w:r w:rsidR="00A6331C">
        <w:t xml:space="preserve">, </w:t>
      </w:r>
      <w:proofErr w:type="spellStart"/>
      <w:r w:rsidR="00A6331C">
        <w:t>Spivaki</w:t>
      </w:r>
      <w:proofErr w:type="spellEnd"/>
      <w:r w:rsidR="00A6331C">
        <w:t xml:space="preserve"> 2, MBS: 081054558, OIB: 76558974452</w:t>
      </w:r>
      <w:r>
        <w:t xml:space="preserve">, na temelju neizvršenih osnova za plaćanje iznosi </w:t>
      </w:r>
      <w:r w:rsidR="00A6331C">
        <w:t>16.204,99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4678F">
        <w:t xml:space="preserve"> </w:t>
      </w:r>
      <w:r w:rsidR="00A6331C">
        <w:t xml:space="preserve">Ivan Pribanić, Odranski </w:t>
      </w:r>
      <w:proofErr w:type="spellStart"/>
      <w:r w:rsidR="00A6331C">
        <w:t>Obrež</w:t>
      </w:r>
      <w:proofErr w:type="spellEnd"/>
      <w:r w:rsidR="00A6331C">
        <w:t xml:space="preserve">, </w:t>
      </w:r>
      <w:proofErr w:type="spellStart"/>
      <w:r w:rsidR="00A6331C">
        <w:t>Spivaki</w:t>
      </w:r>
      <w:proofErr w:type="spellEnd"/>
      <w:r w:rsidR="00A6331C">
        <w:t xml:space="preserve"> 2, OIB: 57032933845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6331C">
        <w:t>2020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A6331C" w:rsidP="00A6331C" w:rsidR="00E63D95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3D95">
        <w:tab/>
      </w:r>
      <w:r w:rsidR="00E63D95">
        <w:tab/>
        <w:t xml:space="preserve">        </w:t>
      </w:r>
      <w:r w:rsidR="009D424F">
        <w:tab/>
        <w:t xml:space="preserve">   </w:t>
      </w:r>
      <w:r w:rsidR="00E63D95">
        <w:t xml:space="preserve"> </w:t>
      </w:r>
      <w:r w:rsidR="009D424F">
        <w:t xml:space="preserve">Ivan Čulić </w:t>
      </w:r>
    </w:p>
    <w:p w:rsidRDefault="00E63D95" w:rsidP="00A6331C" w:rsidR="00E63D95">
      <w:pPr>
        <w:ind w:left="720"/>
        <w:jc w:val="both"/>
      </w:pPr>
      <w:r>
        <w:tab/>
        <w:t xml:space="preserve">      </w:t>
      </w:r>
    </w:p>
    <w:p w:rsidRDefault="00A6331C" w:rsidP="00A6331C" w:rsidR="00A6331C">
      <w:r>
        <w:lastRenderedPageBreak/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>
        <w:tab/>
        <w:t xml:space="preserve">   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6331C" w:rsidP="00A6331C" w:rsidR="00A6331C">
      <w:pPr>
        <w:numPr>
          <w:ilvl w:val="0"/>
          <w:numId w:val="1"/>
        </w:numPr>
      </w:pPr>
      <w:r>
        <w:t>kal. 04.03.</w:t>
      </w:r>
    </w:p>
    <w:p w:rsidRDefault="000C609B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C609B"/>
    <w:rsid w:val="000D4EF7"/>
    <w:rsid w:val="000E3CD9"/>
    <w:rsid w:val="000F5B48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6331C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St-2020/2018</izvorni_sadrzaj>
    <derivirana_varijabla naziv="DomainObject.Predmet.OznakaBroj_1">St-2020/2018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FIH-KOMBINACIJE ODRANSKI OBREŽ j.d.o.o. za trgovinu i usluge</izvorni_sadrzaj>
    <derivirana_varijabla naziv="DomainObject.Predmet.ProtustrankaFormated_1">  FIH-KOMBINACIJE ODRANSKI OBREŽ j.d.o.o. za trgovinu i usluge</derivirana_varijabla>
  </DomainObject.Predmet.ProtustrankaFormated>
  <DomainObject.Predmet.ProtustrankaFormatedOIB>
    <izvorni_sadrzaj>  FIH-KOMBINACIJE ODRANSKI OBREŽ j.d.o.o. za trgovinu i usluge, OIB 76558974452</izvorni_sadrzaj>
    <derivirana_varijabla naziv="DomainObject.Predmet.ProtustrankaFormatedOIB_1">  FIH-KOMBINACIJE ODRANSKI OBREŽ j.d.o.o. za trgovinu i usluge, OIB 76558974452</derivirana_varijabla>
  </DomainObject.Predmet.ProtustrankaFormatedOIB>
  <DomainObject.Predmet.ProtustrankaFormatedWithAdress>
    <izvorni_sadrzaj> FIH-KOMBINACIJE ODRANSKI OBREŽ j.d.o.o. za trgovinu i usluge, Spivaki 2, 10020 Odranski Obrež</izvorni_sadrzaj>
    <derivirana_varijabla naziv="DomainObject.Predmet.ProtustrankaFormatedWithAdress_1"> FIH-KOMBINACIJE ODRANSKI OBREŽ j.d.o.o. za trgovinu i usluge, Spivaki 2, 10020 Odranski Obrež</derivirana_varijabla>
  </DomainObject.Predmet.ProtustrankaFormatedWithAdress>
  <DomainObject.Predmet.ProtustrankaFormatedWithAdressOIB>
    <izvorni_sadrzaj> FIH-KOMBINACIJE ODRANSKI OBREŽ j.d.o.o. za trgovinu i usluge, OIB 76558974452, Spivaki 2, 10020 Odranski Obrež</izvorni_sadrzaj>
    <derivirana_varijabla naziv="DomainObject.Predmet.ProtustrankaFormatedWithAdressOIB_1"> FIH-KOMBINACIJE ODRANSKI OBREŽ j.d.o.o. za trgovinu i usluge, OIB 76558974452, Spivaki 2, 10020 Odranski Obrež</derivirana_varijabla>
  </DomainObject.Predmet.ProtustrankaFormatedWithAdressOIB>
  <DomainObject.Predmet.ProtustrankaWithAdress>
    <izvorni_sadrzaj>FIH-KOMBINACIJE ODRANSKI OBREŽ j.d.o.o. za trgovinu i usluge Spivaki 2, 10020 Odranski Obrež</izvorni_sadrzaj>
    <derivirana_varijabla naziv="DomainObject.Predmet.ProtustrankaWithAdress_1">FIH-KOMBINACIJE ODRANSKI OBREŽ j.d.o.o. za trgovinu i usluge Spivaki 2, 10020 Odranski Obrež</derivirana_varijabla>
  </DomainObject.Predmet.ProtustrankaWithAdress>
  <DomainObject.Predmet.ProtustrankaWithAdressOIB>
    <izvorni_sadrzaj>FIH-KOMBINACIJE ODRANSKI OBREŽ j.d.o.o. za trgovinu i usluge, OIB 76558974452, Spivaki 2, 10020 Odranski Obrež</izvorni_sadrzaj>
    <derivirana_varijabla naziv="DomainObject.Predmet.ProtustrankaWithAdressOIB_1">FIH-KOMBINACIJE ODRANSKI OBREŽ j.d.o.o. za trgovinu i usluge, OIB 76558974452, Spivaki 2, 10020 Odranski Obrež</derivirana_varijabla>
  </DomainObject.Predmet.ProtustrankaWithAdressOIB>
  <DomainObject.Predmet.ProtustrankaNazivFormated>
    <izvorni_sadrzaj>FIH-KOMBINACIJE ODRANSKI OBREŽ j.d.o.o. za trgovinu i usluge</izvorni_sadrzaj>
    <derivirana_varijabla naziv="DomainObject.Predmet.ProtustrankaNazivFormated_1">FIH-KOMBINACIJE ODRANSKI OBREŽ j.d.o.o. za trgovinu i usluge</derivirana_varijabla>
  </DomainObject.Predmet.ProtustrankaNazivFormated>
  <DomainObject.Predmet.ProtustrankaNazivFormatedOIB>
    <izvorni_sadrzaj>FIH-KOMBINACIJE ODRANSKI OBREŽ j.d.o.o. za trgovinu i usluge, OIB 76558974452</izvorni_sadrzaj>
    <derivirana_varijabla naziv="DomainObject.Predmet.ProtustrankaNazivFormatedOIB_1">FIH-KOMBINACIJE ODRANSKI OBREŽ j.d.o.o. za trgovinu i usluge, OIB 76558974452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FIH-KOMBINACIJE ODRANSKI OBREŽ j.d.o.o. za trgovinu i usluge</item>
    </izvorni_sadrzaj>
    <derivirana_varijabla naziv="DomainObject.Predmet.ProtuStrankaListFormated_1">
      <item>FIH-KOMBINACIJE ODRANSKI OBREŽ j.d.o.o. za trgovinu i usluge</item>
    </derivirana_varijabla>
  </DomainObject.Predmet.ProtuStrankaListFormated>
  <DomainObject.Predmet.ProtuStrankaListFormatedOIB>
    <izvorni_sadrzaj>
      <item>FIH-KOMBINACIJE ODRANSKI OBREŽ j.d.o.o. za trgovinu i usluge, OIB 76558974452</item>
    </izvorni_sadrzaj>
    <derivirana_varijabla naziv="DomainObject.Predmet.ProtuStrankaListFormatedOIB_1">
      <item>FIH-KOMBINACIJE ODRANSKI OBREŽ j.d.o.o. za trgovinu i usluge, OIB 76558974452</item>
    </derivirana_varijabla>
  </DomainObject.Predmet.ProtuStrankaListFormatedOIB>
  <DomainObject.Predmet.ProtuStrankaListFormatedWithAdress>
    <izvorni_sadrzaj>
      <item>FIH-KOMBINACIJE ODRANSKI OBREŽ j.d.o.o. za trgovinu i usluge, Spivaki 2, 10020 Odranski Obrež</item>
    </izvorni_sadrzaj>
    <derivirana_varijabla naziv="DomainObject.Predmet.ProtuStrankaListFormatedWithAdress_1">
      <item>FIH-KOMBINACIJE ODRANSKI OBREŽ j.d.o.o. za trgovinu i usluge, Spivaki 2, 10020 Odranski Obrež</item>
    </derivirana_varijabla>
  </DomainObject.Predmet.ProtuStrankaListFormatedWithAdress>
  <DomainObject.Predmet.ProtuStrankaListFormatedWithAdressOIB>
    <izvorni_sadrzaj>
      <item>FIH-KOMBINACIJE ODRANSKI OBREŽ j.d.o.o. za trgovinu i usluge, OIB 76558974452, Spivaki 2, 10020 Odranski Obrež</item>
    </izvorni_sadrzaj>
    <derivirana_varijabla naziv="DomainObject.Predmet.ProtuStrankaListFormatedWithAdressOIB_1">
      <item>FIH-KOMBINACIJE ODRANSKI OBREŽ j.d.o.o. za trgovinu i usluge, OIB 76558974452, Spivaki 2, 10020 Odranski Obrež</item>
    </derivirana_varijabla>
  </DomainObject.Predmet.ProtuStrankaListFormatedWithAdressOIB>
  <DomainObject.Predmet.ProtuStrankaListNazivFormated>
    <izvorni_sadrzaj>
      <item>FIH-KOMBINACIJE ODRANSKI OBREŽ j.d.o.o. za trgovinu i usluge</item>
    </izvorni_sadrzaj>
    <derivirana_varijabla naziv="DomainObject.Predmet.ProtuStrankaListNazivFormated_1">
      <item>FIH-KOMBINACIJE ODRANSKI OBREŽ j.d.o.o. za trgovinu i usluge</item>
    </derivirana_varijabla>
  </DomainObject.Predmet.ProtuStrankaListNazivFormated>
  <DomainObject.Predmet.ProtuStrankaListNazivFormatedOIB>
    <izvorni_sadrzaj>
      <item>FIH-KOMBINACIJE ODRANSKI OBREŽ j.d.o.o. za trgovinu i usluge, OIB 76558974452</item>
    </izvorni_sadrzaj>
    <derivirana_varijabla naziv="DomainObject.Predmet.ProtuStrankaListNazivFormatedOIB_1">
      <item>FIH-KOMBINACIJE ODRANSKI OBREŽ j.d.o.o. za trgovinu i usluge, OIB 76558974452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FIH-KOMBINACIJE ODRANSKI OBREŽ j.d.o.o. za trgovinu i usluge</izvorni_sadrzaj>
    <derivirana_varijabla naziv="DomainObject.Predmet.ProtustrankaIDrugi_1">FIH-KOMBINACIJE ODRANSKI OBREŽ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FIH-KOMBINACIJE ODRANSKI OBREŽ j.d.o.o. za trgovinu i usluge, OIB 76558974452, Spivaki 2, 10020 Odranski Obrež</izvorni_sadrzaj>
    <derivirana_varijabla naziv="DomainObject.Predmet.ProtustrankaIDrugiAdressOIB_1">FIH-KOMBINACIJE ODRANSKI OBREŽ j.d.o.o. za trgovinu i usluge, OIB 76558974452, Spivaki 2,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FIH-KOMBINACIJE ODRANSKI OBREŽ j.d.o.o. za trgovinu i usluge</item>
      <item>FINA Regionalni centar Zagreb</item>
    </izvorni_sadrzaj>
    <derivirana_varijabla naziv="DomainObject.Predmet.SudioniciListNaziv_1">
      <item>FIH-KOMBINACIJE ODRANSKI OBREŽ j.d.o.o. za trgovinu i usluge</item>
      <item>FINA Regionalni centar Zagreb</item>
    </derivirana_varijabla>
  </DomainObject.Predmet.SudioniciListNaziv>
  <DomainObject.Predmet.SudioniciListAdressOIB>
    <izvorni_sadrzaj>
      <item>FIH-KOMBINACIJE ODRANSKI OBREŽ j.d.o.o. za trgovinu i usluge, OIB 76558974452, Spivaki 2,10020 Odranski Obrež</item>
      <item>FINA Regionalni centar Zagreb, OIB 85821130368, Trg svibanjskih žrtava 1995. 1,10000 Zagreb</item>
    </izvorni_sadrzaj>
    <derivirana_varijabla naziv="DomainObject.Predmet.SudioniciListAdressOIB_1">
      <item>FIH-KOMBINACIJE ODRANSKI OBREŽ j.d.o.o. za trgovinu i usluge, OIB 76558974452, Spivaki 2,10020 Odranski Obrež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76558974452</item>
      <item>, OIB 85821130368</item>
    </izvorni_sadrzaj>
    <derivirana_varijabla naziv="DomainObject.Predmet.SudioniciListNazivOIB_1">
      <item>, OIB 76558974452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4B913-787D-4203-9CE9-43DF3D4DB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2191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2019-01-11T13:10:00Z</dcterms:created>
  <dc:creator>Snježana Andrijanić</dc:creator>
  <cp:lastModifiedBy>Sanda Gučić</cp:lastModifiedBy>
  <cp:lastPrinted>2019-01-11T13:04:00Z</cp:lastPrinted>
  <dcterms:modified xmlns:xsi="http://www.w3.org/2001/XMLSchema-instance" xsi:type="dcterms:W3CDTF">2019-01-14T06:59:00Z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(St-2020-18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