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5ebb" w14:paraId="5c55ebb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76829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76829">
              <w:t>910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6829">
        <w:t xml:space="preserve"> </w:t>
      </w:r>
      <w:proofErr w:type="spellStart"/>
      <w:r w:rsidR="00476829" w:rsidRPr="00476829">
        <w:t>Aztec</w:t>
      </w:r>
      <w:proofErr w:type="spellEnd"/>
      <w:r w:rsidR="00476829" w:rsidRPr="00476829">
        <w:t xml:space="preserve"> Auto j.d.o.o. za usluge i trgovinu</w:t>
      </w:r>
      <w:r w:rsidR="00476829">
        <w:t xml:space="preserve"> Zagreb, </w:t>
      </w:r>
      <w:proofErr w:type="spellStart"/>
      <w:r w:rsidR="00476829">
        <w:t>Andrilovečka</w:t>
      </w:r>
      <w:proofErr w:type="spellEnd"/>
      <w:r w:rsidR="00476829">
        <w:t xml:space="preserve"> 16, </w:t>
      </w:r>
      <w:proofErr w:type="spellStart"/>
      <w:r w:rsidR="00476829">
        <w:t>OIB</w:t>
      </w:r>
      <w:proofErr w:type="spellEnd"/>
      <w:r w:rsidR="00476829">
        <w:t xml:space="preserve">: </w:t>
      </w:r>
      <w:r w:rsidR="00476829" w:rsidRPr="00476829">
        <w:t>91658057567</w:t>
      </w:r>
      <w:r w:rsidR="00476829">
        <w:t xml:space="preserve"> </w:t>
      </w:r>
      <w:proofErr w:type="spellStart"/>
      <w:r w:rsidR="00476829">
        <w:t>MBS</w:t>
      </w:r>
      <w:proofErr w:type="spellEnd"/>
      <w:r w:rsidR="00476829">
        <w:t xml:space="preserve">: </w:t>
      </w:r>
      <w:r w:rsidR="00476829" w:rsidRPr="00476829">
        <w:t>081065501</w:t>
      </w:r>
      <w:r w:rsidR="00476829">
        <w:t>,</w:t>
      </w:r>
      <w:r w:rsidR="00211B7A">
        <w:t xml:space="preserve"> </w:t>
      </w:r>
      <w:r>
        <w:t>temeljem članka 430. Stečajnog zakona (Narodne novine 71/15), dana</w:t>
      </w:r>
      <w:r w:rsidR="00D53DD8">
        <w:t xml:space="preserve"> 1</w:t>
      </w:r>
      <w:r w:rsidR="00476829">
        <w:t>6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76829">
        <w:rPr>
          <w:bCs/>
        </w:rPr>
        <w:t xml:space="preserve"> </w:t>
      </w:r>
      <w:proofErr w:type="spellStart"/>
      <w:r w:rsidR="00476829" w:rsidRPr="00476829">
        <w:t>Aztec</w:t>
      </w:r>
      <w:proofErr w:type="spellEnd"/>
      <w:r w:rsidR="00476829" w:rsidRPr="00476829">
        <w:t xml:space="preserve"> Auto j.d.o.o. za usluge i trgovinu</w:t>
      </w:r>
      <w:r w:rsidR="00476829">
        <w:t xml:space="preserve"> Zagreb, </w:t>
      </w:r>
      <w:proofErr w:type="spellStart"/>
      <w:r w:rsidR="00476829">
        <w:t>Andrilovečka</w:t>
      </w:r>
      <w:proofErr w:type="spellEnd"/>
      <w:r w:rsidR="00476829">
        <w:t xml:space="preserve"> 16, </w:t>
      </w:r>
      <w:proofErr w:type="spellStart"/>
      <w:r w:rsidR="00476829">
        <w:t>OIB</w:t>
      </w:r>
      <w:proofErr w:type="spellEnd"/>
      <w:r w:rsidR="00476829">
        <w:t xml:space="preserve">: </w:t>
      </w:r>
      <w:r w:rsidR="00476829" w:rsidRPr="00476829">
        <w:t>91658057567</w:t>
      </w:r>
      <w:r w:rsidR="00476829">
        <w:t xml:space="preserve"> </w:t>
      </w:r>
      <w:proofErr w:type="spellStart"/>
      <w:r w:rsidR="00476829">
        <w:t>MBS</w:t>
      </w:r>
      <w:proofErr w:type="spellEnd"/>
      <w:r w:rsidR="00476829">
        <w:t xml:space="preserve">: </w:t>
      </w:r>
      <w:r w:rsidR="00476829" w:rsidRPr="00476829">
        <w:t>081065501</w:t>
      </w:r>
      <w:r w:rsidR="00476829">
        <w:t>, iznosi 19.220,07 kn</w:t>
      </w:r>
      <w:r w:rsidR="00211B7A">
        <w:t>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B5DAB">
        <w:t xml:space="preserve"> </w:t>
      </w:r>
      <w:r w:rsidR="00476829">
        <w:t>Zvonimir Ljubičić</w:t>
      </w:r>
      <w:r w:rsidR="00211B7A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910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76829">
        <w:t>6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03480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B0348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0348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48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48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B0348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0348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48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48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1910</izvorni_sadrzaj>
    <derivirana_varijabla naziv="DomainObject.Predmet.Broj_1">1910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St-1910/2018</izvorni_sadrzaj>
    <derivirana_varijabla naziv="DomainObject.Predmet.OznakaBroj_1">St-1910/2018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po. čl. 11 Zakona o sudovima</izvorni_sadrzaj>
    <derivirana_varijabla naziv="DomainObject.Predmet.PrimjedbaSuca_1">ustup po. čl. 11 Zakona o sudovima</derivirana_varijabla>
  </DomainObject.Predmet.PrimjedbaSuca>
  <DomainObject.Predmet.ProtustrankaFormated>
    <izvorni_sadrzaj>  Aztec Auto j.d.o.o. za usluge i trgovinu</izvorni_sadrzaj>
    <derivirana_varijabla naziv="DomainObject.Predmet.ProtustrankaFormated_1">  Aztec Auto j.d.o.o. za usluge i trgovinu</derivirana_varijabla>
  </DomainObject.Predmet.ProtustrankaFormated>
  <DomainObject.Predmet.ProtustrankaFormatedOIB>
    <izvorni_sadrzaj>  Aztec Auto j.d.o.o. za usluge i trgovinu, OIB 91658057567</izvorni_sadrzaj>
    <derivirana_varijabla naziv="DomainObject.Predmet.ProtustrankaFormatedOIB_1">  Aztec Auto j.d.o.o. za usluge i trgovinu, OIB 91658057567</derivirana_varijabla>
  </DomainObject.Predmet.ProtustrankaFormatedOIB>
  <DomainObject.Predmet.ProtustrankaFormatedWithAdress>
    <izvorni_sadrzaj> Aztec Auto j.d.o.o. za usluge i trgovinu, Andrilovečka 16, 10000 Zagreb</izvorni_sadrzaj>
    <derivirana_varijabla naziv="DomainObject.Predmet.ProtustrankaFormatedWithAdress_1"> Aztec Auto j.d.o.o. za usluge i trgovinu, Andrilovečka 16, 10000 Zagreb</derivirana_varijabla>
  </DomainObject.Predmet.ProtustrankaFormatedWithAdress>
  <DomainObject.Predmet.ProtustrankaFormatedWithAdressOIB>
    <izvorni_sadrzaj> Aztec Auto j.d.o.o. za usluge i trgovinu, OIB 91658057567, Andrilovečka 16, 10000 Zagreb</izvorni_sadrzaj>
    <derivirana_varijabla naziv="DomainObject.Predmet.ProtustrankaFormatedWithAdressOIB_1"> Aztec Auto j.d.o.o. za usluge i trgovinu, OIB 91658057567, Andrilovečka 16, 10000 Zagreb</derivirana_varijabla>
  </DomainObject.Predmet.ProtustrankaFormatedWithAdressOIB>
  <DomainObject.Predmet.ProtustrankaWithAdress>
    <izvorni_sadrzaj>Aztec Auto j.d.o.o. za usluge i trgovinu Andrilovečka 16, 10000 Zagreb</izvorni_sadrzaj>
    <derivirana_varijabla naziv="DomainObject.Predmet.ProtustrankaWithAdress_1">Aztec Auto j.d.o.o. za usluge i trgovinu Andrilovečka 16, 10000 Zagreb</derivirana_varijabla>
  </DomainObject.Predmet.ProtustrankaWithAdress>
  <DomainObject.Predmet.ProtustrankaWithAdressOIB>
    <izvorni_sadrzaj>Aztec Auto j.d.o.o. za usluge i trgovinu, OIB 91658057567, Andrilovečka 16, 10000 Zagreb</izvorni_sadrzaj>
    <derivirana_varijabla naziv="DomainObject.Predmet.ProtustrankaWithAdressOIB_1">Aztec Auto j.d.o.o. za usluge i trgovinu, OIB 91658057567, Andrilovečka 16, 10000 Zagreb</derivirana_varijabla>
  </DomainObject.Predmet.ProtustrankaWithAdressOIB>
  <DomainObject.Predmet.ProtustrankaNazivFormated>
    <izvorni_sadrzaj>Aztec Auto j.d.o.o. za usluge i trgovinu</izvorni_sadrzaj>
    <derivirana_varijabla naziv="DomainObject.Predmet.ProtustrankaNazivFormated_1">Aztec Auto j.d.o.o. za usluge i trgovinu</derivirana_varijabla>
  </DomainObject.Predmet.ProtustrankaNazivFormated>
  <DomainObject.Predmet.ProtustrankaNazivFormatedOIB>
    <izvorni_sadrzaj>Aztec Auto j.d.o.o. za usluge i trgovinu, OIB 91658057567</izvorni_sadrzaj>
    <derivirana_varijabla naziv="DomainObject.Predmet.ProtustrankaNazivFormatedOIB_1">Aztec Auto j.d.o.o. za usluge i trgovinu, OIB 91658057567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Aztec Auto j.d.o.o. za usluge i trgovinu</item>
    </izvorni_sadrzaj>
    <derivirana_varijabla naziv="DomainObject.Predmet.ProtuStrankaListFormated_1">
      <item>Aztec Auto j.d.o.o. za usluge i trgovinu</item>
    </derivirana_varijabla>
  </DomainObject.Predmet.ProtuStrankaListFormated>
  <DomainObject.Predmet.ProtuStrankaListFormatedOIB>
    <izvorni_sadrzaj>
      <item>Aztec Auto j.d.o.o. za usluge i trgovinu, OIB 91658057567</item>
    </izvorni_sadrzaj>
    <derivirana_varijabla naziv="DomainObject.Predmet.ProtuStrankaListFormatedOIB_1">
      <item>Aztec Auto j.d.o.o. za usluge i trgovinu, OIB 91658057567</item>
    </derivirana_varijabla>
  </DomainObject.Predmet.ProtuStrankaListFormatedOIB>
  <DomainObject.Predmet.ProtuStrankaListFormatedWithAdress>
    <izvorni_sadrzaj>
      <item>Aztec Auto j.d.o.o. za usluge i trgovinu, Andrilovečka 16, 10000 Zagreb</item>
    </izvorni_sadrzaj>
    <derivirana_varijabla naziv="DomainObject.Predmet.ProtuStrankaListFormatedWithAdress_1">
      <item>Aztec Auto j.d.o.o. za usluge i trgovinu, Andrilovečka 16, 10000 Zagreb</item>
    </derivirana_varijabla>
  </DomainObject.Predmet.ProtuStrankaListFormatedWithAdress>
  <DomainObject.Predmet.ProtuStrankaListFormatedWithAdressOIB>
    <izvorni_sadrzaj>
      <item>Aztec Auto j.d.o.o. za usluge i trgovinu, OIB 91658057567, Andrilovečka 16, 10000 Zagreb</item>
    </izvorni_sadrzaj>
    <derivirana_varijabla naziv="DomainObject.Predmet.ProtuStrankaListFormatedWithAdressOIB_1">
      <item>Aztec Auto j.d.o.o. za usluge i trgovinu, OIB 91658057567, Andrilovečka 16, 10000 Zagreb</item>
    </derivirana_varijabla>
  </DomainObject.Predmet.ProtuStrankaListFormatedWithAdressOIB>
  <DomainObject.Predmet.ProtuStrankaListNazivFormated>
    <izvorni_sadrzaj>
      <item>Aztec Auto j.d.o.o. za usluge i trgovinu</item>
    </izvorni_sadrzaj>
    <derivirana_varijabla naziv="DomainObject.Predmet.ProtuStrankaListNazivFormated_1">
      <item>Aztec Auto j.d.o.o. za usluge i trgovinu</item>
    </derivirana_varijabla>
  </DomainObject.Predmet.ProtuStrankaListNazivFormated>
  <DomainObject.Predmet.ProtuStrankaListNazivFormatedOIB>
    <izvorni_sadrzaj>
      <item>Aztec Auto j.d.o.o. za usluge i trgovinu, OIB 91658057567</item>
    </izvorni_sadrzaj>
    <derivirana_varijabla naziv="DomainObject.Predmet.ProtuStrankaListNazivFormatedOIB_1">
      <item>Aztec Auto j.d.o.o. za usluge i trgovinu, OIB 91658057567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Aztec Auto j.d.o.o. za usluge i trgovinu</izvorni_sadrzaj>
    <derivirana_varijabla naziv="DomainObject.Predmet.ProtustrankaIDrugi_1">Aztec Auto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Aztec Auto j.d.o.o. za usluge i trgovinu, OIB 91658057567, Andrilovečka 16, 10000 Zagreb</izvorni_sadrzaj>
    <derivirana_varijabla naziv="DomainObject.Predmet.ProtustrankaIDrugiAdressOIB_1">Aztec Auto j.d.o.o. za usluge i trgovinu, OIB 91658057567, Andrilovečka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Aztec Auto j.d.o.o. za usluge i trgovinu</item>
      <item>FINA Regionalni centar Zagreb</item>
    </izvorni_sadrzaj>
    <derivirana_varijabla naziv="DomainObject.Predmet.SudioniciListNaziv_1">
      <item>Aztec Auto j.d.o.o. za usluge i trgovinu</item>
      <item>FINA Regionalni centar Zagreb</item>
    </derivirana_varijabla>
  </DomainObject.Predmet.SudioniciListNaziv>
  <DomainObject.Predmet.SudioniciListAdressOIB>
    <izvorni_sadrzaj>
      <item>Aztec Auto j.d.o.o. za usluge i trgovinu, OIB 91658057567, Andrilovečka 16,10000 Zagreb</item>
      <item>FINA Regionalni centar Zagreb, OIB 85821130368, Trg svibanjskih žrtava 1995. 1,10000 Zagreb</item>
    </izvorni_sadrzaj>
    <derivirana_varijabla naziv="DomainObject.Predmet.SudioniciListAdressOIB_1">
      <item>Aztec Auto j.d.o.o. za usluge i trgovinu, OIB 91658057567, Andrilovečka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91658057567</item>
      <item>, OIB 85821130368</item>
    </izvorni_sadrzaj>
    <derivirana_varijabla naziv="DomainObject.Predmet.SudioniciListNazivOIB_1">
      <item>, OIB 91658057567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1982</properties:Characters>
  <properties:Lines>48</properties:Lines>
  <properties:Paragraphs>16</properties:Paragraphs>
  <properties:TotalTime>582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2019-01-16T07:38:00Z</cp:lastPrinted>
  <dcterms:modified xmlns:xsi="http://www.w3.org/2001/XMLSchema-instance" xsi:type="dcterms:W3CDTF">2019-01-16T07:39:00Z</dcterms:modified>
  <cp:revision>148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