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81bee" w14:paraId="6881bee" w:rsidRDefault="00AB2B0D" w:rsidP="00816D6F" w:rsidR="00141488">
      <w:pPr>
        <w15:collapsed w:val="false"/>
        <w:rPr>
          <w:b/>
          <w:bCs/>
        </w:rPr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2B3CF8" w:rsidR="002B3CF8">
      <w:pPr>
        <w:jc w:val="center"/>
        <w:rPr>
          <w:b/>
          <w:bCs/>
        </w:rPr>
      </w:pPr>
    </w:p>
    <w:p w:rsidRDefault="00816D6F" w:rsidP="00816D6F" w:rsidR="00816D6F">
      <w:r>
        <w:rPr>
          <w:rStyle w:val="Naglaeno"/>
        </w:rPr>
        <w:t xml:space="preserve">             </w:t>
      </w:r>
      <w:r w:rsidR="00DB2E73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t>14 St-</w:t>
      </w:r>
      <w:r w:rsidR="00B37ACC">
        <w:t>18</w:t>
      </w:r>
      <w:r w:rsidR="003E2456">
        <w:t>3</w:t>
      </w:r>
      <w:r w:rsidR="00B37ACC">
        <w:t>5</w:t>
      </w:r>
      <w:r>
        <w:t>/1</w:t>
      </w:r>
      <w:r w:rsidR="00173DDC">
        <w:t>6</w:t>
      </w:r>
      <w:r>
        <w:t>-</w:t>
      </w:r>
      <w:r w:rsidR="00B37ACC">
        <w:t>1</w:t>
      </w:r>
      <w:r w:rsidR="0032189D">
        <w:t>3</w:t>
      </w:r>
      <w:r w:rsidR="00477F99">
        <w:t>3</w:t>
      </w:r>
    </w:p>
    <w:p w:rsidRDefault="00816D6F" w:rsidP="00816D6F" w:rsidR="00816D6F" w:rsidRPr="00D21A2C"/>
    <w:p w:rsidRDefault="00816D6F" w:rsidP="00816D6F" w:rsidR="00816D6F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816D6F" w:rsidP="00816D6F" w:rsidR="00816D6F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B3CF8" w:rsidR="002B3CF8">
      <w:pPr>
        <w:jc w:val="center"/>
        <w:rPr>
          <w:b/>
          <w:bCs/>
        </w:rPr>
      </w:pPr>
    </w:p>
    <w:p w:rsidRDefault="002B3CF8" w:rsidP="00816D6F" w:rsidR="002B3CF8">
      <w:pPr>
        <w:rPr>
          <w:b/>
          <w:bCs/>
        </w:rPr>
      </w:pPr>
    </w:p>
    <w:p w:rsidRDefault="00AE76C0" w:rsidR="00AE76C0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141488" w:rsidR="00141488" w:rsidRPr="00AE76C0">
      <w:pPr>
        <w:pStyle w:val="Naslov2"/>
        <w:rPr>
          <w:b w:val="false"/>
          <w:bCs w:val="false"/>
        </w:rPr>
      </w:pPr>
      <w:r w:rsidRPr="00AE76C0">
        <w:rPr>
          <w:b w:val="false"/>
          <w:bCs w:val="false"/>
        </w:rPr>
        <w:t>R J E Š E N J E</w:t>
      </w:r>
    </w:p>
    <w:p w:rsidRDefault="002B3CF8" w:rsidP="002B3CF8" w:rsidR="002B3CF8"/>
    <w:p w:rsidRDefault="002B3CF8" w:rsidP="002B3CF8" w:rsidR="002B3CF8" w:rsidRPr="002B3CF8"/>
    <w:p w:rsidRDefault="00B37ACC" w:rsidP="00B37ACC" w:rsidR="00B37ACC">
      <w:pPr>
        <w:ind w:firstLine="720"/>
        <w:jc w:val="both"/>
      </w:pPr>
      <w:r>
        <w:t xml:space="preserve">Trgovački sud u Osijeku, po sucu mr. sc. Tihomiru Kovačeviću, kao stečajnom sucu, u stečajnom postupku nad dužnikom: </w:t>
      </w:r>
      <w:r w:rsidRPr="005430D8">
        <w:t>MART d.o.o. proizvodnja, trgovina i usluge u stečaju, Đakovo, Ante Starčevića 29, MBS 030115635, OIB 91393670010</w:t>
      </w:r>
      <w:r w:rsidRPr="001F308A">
        <w:t xml:space="preserve">, dana </w:t>
      </w:r>
      <w:r w:rsidR="006471C5" w:rsidRPr="006471C5">
        <w:t xml:space="preserve">28. studenog </w:t>
      </w:r>
      <w:r w:rsidRPr="001F308A">
        <w:t>201</w:t>
      </w:r>
      <w:r>
        <w:t>8</w:t>
      </w:r>
      <w:r w:rsidRPr="001F308A">
        <w:t>.</w:t>
      </w:r>
    </w:p>
    <w:p w:rsidRDefault="00DB3622" w:rsidR="00DB3622">
      <w:pPr>
        <w:jc w:val="both"/>
      </w:pPr>
    </w:p>
    <w:p w:rsidRDefault="00141488" w:rsidP="00101B99" w:rsidR="00101B99" w:rsidRPr="00AE76C0">
      <w:pPr>
        <w:jc w:val="center"/>
      </w:pPr>
      <w:r w:rsidRPr="00AE76C0">
        <w:t>r i j e š i o  j e</w:t>
      </w:r>
    </w:p>
    <w:p w:rsidRDefault="00101B99" w:rsidP="004D3CD8" w:rsidR="00101B99">
      <w:pPr>
        <w:rPr>
          <w:b/>
          <w:bCs/>
        </w:rPr>
      </w:pPr>
    </w:p>
    <w:p w:rsidRDefault="00DB3622" w:rsidP="00687144" w:rsidR="00DB3622">
      <w:pPr>
        <w:rPr>
          <w:b/>
          <w:bCs/>
        </w:rPr>
      </w:pPr>
    </w:p>
    <w:p w:rsidRDefault="00477F99" w:rsidP="00477F99" w:rsidR="00477F99">
      <w:pPr>
        <w:numPr>
          <w:ilvl w:val="0"/>
          <w:numId w:val="48"/>
        </w:numPr>
        <w:jc w:val="both"/>
      </w:pPr>
      <w:r>
        <w:t>Stečajno</w:t>
      </w:r>
      <w:r w:rsidR="00A85F3E">
        <w:t>m</w:t>
      </w:r>
      <w:r>
        <w:t xml:space="preserve"> upravitelj</w:t>
      </w:r>
      <w:r w:rsidR="00A85F3E">
        <w:t>u</w:t>
      </w:r>
      <w:r>
        <w:t xml:space="preserve"> </w:t>
      </w:r>
      <w:r w:rsidR="00A85F3E" w:rsidRPr="00E30927">
        <w:t>Vink</w:t>
      </w:r>
      <w:r w:rsidR="00A85F3E">
        <w:t>u</w:t>
      </w:r>
      <w:r w:rsidR="00A85F3E" w:rsidRPr="00E30927">
        <w:t xml:space="preserve"> Dukić, Osijek, Košćela 10, OIB 42390974789</w:t>
      </w:r>
      <w:r>
        <w:t xml:space="preserve"> odobrava se nagrada za rad za obnašanje dužnosti stečajnog upravitelja u bruto iznosu od 15.</w:t>
      </w:r>
      <w:r w:rsidR="00225801">
        <w:t>27</w:t>
      </w:r>
      <w:r>
        <w:t>2,</w:t>
      </w:r>
      <w:r w:rsidR="00225801">
        <w:t>37</w:t>
      </w:r>
      <w:r>
        <w:t xml:space="preserve"> kn.</w:t>
      </w:r>
    </w:p>
    <w:p w:rsidRDefault="00477F99" w:rsidP="00477F99" w:rsidR="00477F99">
      <w:pPr>
        <w:ind w:left="795"/>
        <w:jc w:val="both"/>
      </w:pPr>
    </w:p>
    <w:p w:rsidRDefault="00477F99" w:rsidP="00477F99" w:rsidR="00477F99">
      <w:pPr>
        <w:numPr>
          <w:ilvl w:val="0"/>
          <w:numId w:val="48"/>
        </w:numPr>
        <w:jc w:val="both"/>
      </w:pPr>
      <w:r>
        <w:t>Dozvoljava se stečajno</w:t>
      </w:r>
      <w:r w:rsidR="00225801">
        <w:t>m</w:t>
      </w:r>
      <w:r>
        <w:t xml:space="preserve"> upravitelj</w:t>
      </w:r>
      <w:r w:rsidR="00225801">
        <w:t>u</w:t>
      </w:r>
      <w:r>
        <w:t xml:space="preserve"> da nakon pravomoćnosti ovoga rješenja isplati iznos iz točke 1. izreke ovoga rješenja s žiro-računa stečajnog dužnika.</w:t>
      </w:r>
    </w:p>
    <w:p w:rsidRDefault="00477F99" w:rsidP="00477F99" w:rsidR="00477F99"/>
    <w:p w:rsidRDefault="00477F99" w:rsidP="00477F99" w:rsidR="00477F99"/>
    <w:p w:rsidRDefault="00477F99" w:rsidP="00477F99" w:rsidR="00477F99">
      <w:pPr>
        <w:jc w:val="center"/>
      </w:pPr>
      <w:r>
        <w:t>Obrazloženje</w:t>
      </w:r>
    </w:p>
    <w:p w:rsidRDefault="00477F99" w:rsidP="00477F99" w:rsidR="00477F99"/>
    <w:p w:rsidRDefault="00477F99" w:rsidP="00477F99" w:rsidR="00477F99"/>
    <w:p w:rsidRDefault="00477F99" w:rsidP="00477F99" w:rsidR="00477F99">
      <w:pPr>
        <w:ind w:firstLine="720"/>
        <w:jc w:val="both"/>
      </w:pPr>
      <w:r>
        <w:t>Rješenjem ovoga suda broj 14 St-</w:t>
      </w:r>
      <w:r w:rsidR="00225801">
        <w:t>1835</w:t>
      </w:r>
      <w:r>
        <w:t>/16-</w:t>
      </w:r>
      <w:r w:rsidR="00225801">
        <w:t>19</w:t>
      </w:r>
      <w:r>
        <w:t xml:space="preserve"> od </w:t>
      </w:r>
      <w:r w:rsidR="00225801">
        <w:t>11</w:t>
      </w:r>
      <w:r>
        <w:t>.</w:t>
      </w:r>
      <w:r w:rsidR="00225801">
        <w:t>1</w:t>
      </w:r>
      <w:r>
        <w:t>0.2016. godine otvoren je stečajni p</w:t>
      </w:r>
      <w:r w:rsidR="00225801">
        <w:t>ostupak nad dužnikom i imenovan</w:t>
      </w:r>
      <w:r>
        <w:t xml:space="preserve"> je Vink</w:t>
      </w:r>
      <w:r w:rsidR="00225801">
        <w:t>o</w:t>
      </w:r>
      <w:r>
        <w:t xml:space="preserve"> </w:t>
      </w:r>
      <w:r w:rsidR="00225801">
        <w:t>Duk</w:t>
      </w:r>
      <w:r>
        <w:t xml:space="preserve">ić iz </w:t>
      </w:r>
      <w:r w:rsidR="00225801">
        <w:t>Osijek</w:t>
      </w:r>
      <w:r>
        <w:t>a za stečajn</w:t>
      </w:r>
      <w:r w:rsidR="00225801">
        <w:t>og</w:t>
      </w:r>
      <w:r>
        <w:t xml:space="preserve"> upravitelj</w:t>
      </w:r>
      <w:r w:rsidR="00225801">
        <w:t>a</w:t>
      </w:r>
      <w:r>
        <w:t>.</w:t>
      </w:r>
    </w:p>
    <w:p w:rsidRDefault="00477F99" w:rsidP="00477F99" w:rsidR="00477F99">
      <w:pPr>
        <w:jc w:val="both"/>
      </w:pPr>
    </w:p>
    <w:p w:rsidRDefault="00477F99" w:rsidP="00477F99" w:rsidR="00477F99">
      <w:pPr>
        <w:ind w:firstLine="720"/>
        <w:jc w:val="both"/>
      </w:pPr>
      <w:r>
        <w:t>Stečajn</w:t>
      </w:r>
      <w:r w:rsidR="00225801">
        <w:t>i</w:t>
      </w:r>
      <w:r>
        <w:t xml:space="preserve"> upravitelj</w:t>
      </w:r>
      <w:r w:rsidR="006E4BC3">
        <w:t xml:space="preserve"> </w:t>
      </w:r>
      <w:r>
        <w:t xml:space="preserve">je svojim podneskom od </w:t>
      </w:r>
      <w:r w:rsidR="006E4BC3">
        <w:t>27</w:t>
      </w:r>
      <w:r>
        <w:t xml:space="preserve">.11.2018., a budući je unovčena cjelokupna stečajna masa u ukupnom iznosu od </w:t>
      </w:r>
      <w:r w:rsidR="006E4BC3">
        <w:t>95.452,33</w:t>
      </w:r>
      <w:r>
        <w:t xml:space="preserve"> kn, predloži</w:t>
      </w:r>
      <w:r w:rsidR="006E4BC3">
        <w:t>o</w:t>
      </w:r>
      <w:r>
        <w:t xml:space="preserve"> da </w:t>
      </w:r>
      <w:r w:rsidR="006E4BC3">
        <w:t>mu</w:t>
      </w:r>
      <w:r>
        <w:t xml:space="preserve"> se odredi nagrada.</w:t>
      </w:r>
    </w:p>
    <w:p w:rsidRDefault="00477F99" w:rsidP="00477F99" w:rsidR="00477F99">
      <w:pPr>
        <w:ind w:firstLine="720"/>
        <w:jc w:val="both"/>
      </w:pPr>
    </w:p>
    <w:p w:rsidRDefault="00477F99" w:rsidP="00477F99" w:rsidR="00477F99">
      <w:pPr>
        <w:ind w:firstLine="720"/>
        <w:jc w:val="both"/>
      </w:pPr>
      <w:r>
        <w:t xml:space="preserve">Uvidom u spis i dokumente u spisu utvrđeno je da je u ovom stečajnom postupku unovčena cjelokupna stečajna masa u ukupnom iznosu od </w:t>
      </w:r>
      <w:r w:rsidR="006E4BC3" w:rsidRPr="006E4BC3">
        <w:t xml:space="preserve">95.452,33 </w:t>
      </w:r>
      <w:r>
        <w:t>kn.</w:t>
      </w:r>
    </w:p>
    <w:p w:rsidRDefault="00477F99" w:rsidP="00477F99" w:rsidR="00477F99"/>
    <w:p w:rsidRDefault="00477F99" w:rsidP="00477F99" w:rsidR="00477F99">
      <w:pPr>
        <w:jc w:val="both"/>
        <w:rPr>
          <w:rFonts w:cstheme="majorBidi" w:hAnsiTheme="majorBidi" w:asciiTheme="majorBidi"/>
        </w:rPr>
      </w:pPr>
      <w:r>
        <w:tab/>
        <w:t xml:space="preserve">Temeljem odredbe čl. 94. </w:t>
      </w:r>
      <w:r w:rsidRPr="004768CC">
        <w:rPr>
          <w:rFonts w:cstheme="majorBidi" w:hAnsiTheme="majorBidi" w:asciiTheme="majorBidi"/>
        </w:rPr>
        <w:t>Stečajnog zakona (NN 71/</w:t>
      </w:r>
      <w:r w:rsidRPr="0043783D">
        <w:t>15 i 104/17</w:t>
      </w:r>
      <w:r w:rsidRPr="004768CC">
        <w:rPr>
          <w:rFonts w:cstheme="majorBidi" w:hAnsiTheme="majorBidi" w:asciiTheme="majorBidi"/>
        </w:rPr>
        <w:t>)</w:t>
      </w:r>
      <w:r>
        <w:rPr>
          <w:rFonts w:cstheme="majorBidi" w:hAnsiTheme="majorBidi" w:asciiTheme="majorBidi"/>
        </w:rPr>
        <w:t xml:space="preserve"> i odredbe čl. 7. i 15. Uredbe o kriterijima i načinu obračuna i plaćanja nagrade stečajnim upraviteljima (NN 105/15) određen je način obračuna nagrade stečajnoj upraviteljici, te je prema vrijednosti unovčene stečajne mase u iznosu od </w:t>
      </w:r>
      <w:r w:rsidR="00D71910" w:rsidRPr="00D71910">
        <w:rPr>
          <w:rFonts w:cstheme="majorBidi" w:hAnsiTheme="majorBidi" w:asciiTheme="majorBidi"/>
        </w:rPr>
        <w:t xml:space="preserve">95.452,33 </w:t>
      </w:r>
      <w:r>
        <w:rPr>
          <w:rFonts w:cstheme="majorBidi" w:hAnsiTheme="majorBidi" w:asciiTheme="majorBidi"/>
        </w:rPr>
        <w:t xml:space="preserve">kn izračunata bruto nagrada i to kako slijedi: za iznos od </w:t>
      </w:r>
      <w:r w:rsidR="00D71910" w:rsidRPr="00D71910">
        <w:rPr>
          <w:rFonts w:cstheme="majorBidi" w:hAnsiTheme="majorBidi" w:asciiTheme="majorBidi"/>
        </w:rPr>
        <w:t xml:space="preserve">95.452,33 </w:t>
      </w:r>
      <w:r>
        <w:rPr>
          <w:rFonts w:cstheme="majorBidi" w:hAnsiTheme="majorBidi" w:asciiTheme="majorBidi"/>
        </w:rPr>
        <w:t>kn 16 % što iznosi 1</w:t>
      </w:r>
      <w:r w:rsidR="00D71910">
        <w:rPr>
          <w:rFonts w:cstheme="majorBidi" w:hAnsiTheme="majorBidi" w:asciiTheme="majorBidi"/>
        </w:rPr>
        <w:t>5</w:t>
      </w:r>
      <w:r>
        <w:rPr>
          <w:rFonts w:cstheme="majorBidi" w:hAnsiTheme="majorBidi" w:asciiTheme="majorBidi"/>
        </w:rPr>
        <w:t>.</w:t>
      </w:r>
      <w:r w:rsidR="00D71910">
        <w:rPr>
          <w:rFonts w:cstheme="majorBidi" w:hAnsiTheme="majorBidi" w:asciiTheme="majorBidi"/>
        </w:rPr>
        <w:t>272,37 kn</w:t>
      </w:r>
      <w:r>
        <w:rPr>
          <w:rFonts w:cstheme="majorBidi" w:hAnsiTheme="majorBidi" w:asciiTheme="majorBidi"/>
        </w:rPr>
        <w:t>.</w:t>
      </w:r>
    </w:p>
    <w:p w:rsidRDefault="00477F99" w:rsidP="00477F99" w:rsidR="00477F99">
      <w:pPr>
        <w:jc w:val="both"/>
      </w:pPr>
    </w:p>
    <w:p w:rsidRDefault="00477F99" w:rsidP="00477F99" w:rsidR="00477F99">
      <w:pPr>
        <w:ind w:firstLine="720"/>
        <w:jc w:val="both"/>
      </w:pPr>
      <w:r>
        <w:t xml:space="preserve">Slijedom navedenoga odlučeno je kao u izreci temeljem odredbe čl. 94. </w:t>
      </w:r>
      <w:r w:rsidRPr="004768CC">
        <w:rPr>
          <w:rFonts w:cstheme="majorBidi" w:hAnsiTheme="majorBidi" w:asciiTheme="majorBidi"/>
        </w:rPr>
        <w:t>Stečajnog zakona (NN 71/</w:t>
      </w:r>
      <w:r w:rsidRPr="0043783D">
        <w:t>15 i 104/17</w:t>
      </w:r>
      <w:r w:rsidRPr="004768CC">
        <w:rPr>
          <w:rFonts w:cstheme="majorBidi" w:hAnsiTheme="majorBidi" w:asciiTheme="majorBidi"/>
        </w:rPr>
        <w:t>)</w:t>
      </w:r>
      <w:r>
        <w:t xml:space="preserve"> i odredbe čl. 7. i 15. Uredbe o kriterijima i načinu obračuna i plaćanja nagrade stečajnim upraviteljima (NN 105/15)</w:t>
      </w:r>
    </w:p>
    <w:p w:rsidRDefault="00477F99" w:rsidP="00477F99" w:rsidR="00477F99"/>
    <w:p w:rsidRDefault="00477F99" w:rsidP="00477F99" w:rsidR="00477F99"/>
    <w:p w:rsidRDefault="00477F99" w:rsidP="00477F99" w:rsidR="00477F99">
      <w:pPr>
        <w:jc w:val="center"/>
      </w:pPr>
      <w:r>
        <w:t xml:space="preserve">U Osijeku </w:t>
      </w:r>
      <w:r w:rsidRPr="00DB1743">
        <w:t>2</w:t>
      </w:r>
      <w:r w:rsidR="00A85F3E">
        <w:t>8</w:t>
      </w:r>
      <w:r w:rsidRPr="00DB1743">
        <w:t xml:space="preserve">. studenog </w:t>
      </w:r>
      <w:r w:rsidRPr="00C617DE">
        <w:t>2018</w:t>
      </w:r>
      <w:r>
        <w:t>.</w:t>
      </w:r>
    </w:p>
    <w:p w:rsidRDefault="00477F99" w:rsidP="00477F99" w:rsidR="00477F99"/>
    <w:p w:rsidRDefault="00477F99" w:rsidP="00477F99" w:rsidR="00477F99"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477F99" w:rsidP="00477F99" w:rsidR="00477F99">
      <w:r>
        <w:t xml:space="preserve">Elizabeta Đeke                                                                  mr. sc. </w:t>
      </w:r>
      <w:smartTag w:element="PersonName" w:uri="urn:schemas-microsoft-com:office:smarttags">
        <w:r>
          <w:t>Tihomir Kovačević</w:t>
        </w:r>
      </w:smartTag>
    </w:p>
    <w:p w:rsidRDefault="00477F99" w:rsidP="00477F99" w:rsidR="00477F99"/>
    <w:p w:rsidRDefault="00477F99" w:rsidP="00477F99" w:rsidR="00477F99"/>
    <w:p w:rsidRDefault="00477F99" w:rsidP="00477F99" w:rsidR="00477F99">
      <w:r>
        <w:t>PORUKA O PRAVNOM LIJEKU:</w:t>
      </w:r>
    </w:p>
    <w:p w:rsidRDefault="00477F99" w:rsidP="00477F99" w:rsidR="00477F99">
      <w:r>
        <w:t>Protiv ovog rješenja može nezadovoljna stranka uložiti žalbu Visokom trgovačkom sudu Republike Hrvatske u roku od 8 dana pismeno u 3 primjerka putem ovog suda.</w:t>
      </w:r>
    </w:p>
    <w:p w:rsidRDefault="00477F99" w:rsidP="00477F99" w:rsidR="00477F99"/>
    <w:p w:rsidRDefault="00AE57DF" w:rsidP="00DB3622" w:rsidR="00AE57DF" w:rsidRPr="00AE76C0">
      <w:pPr>
        <w:pStyle w:val="Tijeloteksta"/>
      </w:pPr>
    </w:p>
    <w:p w:rsidRDefault="00141488" w:rsidP="00DB3622" w:rsidR="00DB3622" w:rsidRPr="00AE76C0">
      <w:pPr>
        <w:pStyle w:val="Tijeloteksta"/>
      </w:pPr>
      <w:r w:rsidRPr="00AE76C0">
        <w:t>D N A</w:t>
      </w:r>
      <w:r w:rsidR="00DB3622" w:rsidRPr="00AE76C0">
        <w:t xml:space="preserve"> :</w:t>
      </w:r>
    </w:p>
    <w:p w:rsidRDefault="001B641B" w:rsidP="001B641B" w:rsidR="001B641B" w:rsidRPr="001B641B">
      <w:pPr>
        <w:pStyle w:val="Tijeloteksta"/>
        <w:numPr>
          <w:ilvl w:val="0"/>
          <w:numId w:val="35"/>
        </w:numPr>
        <w:rPr>
          <w:bCs/>
        </w:rPr>
      </w:pPr>
      <w:r w:rsidRPr="001B641B">
        <w:rPr>
          <w:bCs/>
        </w:rPr>
        <w:t>stečajni upravitelj</w:t>
      </w:r>
      <w:r>
        <w:rPr>
          <w:bCs/>
        </w:rPr>
        <w:t xml:space="preserve"> Vinko Dukić</w:t>
      </w:r>
    </w:p>
    <w:p w:rsidRDefault="00816D6F" w:rsidP="001B641B" w:rsidR="00816D6F">
      <w:pPr>
        <w:pStyle w:val="Tijeloteksta"/>
        <w:numPr>
          <w:ilvl w:val="0"/>
          <w:numId w:val="35"/>
        </w:numPr>
        <w:rPr>
          <w:bCs/>
        </w:rPr>
      </w:pPr>
      <w:r>
        <w:rPr>
          <w:bCs/>
        </w:rPr>
        <w:t>mrežna stranica e-Oglasna ploča sudova</w:t>
      </w:r>
    </w:p>
    <w:p w:rsidRDefault="00236AC1" w:rsidP="00921E71" w:rsidR="00236AC1" w:rsidRPr="00DB3622">
      <w:pPr>
        <w:pStyle w:val="Tijeloteksta"/>
        <w:ind w:left="360"/>
      </w:pPr>
    </w:p>
    <w:sectPr w:rsidR="00236AC1" w:rsidRPr="00DB3622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35D4" w:rsidR="000835D4">
      <w:r>
        <w:separator/>
      </w:r>
    </w:p>
  </w:endnote>
  <w:endnote w:id="0" w:type="continuationSeparator">
    <w:p w:rsidRDefault="000835D4" w:rsidR="000835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35D4" w:rsidR="000835D4">
      <w:r>
        <w:separator/>
      </w:r>
    </w:p>
  </w:footnote>
  <w:footnote w:id="0" w:type="continuationSeparator">
    <w:p w:rsidRDefault="000835D4" w:rsidR="000835D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1E71" w:rsidR="00921E7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21E71" w:rsidR="00921E7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1E71" w:rsidR="00921E7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F4D3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21E71" w:rsidR="00921E71">
    <w:pPr>
      <w:pStyle w:val="Zaglavlje"/>
    </w:pPr>
  </w:p>
  <w:p w:rsidRDefault="00921E71" w:rsidR="00921E71">
    <w:pPr>
      <w:pStyle w:val="Zaglavlje"/>
    </w:pPr>
  </w:p>
  <w:p w:rsidRDefault="00921E71" w:rsidP="00816D6F" w:rsidR="00EE2A24">
    <w:pPr>
      <w:ind w:firstLine="708" w:left="4956"/>
      <w:jc w:val="center"/>
      <w:rPr>
        <w:b/>
        <w:bCs/>
      </w:rPr>
    </w:pPr>
    <w:r>
      <w:tab/>
    </w:r>
    <w:r>
      <w:tab/>
    </w:r>
    <w:r w:rsidR="00173DDC" w:rsidRPr="00173DDC">
      <w:t>14 St-</w:t>
    </w:r>
    <w:r w:rsidR="00B37ACC" w:rsidRPr="00B37ACC">
      <w:t>1835/16-1</w:t>
    </w:r>
    <w:r w:rsidR="0032189D">
      <w:t>3</w:t>
    </w:r>
    <w:r w:rsidR="00477F99">
      <w:t>3</w:t>
    </w:r>
  </w:p>
  <w:p w:rsidRDefault="00D72A8B" w:rsidP="00EE2A24" w:rsidR="00D72A8B">
    <w:pPr>
      <w:ind w:firstLine="708" w:left="4956"/>
      <w:jc w:val="center"/>
      <w:rPr>
        <w:b/>
        <w:bCs/>
      </w:rPr>
    </w:pPr>
  </w:p>
  <w:p w:rsidRDefault="00921E71" w:rsidP="00D72A8B" w:rsidR="00921E71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1E71" w:rsidR="00921E71">
    <w:pPr>
      <w:pStyle w:val="Zaglavlje"/>
    </w:pPr>
  </w:p>
  <w:p w:rsidRDefault="00921E71" w:rsidR="00921E71">
    <w:pPr>
      <w:pStyle w:val="Zaglavlje"/>
    </w:pPr>
  </w:p>
  <w:p w:rsidRDefault="00921E71" w:rsidP="00AB2B0D" w:rsidR="00921E7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021910"/>
    <w:multiLevelType w:val="hybridMultilevel"/>
    <w:tmpl w:val="6F72C3AC"/>
    <w:lvl w:tplc="B9102E9C" w:ilvl="0">
      <w:numFmt w:val="bullet"/>
      <w:lvlText w:val="-"/>
      <w:lvlJc w:val="left"/>
      <w:pPr>
        <w:tabs>
          <w:tab w:pos="3258" w:val="num"/>
        </w:tabs>
        <w:ind w:hanging="360" w:left="325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3630" w:val="num"/>
        </w:tabs>
        <w:ind w:hanging="360" w:left="363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350" w:val="num"/>
        </w:tabs>
        <w:ind w:hanging="360" w:left="435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5070" w:val="num"/>
        </w:tabs>
        <w:ind w:hanging="360" w:left="507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790" w:val="num"/>
        </w:tabs>
        <w:ind w:hanging="360" w:left="579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510" w:val="num"/>
        </w:tabs>
        <w:ind w:hanging="360" w:left="651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230" w:val="num"/>
        </w:tabs>
        <w:ind w:hanging="360" w:left="723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950" w:val="num"/>
        </w:tabs>
        <w:ind w:hanging="360" w:left="795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670" w:val="num"/>
        </w:tabs>
        <w:ind w:hanging="360" w:left="8670"/>
      </w:pPr>
      <w:rPr>
        <w:rFonts w:hAnsi="Wingdings" w:ascii="Wingdings" w:hint="default"/>
      </w:rPr>
    </w:lvl>
  </w:abstractNum>
  <w:abstractNum w:abstractNumId="1">
    <w:nsid w:val="0A616A44"/>
    <w:multiLevelType w:val="hybridMultilevel"/>
    <w:tmpl w:val="0DE8FFE6"/>
    <w:lvl w:tplc="B9102E9C" w:ilvl="0">
      <w:numFmt w:val="bullet"/>
      <w:lvlText w:val="-"/>
      <w:lvlJc w:val="left"/>
      <w:pPr>
        <w:tabs>
          <w:tab w:pos="3186" w:val="num"/>
        </w:tabs>
        <w:ind w:hanging="360" w:left="3186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3558" w:val="num"/>
        </w:tabs>
        <w:ind w:hanging="360" w:left="355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278" w:val="num"/>
        </w:tabs>
        <w:ind w:hanging="360" w:left="427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998" w:val="num"/>
        </w:tabs>
        <w:ind w:hanging="360" w:left="499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718" w:val="num"/>
        </w:tabs>
        <w:ind w:hanging="360" w:left="571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438" w:val="num"/>
        </w:tabs>
        <w:ind w:hanging="360" w:left="643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158" w:val="num"/>
        </w:tabs>
        <w:ind w:hanging="360" w:left="715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878" w:val="num"/>
        </w:tabs>
        <w:ind w:hanging="360" w:left="787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598" w:val="num"/>
        </w:tabs>
        <w:ind w:hanging="360" w:left="8598"/>
      </w:pPr>
      <w:rPr>
        <w:rFonts w:hAnsi="Wingdings" w:ascii="Wingdings" w:hint="default"/>
      </w:rPr>
    </w:lvl>
  </w:abstractNum>
  <w:abstractNum w:abstractNumId="2">
    <w:nsid w:val="0DF35D06"/>
    <w:multiLevelType w:val="hybridMultilevel"/>
    <w:tmpl w:val="16BC7BB4"/>
    <w:lvl w:tplc="C68C870C" w:ilvl="0">
      <w:start w:val="3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12E3233"/>
    <w:multiLevelType w:val="hybridMultilevel"/>
    <w:tmpl w:val="1AE41BD0"/>
    <w:lvl w:tplc="D9AAFD10" w:ilvl="0">
      <w:start w:val="14"/>
      <w:numFmt w:val="bullet"/>
      <w:lvlText w:val="-"/>
      <w:lvlJc w:val="left"/>
      <w:pPr>
        <w:ind w:hanging="360" w:left="213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5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7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9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1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3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5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7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90"/>
      </w:pPr>
      <w:rPr>
        <w:rFonts w:hAnsi="Wingdings" w:ascii="Wingdings" w:hint="default"/>
      </w:rPr>
    </w:lvl>
  </w:abstractNum>
  <w:abstractNum w:abstractNumId="4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17817391"/>
    <w:multiLevelType w:val="hybridMultilevel"/>
    <w:tmpl w:val="95D47A36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8A23122"/>
    <w:multiLevelType w:val="hybridMultilevel"/>
    <w:tmpl w:val="5298163E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C9F3C43"/>
    <w:multiLevelType w:val="hybridMultilevel"/>
    <w:tmpl w:val="312CC378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1F6E015D"/>
    <w:multiLevelType w:val="hybridMultilevel"/>
    <w:tmpl w:val="F91C5A3A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0B629C7"/>
    <w:multiLevelType w:val="hybridMultilevel"/>
    <w:tmpl w:val="8A1CFA76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plc="041A000F" w:ilvl="1">
      <w:start w:val="1"/>
      <w:numFmt w:val="decimal"/>
      <w:lvlText w:val="%2."/>
      <w:lvlJc w:val="left"/>
      <w:pPr>
        <w:tabs>
          <w:tab w:pos="2490" w:val="num"/>
        </w:tabs>
        <w:ind w:hanging="360" w:left="249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0">
    <w:nsid w:val="216E1E0B"/>
    <w:multiLevelType w:val="hybridMultilevel"/>
    <w:tmpl w:val="61847F46"/>
    <w:lvl w:tplc="E5F6D566" w:ilvl="0">
      <w:start w:val="7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27674CC7"/>
    <w:multiLevelType w:val="hybridMultilevel"/>
    <w:tmpl w:val="44F86804"/>
    <w:lvl w:tplc="C68C870C" w:ilvl="0">
      <w:start w:val="3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2">
    <w:nsid w:val="29904470"/>
    <w:multiLevelType w:val="hybridMultilevel"/>
    <w:tmpl w:val="9A6A4E56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B7607C5"/>
    <w:multiLevelType w:val="hybridMultilevel"/>
    <w:tmpl w:val="7EBC539C"/>
    <w:lvl w:tplc="622A8454" w:ilvl="0">
      <w:start w:val="1"/>
      <w:numFmt w:val="decimal"/>
      <w:lvlText w:val="%1."/>
      <w:lvlJc w:val="left"/>
      <w:pPr>
        <w:tabs>
          <w:tab w:pos="5190" w:val="num"/>
        </w:tabs>
        <w:ind w:hanging="360" w:left="51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</w:lvl>
    <w:lvl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</w:lvl>
  </w:abstractNum>
  <w:abstractNum w:abstractNumId="14">
    <w:nsid w:val="2CC244A6"/>
    <w:multiLevelType w:val="hybridMultilevel"/>
    <w:tmpl w:val="24D0B8EC"/>
    <w:lvl w:tplc="9EFA616E" w:ilvl="0">
      <w:start w:val="14"/>
      <w:numFmt w:val="bullet"/>
      <w:lvlText w:val="-"/>
      <w:lvlJc w:val="left"/>
      <w:pPr>
        <w:ind w:hanging="360" w:left="285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57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29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01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73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45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17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89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610"/>
      </w:pPr>
      <w:rPr>
        <w:rFonts w:hAnsi="Wingdings" w:ascii="Wingdings" w:hint="default"/>
      </w:rPr>
    </w:lvl>
  </w:abstractNum>
  <w:abstractNum w:abstractNumId="15">
    <w:nsid w:val="2DC33D0B"/>
    <w:multiLevelType w:val="hybridMultilevel"/>
    <w:tmpl w:val="3CE0E158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1A95864"/>
    <w:multiLevelType w:val="hybridMultilevel"/>
    <w:tmpl w:val="8BC8F3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386E1026"/>
    <w:multiLevelType w:val="hybridMultilevel"/>
    <w:tmpl w:val="6D2E05FE"/>
    <w:lvl w:tplc="FC9216E4" w:ilvl="0">
      <w:start w:val="14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8">
    <w:nsid w:val="3D576B0E"/>
    <w:multiLevelType w:val="hybridMultilevel"/>
    <w:tmpl w:val="801E8744"/>
    <w:lvl w:tplc="35349110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9">
    <w:nsid w:val="3E3A6ECE"/>
    <w:multiLevelType w:val="hybridMultilevel"/>
    <w:tmpl w:val="285C9A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3F100CE0"/>
    <w:multiLevelType w:val="hybridMultilevel"/>
    <w:tmpl w:val="30E89D8A"/>
    <w:lvl w:tplc="C68C870C" w:ilvl="0">
      <w:start w:val="3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1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55FD0664"/>
    <w:multiLevelType w:val="hybridMultilevel"/>
    <w:tmpl w:val="B72E013E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4">
    <w:nsid w:val="5CC06ADC"/>
    <w:multiLevelType w:val="hybridMultilevel"/>
    <w:tmpl w:val="8C8095E4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63CD009B"/>
    <w:multiLevelType w:val="hybridMultilevel"/>
    <w:tmpl w:val="519068A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6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66052191"/>
    <w:multiLevelType w:val="hybridMultilevel"/>
    <w:tmpl w:val="E7D6BCBC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666909DC"/>
    <w:multiLevelType w:val="hybridMultilevel"/>
    <w:tmpl w:val="3BCEE1E6"/>
    <w:lvl w:tplc="CB980DE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9">
    <w:nsid w:val="68223462"/>
    <w:multiLevelType w:val="hybridMultilevel"/>
    <w:tmpl w:val="7F708B5E"/>
    <w:lvl w:tplc="C68C870C" w:ilvl="0">
      <w:start w:val="3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30">
    <w:nsid w:val="682F0FCA"/>
    <w:multiLevelType w:val="hybridMultilevel"/>
    <w:tmpl w:val="F12A7326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684A2202"/>
    <w:multiLevelType w:val="hybridMultilevel"/>
    <w:tmpl w:val="DDF82CFC"/>
    <w:lvl w:tplc="C68C870C" w:ilvl="0">
      <w:start w:val="3"/>
      <w:numFmt w:val="decimal"/>
      <w:lvlText w:val="%1."/>
      <w:lvlJc w:val="left"/>
      <w:pPr>
        <w:tabs>
          <w:tab w:pos="1380" w:val="num"/>
        </w:tabs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00" w:val="num"/>
        </w:tabs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tabs>
          <w:tab w:pos="2820" w:val="num"/>
        </w:tabs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tabs>
          <w:tab w:pos="3540" w:val="num"/>
        </w:tabs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tabs>
          <w:tab w:pos="4260" w:val="num"/>
        </w:tabs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tabs>
          <w:tab w:pos="4980" w:val="num"/>
        </w:tabs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tabs>
          <w:tab w:pos="5700" w:val="num"/>
        </w:tabs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tabs>
          <w:tab w:pos="6420" w:val="num"/>
        </w:tabs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tabs>
          <w:tab w:pos="7140" w:val="num"/>
        </w:tabs>
        <w:ind w:hanging="180" w:left="7140"/>
      </w:pPr>
    </w:lvl>
  </w:abstractNum>
  <w:abstractNum w:abstractNumId="32">
    <w:nsid w:val="6BF84C16"/>
    <w:multiLevelType w:val="hybridMultilevel"/>
    <w:tmpl w:val="44F02FBA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6CA075E8"/>
    <w:multiLevelType w:val="hybridMultilevel"/>
    <w:tmpl w:val="17C8CC72"/>
    <w:lvl w:tplc="622A8454" w:ilvl="0">
      <w:start w:val="1"/>
      <w:numFmt w:val="decimal"/>
      <w:lvlText w:val="%1."/>
      <w:lvlJc w:val="left"/>
      <w:pPr>
        <w:tabs>
          <w:tab w:pos="4830" w:val="num"/>
        </w:tabs>
        <w:ind w:hanging="360" w:left="483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34">
    <w:nsid w:val="6D982084"/>
    <w:multiLevelType w:val="hybridMultilevel"/>
    <w:tmpl w:val="3AECBD6A"/>
    <w:lvl w:tplc="622A8454" w:ilvl="0">
      <w:start w:val="1"/>
      <w:numFmt w:val="decimal"/>
      <w:lvlText w:val="%1."/>
      <w:lvlJc w:val="left"/>
      <w:pPr>
        <w:tabs>
          <w:tab w:pos="5160" w:val="num"/>
        </w:tabs>
        <w:ind w:hanging="360" w:left="5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850" w:val="num"/>
        </w:tabs>
        <w:ind w:hanging="360" w:left="2850"/>
      </w:pPr>
    </w:lvl>
    <w:lvl w:tentative="true" w:tplc="041A001B" w:ilvl="2">
      <w:start w:val="1"/>
      <w:numFmt w:val="lowerRoman"/>
      <w:lvlText w:val="%3."/>
      <w:lvlJc w:val="right"/>
      <w:pPr>
        <w:tabs>
          <w:tab w:pos="3570" w:val="num"/>
        </w:tabs>
        <w:ind w:hanging="180" w:left="3570"/>
      </w:pPr>
    </w:lvl>
    <w:lvl w:tentative="true" w:tplc="041A000F" w:ilvl="3">
      <w:start w:val="1"/>
      <w:numFmt w:val="decimal"/>
      <w:lvlText w:val="%4."/>
      <w:lvlJc w:val="left"/>
      <w:pPr>
        <w:tabs>
          <w:tab w:pos="4290" w:val="num"/>
        </w:tabs>
        <w:ind w:hanging="360" w:left="4290"/>
      </w:pPr>
    </w:lvl>
    <w:lvl w:tentative="true" w:tplc="041A0019" w:ilvl="4">
      <w:start w:val="1"/>
      <w:numFmt w:val="lowerLetter"/>
      <w:lvlText w:val="%5."/>
      <w:lvlJc w:val="left"/>
      <w:pPr>
        <w:tabs>
          <w:tab w:pos="5010" w:val="num"/>
        </w:tabs>
        <w:ind w:hanging="360" w:left="5010"/>
      </w:pPr>
    </w:lvl>
    <w:lvl w:tentative="true" w:tplc="041A001B" w:ilvl="5">
      <w:start w:val="1"/>
      <w:numFmt w:val="lowerRoman"/>
      <w:lvlText w:val="%6."/>
      <w:lvlJc w:val="right"/>
      <w:pPr>
        <w:tabs>
          <w:tab w:pos="5730" w:val="num"/>
        </w:tabs>
        <w:ind w:hanging="180" w:left="5730"/>
      </w:pPr>
    </w:lvl>
    <w:lvl w:tentative="true" w:tplc="041A000F" w:ilvl="6">
      <w:start w:val="1"/>
      <w:numFmt w:val="decimal"/>
      <w:lvlText w:val="%7."/>
      <w:lvlJc w:val="left"/>
      <w:pPr>
        <w:tabs>
          <w:tab w:pos="6450" w:val="num"/>
        </w:tabs>
        <w:ind w:hanging="360" w:left="6450"/>
      </w:pPr>
    </w:lvl>
    <w:lvl w:tentative="true" w:tplc="041A0019" w:ilvl="7">
      <w:start w:val="1"/>
      <w:numFmt w:val="lowerLetter"/>
      <w:lvlText w:val="%8."/>
      <w:lvlJc w:val="left"/>
      <w:pPr>
        <w:tabs>
          <w:tab w:pos="7170" w:val="num"/>
        </w:tabs>
        <w:ind w:hanging="360" w:left="7170"/>
      </w:pPr>
    </w:lvl>
    <w:lvl w:tentative="true" w:tplc="041A001B" w:ilvl="8">
      <w:start w:val="1"/>
      <w:numFmt w:val="lowerRoman"/>
      <w:lvlText w:val="%9."/>
      <w:lvlJc w:val="right"/>
      <w:pPr>
        <w:tabs>
          <w:tab w:pos="7890" w:val="num"/>
        </w:tabs>
        <w:ind w:hanging="180" w:left="7890"/>
      </w:pPr>
    </w:lvl>
  </w:abstractNum>
  <w:abstractNum w:abstractNumId="35">
    <w:nsid w:val="6EF56E97"/>
    <w:multiLevelType w:val="hybridMultilevel"/>
    <w:tmpl w:val="E854662A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6FC104A4"/>
    <w:multiLevelType w:val="hybridMultilevel"/>
    <w:tmpl w:val="6774697A"/>
    <w:lvl w:tplc="041A000F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7">
    <w:nsid w:val="71092BD0"/>
    <w:multiLevelType w:val="hybridMultilevel"/>
    <w:tmpl w:val="FDAE9064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71286A37"/>
    <w:multiLevelType w:val="hybridMultilevel"/>
    <w:tmpl w:val="A00A439A"/>
    <w:lvl w:tplc="1458EC70" w:ilvl="0">
      <w:numFmt w:val="bullet"/>
      <w:lvlText w:val="-"/>
      <w:lvlJc w:val="left"/>
      <w:pPr>
        <w:tabs>
          <w:tab w:pos="1770" w:val="num"/>
        </w:tabs>
        <w:ind w:hanging="360" w:left="1770"/>
      </w:pPr>
      <w:rPr>
        <w:rFonts w:cs="Times New Roman" w:eastAsia="Times New Roman" w:hAnsi="Times New Roman" w:ascii="Times New Roman" w:hint="default"/>
      </w:rPr>
    </w:lvl>
    <w:lvl w:tplc="A060128A" w:ilvl="1">
      <w:start w:val="3"/>
      <w:numFmt w:val="decimal"/>
      <w:lvlText w:val="%2.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5" w:val="num"/>
        </w:tabs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5" w:val="num"/>
        </w:tabs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5" w:val="num"/>
        </w:tabs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5" w:val="num"/>
        </w:tabs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5" w:val="num"/>
        </w:tabs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5" w:val="num"/>
        </w:tabs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5" w:val="num"/>
        </w:tabs>
        <w:ind w:hanging="360" w:left="7185"/>
      </w:pPr>
      <w:rPr>
        <w:rFonts w:hAnsi="Wingdings" w:ascii="Wingdings" w:hint="default"/>
      </w:rPr>
    </w:lvl>
  </w:abstractNum>
  <w:abstractNum w:abstractNumId="39">
    <w:nsid w:val="712B3D47"/>
    <w:multiLevelType w:val="hybridMultilevel"/>
    <w:tmpl w:val="150A9860"/>
    <w:lvl w:tplc="622A8454" w:ilvl="0">
      <w:start w:val="1"/>
      <w:numFmt w:val="decimal"/>
      <w:lvlText w:val="%1."/>
      <w:lvlJc w:val="left"/>
      <w:pPr>
        <w:tabs>
          <w:tab w:pos="4455" w:val="num"/>
        </w:tabs>
        <w:ind w:hanging="360" w:left="44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0">
    <w:nsid w:val="71410E57"/>
    <w:multiLevelType w:val="hybridMultilevel"/>
    <w:tmpl w:val="9FCCEA8E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1">
    <w:nsid w:val="71AB0AFB"/>
    <w:multiLevelType w:val="hybridMultilevel"/>
    <w:tmpl w:val="8294EBA0"/>
    <w:lvl w:tplc="FE5E1D76" w:ilvl="0">
      <w:start w:val="1"/>
      <w:numFmt w:val="decimal"/>
      <w:lvlText w:val="%1."/>
      <w:lvlJc w:val="left"/>
      <w:pPr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2">
    <w:nsid w:val="746A47B5"/>
    <w:multiLevelType w:val="hybridMultilevel"/>
    <w:tmpl w:val="3AF64080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4B631D2"/>
    <w:multiLevelType w:val="hybridMultilevel"/>
    <w:tmpl w:val="3E82917C"/>
    <w:lvl w:tplc="ED3230C4" w:ilvl="0">
      <w:start w:val="7"/>
      <w:numFmt w:val="bullet"/>
      <w:lvlText w:val="-"/>
      <w:lvlJc w:val="left"/>
      <w:pPr>
        <w:ind w:hanging="360" w:left="2478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319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1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3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5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7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9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1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38"/>
      </w:pPr>
      <w:rPr>
        <w:rFonts w:hAnsi="Wingdings" w:ascii="Wingdings" w:hint="default"/>
      </w:rPr>
    </w:lvl>
  </w:abstractNum>
  <w:abstractNum w:abstractNumId="44">
    <w:nsid w:val="751503DB"/>
    <w:multiLevelType w:val="hybridMultilevel"/>
    <w:tmpl w:val="3786712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5">
    <w:nsid w:val="77C45DB5"/>
    <w:multiLevelType w:val="hybridMultilevel"/>
    <w:tmpl w:val="A1C6C208"/>
    <w:lvl w:tplc="B4FA8506" w:ilvl="0">
      <w:numFmt w:val="bullet"/>
      <w:lvlText w:val="-"/>
      <w:lvlJc w:val="left"/>
      <w:pPr>
        <w:ind w:hanging="360" w:left="72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6">
    <w:nsid w:val="77F12FEC"/>
    <w:multiLevelType w:val="hybridMultilevel"/>
    <w:tmpl w:val="7F9CF944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7">
    <w:nsid w:val="78620FE3"/>
    <w:multiLevelType w:val="hybridMultilevel"/>
    <w:tmpl w:val="5832F418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3"/>
  </w:num>
  <w:num w:numId="2">
    <w:abstractNumId w:val="26"/>
  </w:num>
  <w:num w:numId="3">
    <w:abstractNumId w:val="44"/>
  </w:num>
  <w:num w:numId="4">
    <w:abstractNumId w:val="21"/>
  </w:num>
  <w:num w:numId="5">
    <w:abstractNumId w:val="40"/>
  </w:num>
  <w:num w:numId="6">
    <w:abstractNumId w:val="28"/>
  </w:num>
  <w:num w:numId="7">
    <w:abstractNumId w:val="19"/>
  </w:num>
  <w:num w:numId="8">
    <w:abstractNumId w:val="38"/>
  </w:num>
  <w:num w:numId="9">
    <w:abstractNumId w:val="15"/>
  </w:num>
  <w:num w:numId="10">
    <w:abstractNumId w:val="20"/>
  </w:num>
  <w:num w:numId="11">
    <w:abstractNumId w:val="12"/>
  </w:num>
  <w:num w:numId="12">
    <w:abstractNumId w:val="22"/>
  </w:num>
  <w:num w:numId="13">
    <w:abstractNumId w:val="2"/>
  </w:num>
  <w:num w:numId="14">
    <w:abstractNumId w:val="11"/>
  </w:num>
  <w:num w:numId="15">
    <w:abstractNumId w:val="37"/>
  </w:num>
  <w:num w:numId="16">
    <w:abstractNumId w:val="31"/>
  </w:num>
  <w:num w:numId="17">
    <w:abstractNumId w:val="8"/>
  </w:num>
  <w:num w:numId="18">
    <w:abstractNumId w:val="29"/>
  </w:num>
  <w:num w:numId="19">
    <w:abstractNumId w:val="6"/>
  </w:num>
  <w:num w:numId="20">
    <w:abstractNumId w:val="24"/>
  </w:num>
  <w:num w:numId="21">
    <w:abstractNumId w:val="33"/>
  </w:num>
  <w:num w:numId="22">
    <w:abstractNumId w:val="47"/>
  </w:num>
  <w:num w:numId="23">
    <w:abstractNumId w:val="39"/>
  </w:num>
  <w:num w:numId="24">
    <w:abstractNumId w:val="5"/>
  </w:num>
  <w:num w:numId="25">
    <w:abstractNumId w:val="27"/>
  </w:num>
  <w:num w:numId="26">
    <w:abstractNumId w:val="46"/>
  </w:num>
  <w:num w:numId="27">
    <w:abstractNumId w:val="13"/>
  </w:num>
  <w:num w:numId="28">
    <w:abstractNumId w:val="34"/>
  </w:num>
  <w:num w:numId="29">
    <w:abstractNumId w:val="9"/>
  </w:num>
  <w:num w:numId="30">
    <w:abstractNumId w:val="30"/>
  </w:num>
  <w:num w:numId="31">
    <w:abstractNumId w:val="42"/>
  </w:num>
  <w:num w:numId="32">
    <w:abstractNumId w:val="35"/>
  </w:num>
  <w:num w:numId="33">
    <w:abstractNumId w:val="32"/>
  </w:num>
  <w:num w:numId="34">
    <w:abstractNumId w:val="7"/>
  </w:num>
  <w:num w:numId="35">
    <w:abstractNumId w:val="16"/>
  </w:num>
  <w:num w:numId="36">
    <w:abstractNumId w:val="0"/>
  </w:num>
  <w:num w:numId="37">
    <w:abstractNumId w:val="1"/>
  </w:num>
  <w:num w:numId="38">
    <w:abstractNumId w:val="4"/>
  </w:num>
  <w:num w:numId="39">
    <w:abstractNumId w:val="14"/>
  </w:num>
  <w:num w:numId="40">
    <w:abstractNumId w:val="10"/>
  </w:num>
  <w:num w:numId="41">
    <w:abstractNumId w:val="43"/>
  </w:num>
  <w:num w:numId="42">
    <w:abstractNumId w:val="25"/>
  </w:num>
  <w:num w:numId="43">
    <w:abstractNumId w:val="36"/>
  </w:num>
  <w:num w:numId="44">
    <w:abstractNumId w:val="3"/>
  </w:num>
  <w:num w:numId="45">
    <w:abstractNumId w:val="17"/>
  </w:num>
  <w:num w:numId="46">
    <w:abstractNumId w:val="18"/>
  </w:num>
  <w:num w:numId="47">
    <w:abstractNumId w:val="45"/>
  </w:num>
  <w:num w:numId="48">
    <w:abstractNumId w:val="4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17DA2"/>
    <w:rsid w:val="000006A0"/>
    <w:rsid w:val="00017DA2"/>
    <w:rsid w:val="000625D2"/>
    <w:rsid w:val="000835D4"/>
    <w:rsid w:val="000A3C1B"/>
    <w:rsid w:val="000C09E1"/>
    <w:rsid w:val="000D306D"/>
    <w:rsid w:val="00101B99"/>
    <w:rsid w:val="00134BAB"/>
    <w:rsid w:val="00141488"/>
    <w:rsid w:val="00151443"/>
    <w:rsid w:val="001640DF"/>
    <w:rsid w:val="00173DDC"/>
    <w:rsid w:val="0018034C"/>
    <w:rsid w:val="001855BC"/>
    <w:rsid w:val="00197B14"/>
    <w:rsid w:val="001A5A8C"/>
    <w:rsid w:val="001B2120"/>
    <w:rsid w:val="001B641B"/>
    <w:rsid w:val="001C0E77"/>
    <w:rsid w:val="001D7294"/>
    <w:rsid w:val="001E7E20"/>
    <w:rsid w:val="00225801"/>
    <w:rsid w:val="0023469F"/>
    <w:rsid w:val="00234CAE"/>
    <w:rsid w:val="00236AC1"/>
    <w:rsid w:val="0028022C"/>
    <w:rsid w:val="002A28DF"/>
    <w:rsid w:val="002B1236"/>
    <w:rsid w:val="002B130F"/>
    <w:rsid w:val="002B3CF8"/>
    <w:rsid w:val="002E558A"/>
    <w:rsid w:val="002E654A"/>
    <w:rsid w:val="00303F56"/>
    <w:rsid w:val="0032189D"/>
    <w:rsid w:val="00326063"/>
    <w:rsid w:val="003319BB"/>
    <w:rsid w:val="003839D0"/>
    <w:rsid w:val="003A3DE3"/>
    <w:rsid w:val="003B231D"/>
    <w:rsid w:val="003C5271"/>
    <w:rsid w:val="003D39A8"/>
    <w:rsid w:val="003E2456"/>
    <w:rsid w:val="003E6543"/>
    <w:rsid w:val="00440A5D"/>
    <w:rsid w:val="00477F99"/>
    <w:rsid w:val="004910B6"/>
    <w:rsid w:val="00493954"/>
    <w:rsid w:val="004D3CD8"/>
    <w:rsid w:val="004E0AF2"/>
    <w:rsid w:val="004F7440"/>
    <w:rsid w:val="0050735B"/>
    <w:rsid w:val="005816D5"/>
    <w:rsid w:val="00581DFB"/>
    <w:rsid w:val="00583AE5"/>
    <w:rsid w:val="005935DD"/>
    <w:rsid w:val="005A22A6"/>
    <w:rsid w:val="005B48A9"/>
    <w:rsid w:val="005C422E"/>
    <w:rsid w:val="005E5D4F"/>
    <w:rsid w:val="005F03A5"/>
    <w:rsid w:val="005F5811"/>
    <w:rsid w:val="00602DA5"/>
    <w:rsid w:val="006050CF"/>
    <w:rsid w:val="00637D06"/>
    <w:rsid w:val="006471C5"/>
    <w:rsid w:val="006515F5"/>
    <w:rsid w:val="00656B83"/>
    <w:rsid w:val="00662D48"/>
    <w:rsid w:val="00687144"/>
    <w:rsid w:val="00691413"/>
    <w:rsid w:val="006942E6"/>
    <w:rsid w:val="006A0C2A"/>
    <w:rsid w:val="006A7770"/>
    <w:rsid w:val="006A77A4"/>
    <w:rsid w:val="006C6F02"/>
    <w:rsid w:val="006D310F"/>
    <w:rsid w:val="006E4BC3"/>
    <w:rsid w:val="006F1DC1"/>
    <w:rsid w:val="006F42F5"/>
    <w:rsid w:val="007112F3"/>
    <w:rsid w:val="00776492"/>
    <w:rsid w:val="007A1CA2"/>
    <w:rsid w:val="007A44F4"/>
    <w:rsid w:val="007C25B3"/>
    <w:rsid w:val="007D4D74"/>
    <w:rsid w:val="00803127"/>
    <w:rsid w:val="00810854"/>
    <w:rsid w:val="00816D6F"/>
    <w:rsid w:val="00832C45"/>
    <w:rsid w:val="008479AC"/>
    <w:rsid w:val="008548CD"/>
    <w:rsid w:val="00880CF7"/>
    <w:rsid w:val="008905B3"/>
    <w:rsid w:val="00891062"/>
    <w:rsid w:val="008B4332"/>
    <w:rsid w:val="008B63B6"/>
    <w:rsid w:val="008C3721"/>
    <w:rsid w:val="008D651C"/>
    <w:rsid w:val="008F5CC9"/>
    <w:rsid w:val="00914F5B"/>
    <w:rsid w:val="00921E71"/>
    <w:rsid w:val="009322A1"/>
    <w:rsid w:val="0099091A"/>
    <w:rsid w:val="009A009C"/>
    <w:rsid w:val="009B3513"/>
    <w:rsid w:val="009D5A8C"/>
    <w:rsid w:val="00A10E6E"/>
    <w:rsid w:val="00A42CD3"/>
    <w:rsid w:val="00A5158A"/>
    <w:rsid w:val="00A83714"/>
    <w:rsid w:val="00A85F3E"/>
    <w:rsid w:val="00A911F2"/>
    <w:rsid w:val="00AB2B0D"/>
    <w:rsid w:val="00AC57A8"/>
    <w:rsid w:val="00AE336D"/>
    <w:rsid w:val="00AE57DF"/>
    <w:rsid w:val="00AE76C0"/>
    <w:rsid w:val="00AF1248"/>
    <w:rsid w:val="00B04CED"/>
    <w:rsid w:val="00B252D3"/>
    <w:rsid w:val="00B37ACC"/>
    <w:rsid w:val="00B9719D"/>
    <w:rsid w:val="00C16970"/>
    <w:rsid w:val="00C16B0A"/>
    <w:rsid w:val="00C21D42"/>
    <w:rsid w:val="00C441E0"/>
    <w:rsid w:val="00C44911"/>
    <w:rsid w:val="00C9309C"/>
    <w:rsid w:val="00CF4D32"/>
    <w:rsid w:val="00D03611"/>
    <w:rsid w:val="00D25720"/>
    <w:rsid w:val="00D378FF"/>
    <w:rsid w:val="00D52175"/>
    <w:rsid w:val="00D71910"/>
    <w:rsid w:val="00D728C8"/>
    <w:rsid w:val="00D72A8B"/>
    <w:rsid w:val="00D87D8A"/>
    <w:rsid w:val="00DA3C65"/>
    <w:rsid w:val="00DB2E73"/>
    <w:rsid w:val="00DB3622"/>
    <w:rsid w:val="00DB576F"/>
    <w:rsid w:val="00DE2C76"/>
    <w:rsid w:val="00DE7088"/>
    <w:rsid w:val="00E17DEB"/>
    <w:rsid w:val="00E24285"/>
    <w:rsid w:val="00E340DD"/>
    <w:rsid w:val="00E46481"/>
    <w:rsid w:val="00E50025"/>
    <w:rsid w:val="00E550D7"/>
    <w:rsid w:val="00E56417"/>
    <w:rsid w:val="00E86FCB"/>
    <w:rsid w:val="00E93865"/>
    <w:rsid w:val="00E96471"/>
    <w:rsid w:val="00EA3785"/>
    <w:rsid w:val="00EB65E2"/>
    <w:rsid w:val="00EC18DA"/>
    <w:rsid w:val="00EE2A24"/>
    <w:rsid w:val="00EF61D1"/>
    <w:rsid w:val="00F0528C"/>
    <w:rsid w:val="00F224FA"/>
    <w:rsid w:val="00F30395"/>
    <w:rsid w:val="00F31233"/>
    <w:rsid w:val="00F54578"/>
    <w:rsid w:val="00F55B68"/>
    <w:rsid w:val="00F66223"/>
    <w:rsid w:val="00F73875"/>
    <w:rsid w:val="00FD7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A10E6E"/>
    <w:rPr>
      <w:rFonts w:cs="Tahoma" w:hAnsi="Tahoma" w:ascii="Tahoma"/>
      <w:sz w:val="16"/>
      <w:szCs w:val="16"/>
    </w:rPr>
  </w:style>
  <w:style w:styleId="Naglaeno" w:type="character">
    <w:name w:val="Strong"/>
    <w:qFormat/>
    <w:rsid w:val="00816D6F"/>
    <w:rPr>
      <w:b/>
      <w:bCs/>
    </w:rPr>
  </w:style>
  <w:style w:styleId="Odlomakpopisa" w:type="paragraph">
    <w:name w:val="List Paragraph"/>
    <w:basedOn w:val="Normal"/>
    <w:uiPriority w:val="34"/>
    <w:qFormat/>
    <w:rsid w:val="0099091A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9719D"/>
    <w:pPr>
      <w:jc w:val="both"/>
    </w:pPr>
    <w:rPr>
      <w:rFonts w:eastAsia="Calibri"/>
      <w:sz w:val="24"/>
      <w:szCs w:val="22"/>
      <w:lang w:eastAsia="en-US"/>
    </w:rPr>
  </w:style>
  <w:style w:customStyle="true" w:styleId="BezproredaChar" w:type="character">
    <w:name w:val="Bez proreda Char"/>
    <w:basedOn w:val="Zadanifontodlomka"/>
    <w:link w:val="Bezproreda"/>
    <w:uiPriority w:val="1"/>
    <w:rsid w:val="00B9719D"/>
    <w:rPr>
      <w:rFonts w:eastAsia="Calibr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F4D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4D32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4D32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4D32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4D32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A10E6E"/>
    <w:rPr>
      <w:rFonts w:ascii="Tahoma" w:cs="Tahoma" w:hAnsi="Tahoma"/>
      <w:sz w:val="16"/>
      <w:szCs w:val="16"/>
    </w:rPr>
  </w:style>
  <w:style w:styleId="Naglaeno" w:type="character">
    <w:name w:val="Strong"/>
    <w:qFormat/>
    <w:rsid w:val="00816D6F"/>
    <w:rPr>
      <w:b/>
      <w:bCs/>
    </w:rPr>
  </w:style>
  <w:style w:styleId="Odlomakpopisa" w:type="paragraph">
    <w:name w:val="List Paragraph"/>
    <w:basedOn w:val="Normal"/>
    <w:uiPriority w:val="34"/>
    <w:qFormat/>
    <w:rsid w:val="0099091A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9719D"/>
    <w:pPr>
      <w:jc w:val="both"/>
    </w:pPr>
    <w:rPr>
      <w:rFonts w:eastAsia="Calibri"/>
      <w:sz w:val="24"/>
      <w:szCs w:val="22"/>
      <w:lang w:eastAsia="en-US"/>
    </w:rPr>
  </w:style>
  <w:style w:customStyle="1" w:styleId="BezproredaChar" w:type="character">
    <w:name w:val="Bez proreda Char"/>
    <w:basedOn w:val="Zadanifontodlomka"/>
    <w:link w:val="Bezproreda"/>
    <w:uiPriority w:val="1"/>
    <w:rsid w:val="00B9719D"/>
    <w:rPr>
      <w:rFonts w:eastAsia="Calibr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F4D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4D32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4D32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4D32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4D32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33199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studenog 2018.</izvorni_sadrzaj>
    <derivirana_varijabla naziv="DomainObject.DatumDonosenjaOdluke_1">28.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1835</izvorni_sadrzaj>
    <derivirana_varijabla naziv="DomainObject.Predmet.Broj_1">1835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St-1835/2016</izvorni_sadrzaj>
    <derivirana_varijabla naziv="DomainObject.Predmet.OznakaBroj_1">St-1835/2016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MART d.o.o. proizvodnja, trgovina i usluge</izvorni_sadrzaj>
    <derivirana_varijabla naziv="DomainObject.Predmet.ProtustrankaFormated_1">  MART d.o.o. proizvodnja, trgovina i usluge</derivirana_varijabla>
  </DomainObject.Predmet.ProtustrankaFormated>
  <DomainObject.Predmet.ProtustrankaFormatedOIB>
    <izvorni_sadrzaj>  MART d.o.o. proizvodnja, trgovina i usluge, OIB 91393670010</izvorni_sadrzaj>
    <derivirana_varijabla naziv="DomainObject.Predmet.ProtustrankaFormatedOIB_1">  MART d.o.o. proizvodnja, trgovina i usluge, OIB 91393670010</derivirana_varijabla>
  </DomainObject.Predmet.ProtustrankaFormatedOIB>
  <DomainObject.Predmet.ProtustrankaFormatedWithAdress>
    <izvorni_sadrzaj> MART d.o.o. proizvodnja, trgovina i usluge, Ante Starčevića 29, 31400 Đakovo</izvorni_sadrzaj>
    <derivirana_varijabla naziv="DomainObject.Predmet.ProtustrankaFormatedWithAdress_1"> MART d.o.o. proizvodnja, trgovina i usluge, Ante Starčevića 29, 31400 Đakovo</derivirana_varijabla>
  </DomainObject.Predmet.ProtustrankaFormatedWithAdress>
  <DomainObject.Predmet.ProtustrankaFormatedWithAdressOIB>
    <izvorni_sadrzaj> MART d.o.o. proizvodnja, trgovina i usluge, OIB 91393670010, Ante Starčevića 29, 31400 Đakovo</izvorni_sadrzaj>
    <derivirana_varijabla naziv="DomainObject.Predmet.ProtustrankaFormatedWithAdressOIB_1"> MART d.o.o. proizvodnja, trgovina i usluge, OIB 91393670010, Ante Starčevića 29, 31400 Đakovo</derivirana_varijabla>
  </DomainObject.Predmet.ProtustrankaFormatedWithAdressOIB>
  <DomainObject.Predmet.ProtustrankaWithAdress>
    <izvorni_sadrzaj>MART d.o.o. proizvodnja, trgovina i usluge Ante Starčevića 29, 31400 Đakovo</izvorni_sadrzaj>
    <derivirana_varijabla naziv="DomainObject.Predmet.ProtustrankaWithAdress_1">MART d.o.o. proizvodnja, trgovina i usluge Ante Starčevića 29, 31400 Đakovo</derivirana_varijabla>
  </DomainObject.Predmet.ProtustrankaWithAdress>
  <DomainObject.Predmet.ProtustrankaWithAdressOIB>
    <izvorni_sadrzaj>MART d.o.o. proizvodnja, trgovina i usluge, OIB 91393670010, Ante Starčevića 29, 31400 Đakovo</izvorni_sadrzaj>
    <derivirana_varijabla naziv="DomainObject.Predmet.ProtustrankaWithAdressOIB_1">MART d.o.o. proizvodnja, trgovina i usluge, OIB 91393670010, Ante Starčevića 29, 31400 Đakovo</derivirana_varijabla>
  </DomainObject.Predmet.ProtustrankaWithAdressOIB>
  <DomainObject.Predmet.ProtustrankaNazivFormated>
    <izvorni_sadrzaj>MART d.o.o. proizvodnja, trgovina i usluge</izvorni_sadrzaj>
    <derivirana_varijabla naziv="DomainObject.Predmet.ProtustrankaNazivFormated_1">MART d.o.o. proizvodnja, trgovina i usluge</derivirana_varijabla>
  </DomainObject.Predmet.ProtustrankaNazivFormated>
  <DomainObject.Predmet.ProtustrankaNazivFormatedOIB>
    <izvorni_sadrzaj>MART d.o.o. proizvodnja, trgovina i usluge, OIB 91393670010</izvorni_sadrzaj>
    <derivirana_varijabla naziv="DomainObject.Predmet.ProtustrankaNazivFormatedOIB_1">MART d.o.o. proizvodnja, trgovina i usluge, OIB 91393670010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MART d.o.o. proizvodnja, trgovina i usluge</item>
    </izvorni_sadrzaj>
    <derivirana_varijabla naziv="DomainObject.Predmet.ProtuStrankaListFormated_1">
      <item>MART d.o.o. proizvodnja, trgovina i usluge</item>
    </derivirana_varijabla>
  </DomainObject.Predmet.ProtuStrankaListFormated>
  <DomainObject.Predmet.ProtuStrankaListFormatedOIB>
    <izvorni_sadrzaj>
      <item>MART d.o.o. proizvodnja, trgovina i usluge, OIB 91393670010</item>
    </izvorni_sadrzaj>
    <derivirana_varijabla naziv="DomainObject.Predmet.ProtuStrankaListFormatedOIB_1">
      <item>MART d.o.o. proizvodnja, trgovina i usluge, OIB 91393670010</item>
    </derivirana_varijabla>
  </DomainObject.Predmet.ProtuStrankaListFormatedOIB>
  <DomainObject.Predmet.ProtuStrankaListFormatedWithAdress>
    <izvorni_sadrzaj>
      <item>MART d.o.o. proizvodnja, trgovina i usluge, Ante Starčevića 29, 31400 Đakovo</item>
    </izvorni_sadrzaj>
    <derivirana_varijabla naziv="DomainObject.Predmet.ProtuStrankaListFormatedWithAdress_1">
      <item>MART d.o.o. proizvodnja, trgovina i usluge, Ante Starčevića 29, 31400 Đakovo</item>
    </derivirana_varijabla>
  </DomainObject.Predmet.ProtuStrankaListFormatedWithAdress>
  <DomainObject.Predmet.ProtuStrankaListFormatedWithAdressOIB>
    <izvorni_sadrzaj>
      <item>MART d.o.o. proizvodnja, trgovina i usluge, OIB 91393670010, Ante Starčevića 29, 31400 Đakovo</item>
    </izvorni_sadrzaj>
    <derivirana_varijabla naziv="DomainObject.Predmet.ProtuStrankaListFormatedWithAdressOIB_1">
      <item>MART d.o.o. proizvodnja, trgovina i usluge, OIB 91393670010, Ante Starčevića 29, 31400 Đakovo</item>
    </derivirana_varijabla>
  </DomainObject.Predmet.ProtuStrankaListFormatedWithAdressOIB>
  <DomainObject.Predmet.ProtuStrankaListNazivFormated>
    <izvorni_sadrzaj>
      <item>MART d.o.o. proizvodnja, trgovina i usluge</item>
    </izvorni_sadrzaj>
    <derivirana_varijabla naziv="DomainObject.Predmet.ProtuStrankaListNazivFormated_1">
      <item>MART d.o.o. proizvodnja, trgovina i usluge</item>
    </derivirana_varijabla>
  </DomainObject.Predmet.ProtuStrankaListNazivFormated>
  <DomainObject.Predmet.ProtuStrankaListNazivFormatedOIB>
    <izvorni_sadrzaj>
      <item>MART d.o.o. proizvodnja, trgovina i usluge, OIB 91393670010</item>
    </izvorni_sadrzaj>
    <derivirana_varijabla naziv="DomainObject.Predmet.ProtuStrankaListNazivFormatedOIB_1">
      <item>MART d.o.o. proizvodnja, trgovina i usluge, OIB 91393670010</item>
    </derivirana_varijabla>
  </DomainObject.Predmet.ProtuStrankaListNazivFormatedOIB>
  <DomainObject.Predmet.OstaliListFormated>
    <izvorni_sadrzaj>
      <item>ŽDO GUO Osijek</item>
      <item>Vinko Dukić</item>
      <item>Igor Martinović</item>
      <item>H-ABDUCO d.o.o. Zagreb</item>
    </izvorni_sadrzaj>
    <derivirana_varijabla naziv="DomainObject.Predmet.OstaliListFormated_1">
      <item>ŽDO GUO Osijek</item>
      <item>Vinko Dukić</item>
      <item>Igor Martinović</item>
      <item>H-ABDUCO d.o.o. Zagreb</item>
    </derivirana_varijabla>
  </DomainObject.Predmet.OstaliListFormated>
  <DomainObject.Predmet.OstaliListFormatedOIB>
    <izvorni_sadrzaj>
      <item>ŽDO GUO Osijek</item>
      <item>Vinko Dukić, OIB 42390974789</item>
      <item>Igor Martinović, OIB 70858775297</item>
      <item>H-ABDUCO d.o.o. Zagreb, OIB 13667298928</item>
    </izvorni_sadrzaj>
    <derivirana_varijabla naziv="DomainObject.Predmet.OstaliListFormatedOIB_1">
      <item>ŽDO GUO Osijek</item>
      <item>Vinko Dukić, OIB 42390974789</item>
      <item>Igor Martinović, OIB 70858775297</item>
      <item>H-ABDUCO d.o.o. Zagreb, OIB 13667298928</item>
    </derivirana_varijabla>
  </DomainObject.Predmet.OstaliListFormatedOIB>
  <DomainObject.Predmet.OstaliListFormatedWithAdress>
    <izvorni_sadrzaj>
      <item>ŽDO GUO Osijek</item>
      <item>Vinko Dukić</item>
      <item>Igor Martinović, Pavleka Miškine 30, 31400 Budrovci</item>
      <item>H-ABDUCO d.o.o. Zagreb, Slavonska avenija 6a, 10000 Zagreb</item>
    </izvorni_sadrzaj>
    <derivirana_varijabla naziv="DomainObject.Predmet.OstaliListFormatedWithAdress_1">
      <item>ŽDO GUO Osijek</item>
      <item>Vinko Dukić</item>
      <item>Igor Martinović, Pavleka Miškine 30, 31400 Budrovci</item>
      <item>H-ABDUCO d.o.o. Zagreb, Slavonska avenija 6a, 10000 Zagreb</item>
    </derivirana_varijabla>
  </DomainObject.Predmet.OstaliListFormatedWithAdress>
  <DomainObject.Predmet.OstaliListFormatedWithAdressOIB>
    <izvorni_sadrzaj>
      <item>ŽDO GUO Osijek</item>
      <item>Vinko Dukić, OIB 42390974789</item>
      <item>Igor Martinović, OIB 70858775297, Pavleka Miškine 30, 31400 Budrovci</item>
      <item>H-ABDUCO d.o.o. Zagreb, OIB 13667298928, Slavonska avenija 6a, 10000 Zagreb</item>
    </izvorni_sadrzaj>
    <derivirana_varijabla naziv="DomainObject.Predmet.OstaliListFormatedWithAdressOIB_1">
      <item>ŽDO GUO Osijek</item>
      <item>Vinko Dukić, OIB 42390974789</item>
      <item>Igor Martinović, OIB 70858775297, Pavleka Miškine 30, 31400 Budrovci</item>
      <item>H-ABDUCO d.o.o. Zagreb, OIB 13667298928, Slavonska avenija 6a, 10000 Zagreb</item>
    </derivirana_varijabla>
  </DomainObject.Predmet.OstaliListFormatedWithAdressOIB>
  <DomainObject.Predmet.OstaliListNazivFormated>
    <izvorni_sadrzaj>
      <item>ŽDO GUO Osijek</item>
      <item>Vinko Dukić</item>
      <item>Igor Martinović</item>
      <item>H-ABDUCO d.o.o. Zagreb</item>
    </izvorni_sadrzaj>
    <derivirana_varijabla naziv="DomainObject.Predmet.OstaliListNazivFormated_1">
      <item>ŽDO GUO Osijek</item>
      <item>Vinko Dukić</item>
      <item>Igor Martinović</item>
      <item>H-ABDUCO d.o.o. Zagreb</item>
    </derivirana_varijabla>
  </DomainObject.Predmet.OstaliListNazivFormated>
  <DomainObject.Predmet.OstaliListNazivFormatedOIB>
    <izvorni_sadrzaj>
      <item>ŽDO GUO Osijek</item>
      <item>Vinko Dukić, OIB 42390974789</item>
      <item>Igor Martinović, OIB 70858775297</item>
      <item>H-ABDUCO d.o.o. Zagreb, OIB 13667298928</item>
    </izvorni_sadrzaj>
    <derivirana_varijabla naziv="DomainObject.Predmet.OstaliListNazivFormatedOIB_1">
      <item>ŽDO GUO Osijek</item>
      <item>Vinko Dukić, OIB 42390974789</item>
      <item>Igor Martinović, OIB 70858775297</item>
      <item>H-ABDUCO d.o.o. Zagreb, OIB 13667298928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2018.</izvorni_sadrzaj>
    <derivirana_varijabla naziv="DomainObject.Datum_1">28.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MART d.o.o. proizvodnja, trgovina i usluge</izvorni_sadrzaj>
    <derivirana_varijabla naziv="DomainObject.Predmet.ProtustrankaIDrugi_1">MART d.o.o. proizvodnja, trgovina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MART d.o.o. proizvodnja, trgovina i usluge, OIB 91393670010, Ante Starčevića 29, 31400 Đakovo</izvorni_sadrzaj>
    <derivirana_varijabla naziv="DomainObject.Predmet.ProtustrankaIDrugiAdressOIB_1">MART d.o.o. proizvodnja, trgovina i usluge, OIB 91393670010, Ante Starčevića 29,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MART d.o.o. proizvodnja, trgovina i usluge</item>
      <item>ŽDO GUO Osijek</item>
      <item>Vinko Dukić</item>
      <item>Igor Martinović</item>
      <item>H-ABDUCO d.o.o. Zagreb</item>
    </izvorni_sadrzaj>
    <derivirana_varijabla naziv="DomainObject.Predmet.SudioniciListNaziv_1">
      <item>FINA RC OSIJEK</item>
      <item>MART d.o.o. proizvodnja, trgovina i usluge</item>
      <item>ŽDO GUO Osijek</item>
      <item>Vinko Dukić</item>
      <item>Igor Martinović</item>
      <item>H-ABDUCO d.o.o. Zagreb</item>
    </derivirana_varijabla>
  </DomainObject.Predmet.SudioniciListNaziv>
  <DomainObject.Predmet.SudioniciListAdressOIB>
    <izvorni_sadrzaj>
      <item>FINA RC OSIJEK, OIB 85821130368</item>
      <item>MART d.o.o. proizvodnja, trgovina i usluge, OIB 91393670010, Ante Starčevića 29,31400 Đakovo</item>
      <item>ŽDO GUO Osijek</item>
      <item>Vinko Dukić, OIB 42390974789</item>
      <item>Igor Martinović, OIB 70858775297, Pavleka Miškine 30,31400 Budrovci</item>
      <item>H-ABDUCO d.o.o. Zagreb, OIB 13667298928, Slavonska avenija 6a,10000 Zagreb</item>
    </izvorni_sadrzaj>
    <derivirana_varijabla naziv="DomainObject.Predmet.SudioniciListAdressOIB_1">
      <item>FINA RC OSIJEK, OIB 85821130368</item>
      <item>MART d.o.o. proizvodnja, trgovina i usluge, OIB 91393670010, Ante Starčevića 29,31400 Đakovo</item>
      <item>ŽDO GUO Osijek</item>
      <item>Vinko Dukić, OIB 42390974789</item>
      <item>Igor Martinović, OIB 70858775297, Pavleka Miškine 30,31400 Budrovci</item>
      <item>H-ABDUCO d.o.o. Zagreb, OIB 13667298928, Slavonska avenija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91393670010</item>
      <item>, OIB null</item>
      <item>, OIB 42390974789</item>
      <item>, OIB 70858775297</item>
      <item>, OIB 13667298928</item>
    </izvorni_sadrzaj>
    <derivirana_varijabla naziv="DomainObject.Predmet.SudioniciListNazivOIB_1">
      <item>, OIB 85821130368</item>
      <item>, OIB 91393670010</item>
      <item>, OIB null</item>
      <item>, OIB 42390974789</item>
      <item>, OIB 70858775297</item>
      <item>, OIB 13667298928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Dukić, OIB 42390974789, Koščela 10 Osijek</item>
    </izvorni_sadrzaj>
    <derivirana_varijabla naziv="DomainObject.Predmet.StecajniUpraviteljiListAddressOIB_1">
      <item>Vinko Dukić, OIB 42390974789, Koščela 10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srpnja 2018.</izvorni_sadrzaj>
    <derivirana_varijabla naziv="DomainObject.Predmet.DatumZadnjeOdrzaneSudskeRadnje_1">12. srpnja 2018.</derivirana_varijabla>
  </DomainObject.Predmet.DatumZadnjeOdrzaneSudskeRadnje>
  <DomainObject.PredzadnjaOdlukaIzPredmeta.DatumDonosenjaOdluke>
    <izvorni_sadrzaj>28. studenog 2018.</izvorni_sadrzaj>
    <derivirana_varijabla naziv="DomainObject.PredzadnjaOdlukaIzPredmeta.DatumDonosenjaOdluke_1">28. studenog 2018.</derivirana_varijabla>
  </DomainObject.PredzadnjaOdlukaIzPredmeta.DatumDonosenjaOdluke>
  <DomainObject.PredzadnjaOdlukaIzPredmeta.Oznaka>
    <izvorni_sadrzaj>St-1835/2016-131</izvorni_sadrzaj>
    <derivirana_varijabla naziv="DomainObject.PredzadnjaOdlukaIzPredmeta.Oznaka_1">St-1835/2016-131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EA0D4F1-27C4-4660-BABA-B50007B0AAF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350</properties:Words>
  <properties:Characters>1855</properties:Characters>
  <properties:Lines>66</properties:Lines>
  <properties:Paragraphs>23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2018-11-28T11:17:00Z</dcterms:created>
  <dc:creator>banka</dc:creator>
  <cp:lastModifiedBy>Elizabeta Đeke</cp:lastModifiedBy>
  <cp:lastPrinted>2018-11-28T11:01:00Z</cp:lastPrinted>
  <dcterms:modified xmlns:xsi="http://www.w3.org/2001/XMLSchema-instance" xsi:type="dcterms:W3CDTF">2018-11-28T12:53:00Z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(Rješenje nagrada st.uprav. doc.docx)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