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d42d" w14:paraId="206d42d" w:rsidRDefault="00567918" w:rsidP="00567918" w:rsidR="00567918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>
        <w:t>178</w:t>
      </w:r>
      <w:r w:rsidRPr="00151FF0">
        <w:t>/1</w:t>
      </w:r>
      <w:r>
        <w:t>6</w:t>
      </w:r>
      <w:r w:rsidRPr="00151FF0">
        <w:t>-</w:t>
      </w:r>
      <w:r w:rsidR="00D1032D">
        <w:t>14</w:t>
      </w:r>
      <w:r w:rsidR="000C5540">
        <w:t>8</w:t>
      </w:r>
    </w:p>
    <w:p w:rsidRDefault="00567918" w:rsidP="00567918" w:rsidR="00567918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918" w:rsidP="00567918" w:rsidR="00567918" w:rsidRPr="00D21A2C"/>
    <w:p w:rsidRDefault="00567918" w:rsidP="00567918" w:rsidR="00567918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67918" w:rsidP="00567918" w:rsidR="00567918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567918" w:rsidP="00567918" w:rsidR="00567918">
      <w:pPr>
        <w:jc w:val="center"/>
      </w:pPr>
    </w:p>
    <w:p w:rsidRDefault="00161F46" w:rsidP="00161F46" w:rsidR="00161F46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567918" w:rsidP="00567918" w:rsidR="00567918">
      <w:pPr>
        <w:jc w:val="center"/>
      </w:pPr>
    </w:p>
    <w:p w:rsidRDefault="00567918" w:rsidP="00567918" w:rsidR="00567918">
      <w:pPr>
        <w:jc w:val="center"/>
      </w:pPr>
    </w:p>
    <w:p w:rsidRDefault="00567918" w:rsidP="00A01D4F" w:rsidR="00567918" w:rsidRPr="001F308A">
      <w:pPr>
        <w:jc w:val="both"/>
      </w:pPr>
      <w:r>
        <w:tab/>
      </w:r>
      <w:r w:rsidRPr="001F308A">
        <w:t xml:space="preserve">Trgovački sud u Osijeku, po sucu mr. sc. Tihomiru Kovačević, kao stečajnom sucu, </w:t>
      </w:r>
      <w:r>
        <w:t>u stečajnom postupku nad stečajnim dužnikom</w:t>
      </w:r>
      <w:r w:rsidRPr="001F308A">
        <w:t xml:space="preserve"> </w:t>
      </w:r>
      <w:r w:rsidRPr="009766A1">
        <w:t>VELIKI KRAJ d.o.o. za građevinarstvo i trgovinu, Županja, Franje Kuhača 5, MBS 030060879, OIB 98522941405</w:t>
      </w:r>
      <w:r w:rsidRPr="001F308A">
        <w:t xml:space="preserve">, dana </w:t>
      </w:r>
      <w:r w:rsidR="00161F46" w:rsidRPr="00A47C9E">
        <w:t>2</w:t>
      </w:r>
      <w:r w:rsidR="00A01D4F">
        <w:t>3</w:t>
      </w:r>
      <w:r w:rsidR="00161F46" w:rsidRPr="00A47C9E">
        <w:t xml:space="preserve">. </w:t>
      </w:r>
      <w:r w:rsidR="00A01D4F">
        <w:t>studenog 2018.</w:t>
      </w:r>
    </w:p>
    <w:p w:rsidRDefault="00567918" w:rsidP="00567918" w:rsidR="00567918">
      <w:pPr>
        <w:jc w:val="both"/>
      </w:pPr>
    </w:p>
    <w:p w:rsidRDefault="00161F46" w:rsidP="00161F46" w:rsidR="00567918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61F46" w:rsidP="00161F46" w:rsidR="00161F46">
      <w:pPr>
        <w:jc w:val="center"/>
        <w:rPr>
          <w:bCs/>
        </w:rPr>
      </w:pPr>
    </w:p>
    <w:p w:rsidRDefault="00161F46" w:rsidP="00161F46" w:rsidR="00161F46">
      <w:pPr>
        <w:jc w:val="center"/>
      </w:pPr>
    </w:p>
    <w:p w:rsidRDefault="00161F46" w:rsidP="00D7590D" w:rsidR="00567918">
      <w:pPr>
        <w:pStyle w:val="Odlomakpopisa"/>
        <w:numPr>
          <w:ilvl w:val="0"/>
          <w:numId w:val="1"/>
        </w:numPr>
        <w:jc w:val="both"/>
      </w:pPr>
      <w:r>
        <w:t>Kupcu</w:t>
      </w:r>
      <w:r w:rsidR="00567918">
        <w:t xml:space="preserve"> </w:t>
      </w:r>
      <w:r w:rsidR="00D7590D" w:rsidRPr="00D7590D">
        <w:t>Anita Čolaković, Petra Preradovića 4, 32282 Prkovci, OIB 70811562811</w:t>
      </w:r>
      <w:r w:rsidR="00D7590D">
        <w:t xml:space="preserve"> </w:t>
      </w:r>
      <w:r w:rsidR="00567918">
        <w:t xml:space="preserve">i to nekretnina upisana u zk.ul.br. </w:t>
      </w:r>
      <w:r w:rsidR="0051128F" w:rsidRPr="00747C20">
        <w:rPr>
          <w:color w:val="000000"/>
        </w:rPr>
        <w:t>4122 poduložak 65 k.o. Županja, kč.br. 2355/26, stambeno poslovna zgrada izgrađena u površini od 696 m</w:t>
      </w:r>
      <w:r w:rsidR="0051128F" w:rsidRPr="00747C20">
        <w:rPr>
          <w:color w:val="000000"/>
          <w:vertAlign w:val="superscript"/>
        </w:rPr>
        <w:t>2</w:t>
      </w:r>
      <w:r w:rsidR="0051128F" w:rsidRPr="00747C20">
        <w:rPr>
          <w:color w:val="000000"/>
        </w:rPr>
        <w:t xml:space="preserve"> i to: 54 ETAŽA 210/10000 – povezano s vlasništvom pomoćnog prostora P/2 D u podrumu, ulaz 2, ukupne površine 61,70 m</w:t>
      </w:r>
      <w:r w:rsidR="0051128F" w:rsidRPr="00747C20">
        <w:rPr>
          <w:color w:val="000000"/>
          <w:vertAlign w:val="superscript"/>
        </w:rPr>
        <w:t>2</w:t>
      </w:r>
      <w:r w:rsidR="0051128F" w:rsidRPr="00747C20">
        <w:rPr>
          <w:color w:val="000000"/>
        </w:rPr>
        <w:t>, u nacrtu označeno žutom bojom</w:t>
      </w:r>
      <w:r w:rsidR="00567918">
        <w:t>,</w:t>
      </w:r>
    </w:p>
    <w:p w:rsidRDefault="00161F46" w:rsidP="00567918" w:rsidR="00567918">
      <w:pPr>
        <w:pStyle w:val="Odlomakpopisa"/>
        <w:ind w:left="720"/>
        <w:jc w:val="both"/>
      </w:pPr>
      <w:r>
        <w:t>kao vlasništvo kupca</w:t>
      </w:r>
      <w:r w:rsidR="00567918">
        <w:t>.</w:t>
      </w:r>
    </w:p>
    <w:p w:rsidRDefault="00567918" w:rsidP="00567918" w:rsidR="00567918">
      <w:pPr>
        <w:jc w:val="both"/>
      </w:pPr>
    </w:p>
    <w:p w:rsidRDefault="00161F46" w:rsidP="00161F46" w:rsidR="00161F46">
      <w:pPr>
        <w:pStyle w:val="Odlomakpopisa"/>
        <w:numPr>
          <w:ilvl w:val="0"/>
          <w:numId w:val="1"/>
        </w:numPr>
        <w:jc w:val="both"/>
      </w:pPr>
      <w:r>
        <w:t>Općinskom sudu u Vukovaru zemljišno knjižni odjel Županja nalaže se prijenos prava vlasništva na nekretnini iz točke 1. ovoga zaključka, na kupca, kao i brisanje upisanih prava, tereta i zabilježbi i to:</w:t>
      </w:r>
    </w:p>
    <w:p w:rsidRDefault="00290946" w:rsidP="00290946" w:rsidR="00290946">
      <w:pPr>
        <w:pStyle w:val="Odlomakpopisa"/>
        <w:ind w:left="720"/>
        <w:jc w:val="both"/>
      </w:pPr>
    </w:p>
    <w:p w:rsidRDefault="00290946" w:rsidP="00290946" w:rsidR="00290946">
      <w:pPr>
        <w:pStyle w:val="Odlomakpopisa"/>
        <w:ind w:left="720"/>
        <w:jc w:val="both"/>
      </w:pPr>
      <w:r>
        <w:t>Na listu „B“ – Vlastovnica</w:t>
      </w:r>
    </w:p>
    <w:p w:rsidRDefault="00290946" w:rsidP="00290946" w:rsidR="00290946">
      <w:pPr>
        <w:pStyle w:val="Odlomakpopisa"/>
        <w:ind w:left="720"/>
        <w:jc w:val="both"/>
      </w:pP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 xml:space="preserve">54. Suvlasnički dio: 210/10000 ETAŽNO VLASNIŠTVO (E-54)  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 xml:space="preserve">1. povezano s vlasništvom pomoćnog prostora broj P/2 D u podrumu, ulaz 2, ukupne površine 61,70 m2, u nacrtu označeno žutom bojom  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 xml:space="preserve">VELIKI KRAJ D.O.O., OIB: 98522941405, ŽUPANJA ,F. KUHAČA 5   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 xml:space="preserve">  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>3.1 Zaprimljeno 09.03.2016. broj Z-907/16-3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 xml:space="preserve">Na temelju rješenja Trgovačkog suda u Osijeku, Posl. broj: 14 St-178/16-12 od 03.03.2016. godine, zabilježuje se otvaranje stečajnog postupka na nekretninama Veliki kraj d.o.o., Županja, F. Kuhača 5, OIB 98522941405, a na 54. Etaži: 210/10000 u A, u stečajnom postupku nad dužnikom Veliki kraj d.o.o. za građevinarstvo i trgovinu, Županja, Franje Kuhača 5, OIB 98522941405.  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 xml:space="preserve">  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>4.1 Zaprimljeno 09.06.2016. broj Z-2380/16-3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 xml:space="preserve">Na temelju rješenja Trgovačkog suda u Osijeku, Posl. broj: 14 St-178/16-25 od 07.06.2016. godine, zabilježuje se rješenje o prodaji nekretnina stečajnog dužnika u </w:t>
      </w:r>
      <w:r w:rsidRPr="00847145">
        <w:rPr>
          <w:rFonts w:eastAsiaTheme="minorHAnsi"/>
          <w:bCs/>
          <w:lang w:eastAsia="en-US"/>
        </w:rPr>
        <w:lastRenderedPageBreak/>
        <w:t xml:space="preserve">stečajnom postupku na nekretninama Veliki kraj d.o.o., Županja, F. Kuhača 5, OIB 98522941405, a na 54. Etaža: 210/10000 u A, u stečajnom postupku nad dužnikom Veliki kraj d.o.o. za građevinarstvo i trgovinu u stečaju, Županja, Franje Kuhača 5, MBS 030060879, OIB 98522941405.  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  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Na listu "</w:t>
      </w:r>
      <w:r w:rsidRPr="00847145">
        <w:rPr>
          <w:rFonts w:eastAsiaTheme="minorHAnsi"/>
          <w:bCs/>
          <w:lang w:eastAsia="en-US"/>
        </w:rPr>
        <w:t>C</w:t>
      </w:r>
      <w:r>
        <w:rPr>
          <w:rFonts w:eastAsiaTheme="minorHAnsi"/>
          <w:bCs/>
          <w:lang w:eastAsia="en-US"/>
        </w:rPr>
        <w:t xml:space="preserve">" -   </w:t>
      </w:r>
      <w:r w:rsidRPr="00847145">
        <w:rPr>
          <w:rFonts w:eastAsiaTheme="minorHAnsi"/>
          <w:bCs/>
          <w:lang w:eastAsia="en-US"/>
        </w:rPr>
        <w:t xml:space="preserve">Teretovnica 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 xml:space="preserve">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 xml:space="preserve">3. Na suvlasnički dio: 54 (210/10000)  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>3.1 Zaprimljeno 22.01.1997. Broj Z-226/1997</w:t>
      </w: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847145" w:rsidP="00847145" w:rsidR="00847145" w:rsidRPr="00847145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847145">
        <w:rPr>
          <w:rFonts w:eastAsiaTheme="minorHAnsi"/>
          <w:bCs/>
          <w:lang w:eastAsia="en-US"/>
        </w:rPr>
        <w:t xml:space="preserve">Na temelju sporazuma o osiguranju novčane tražbine od 22.01.1997. god., uknjižuje se pravo zaloga za glavnicu od 438.589,26 kn, na nekretnine upisane u A za korist: </w:t>
      </w:r>
    </w:p>
    <w:p w:rsidRDefault="00847145" w:rsidP="00847145" w:rsidR="00BF5A34" w:rsidRPr="00BF5A34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847145">
        <w:rPr>
          <w:rFonts w:eastAsiaTheme="minorHAnsi"/>
          <w:bCs/>
          <w:lang w:eastAsia="en-US"/>
        </w:rPr>
        <w:t>GRAD ŽUPANJA</w:t>
      </w:r>
      <w:r>
        <w:rPr>
          <w:rFonts w:eastAsiaTheme="minorHAnsi"/>
          <w:bCs/>
          <w:lang w:eastAsia="en-US"/>
        </w:rPr>
        <w:t>.</w:t>
      </w:r>
    </w:p>
    <w:p w:rsidRDefault="00567918" w:rsidP="00567918" w:rsidR="00567918">
      <w:pPr>
        <w:jc w:val="both"/>
      </w:pPr>
    </w:p>
    <w:p w:rsidRDefault="00567918" w:rsidP="006657D3" w:rsidR="00567918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t>Kupac je</w:t>
      </w:r>
      <w:r w:rsidR="00161F46">
        <w:t xml:space="preserve"> u cijelosti platio kupovninu u iznosu od </w:t>
      </w:r>
      <w:r w:rsidR="006657D3" w:rsidRPr="006657D3">
        <w:t xml:space="preserve">2.501,00 </w:t>
      </w:r>
      <w:r w:rsidR="00161F46">
        <w:t>kn</w:t>
      </w:r>
      <w:r w:rsidRPr="00161F46">
        <w:rPr>
          <w:rFonts w:eastAsia="Calibri"/>
          <w:lang w:eastAsia="en-US"/>
        </w:rPr>
        <w:t>.</w:t>
      </w:r>
    </w:p>
    <w:p w:rsidRDefault="00567918" w:rsidP="00567918" w:rsidR="00567918">
      <w:pPr>
        <w:jc w:val="both"/>
      </w:pPr>
    </w:p>
    <w:p w:rsidRDefault="00567918" w:rsidP="00567918" w:rsidR="00567918">
      <w:pPr>
        <w:jc w:val="both"/>
      </w:pPr>
    </w:p>
    <w:p w:rsidRDefault="00567918" w:rsidP="00567918" w:rsidR="00567918">
      <w:pPr>
        <w:jc w:val="center"/>
      </w:pPr>
      <w:r>
        <w:t>Obrazloženje</w:t>
      </w:r>
    </w:p>
    <w:p w:rsidRDefault="00567918" w:rsidP="00567918" w:rsidR="00567918">
      <w:pPr>
        <w:jc w:val="both"/>
      </w:pPr>
    </w:p>
    <w:p w:rsidRDefault="00567918" w:rsidP="00567918" w:rsidR="00567918">
      <w:pPr>
        <w:jc w:val="both"/>
      </w:pPr>
    </w:p>
    <w:p w:rsidRDefault="00161F46" w:rsidP="00161F46" w:rsidR="00161F46">
      <w:pPr>
        <w:jc w:val="both"/>
      </w:pPr>
      <w:r>
        <w:tab/>
      </w:r>
      <w:r w:rsidRPr="00071835">
        <w:t>Kako je rješenje ovoga suda broj 14 St-</w:t>
      </w:r>
      <w:r w:rsidR="00A22655">
        <w:t>178</w:t>
      </w:r>
      <w:r w:rsidRPr="00071835">
        <w:t>/1</w:t>
      </w:r>
      <w:r>
        <w:t>6</w:t>
      </w:r>
      <w:r w:rsidRPr="00071835">
        <w:t>-</w:t>
      </w:r>
      <w:r w:rsidR="006657D3">
        <w:t>13</w:t>
      </w:r>
      <w:r>
        <w:t>9</w:t>
      </w:r>
      <w:r w:rsidRPr="00071835">
        <w:t xml:space="preserve"> od </w:t>
      </w:r>
      <w:r w:rsidR="006657D3">
        <w:t>16</w:t>
      </w:r>
      <w:r w:rsidRPr="00071835">
        <w:t>.</w:t>
      </w:r>
      <w:r w:rsidR="006657D3">
        <w:t>1</w:t>
      </w:r>
      <w:r>
        <w:t>0</w:t>
      </w:r>
      <w:r w:rsidRPr="00071835">
        <w:t>.201</w:t>
      </w:r>
      <w:r w:rsidR="00A22655">
        <w:t>8</w:t>
      </w:r>
      <w:r w:rsidRPr="00071835">
        <w:t>. godine, kojim se dosuđuj</w:t>
      </w:r>
      <w:r>
        <w:t xml:space="preserve">e </w:t>
      </w:r>
      <w:r w:rsidRPr="00071835">
        <w:t>nekretnin</w:t>
      </w:r>
      <w:r>
        <w:t>a</w:t>
      </w:r>
      <w:r w:rsidRPr="00071835">
        <w:t xml:space="preserve"> iz t. 1. izreke ovoga zaključka kupc</w:t>
      </w:r>
      <w:r>
        <w:t>u</w:t>
      </w:r>
      <w:r w:rsidRPr="00071835">
        <w:t xml:space="preserve">, postalo pravomoćno dana </w:t>
      </w:r>
      <w:r w:rsidR="00A22655">
        <w:t>2</w:t>
      </w:r>
      <w:r w:rsidRPr="00071835">
        <w:t>.</w:t>
      </w:r>
      <w:r w:rsidR="006657D3">
        <w:t>11</w:t>
      </w:r>
      <w:r w:rsidRPr="00071835">
        <w:t>.201</w:t>
      </w:r>
      <w:r w:rsidR="00A22655">
        <w:t>8</w:t>
      </w:r>
      <w:r w:rsidRPr="00071835">
        <w:t xml:space="preserve">. godine, te kako </w:t>
      </w:r>
      <w:r>
        <w:t>je</w:t>
      </w:r>
      <w:r w:rsidRPr="00071835">
        <w:t xml:space="preserve"> kup</w:t>
      </w:r>
      <w:r>
        <w:t>a</w:t>
      </w:r>
      <w:r w:rsidRPr="00071835">
        <w:t xml:space="preserve">c </w:t>
      </w:r>
      <w:r>
        <w:t>u cijelosti uplatio kupovninu</w:t>
      </w:r>
      <w:r>
        <w:rPr>
          <w:bCs/>
        </w:rPr>
        <w:t xml:space="preserve"> FINI u iznosu od </w:t>
      </w:r>
      <w:r w:rsidR="006657D3" w:rsidRPr="006657D3">
        <w:t xml:space="preserve">2.501,00 </w:t>
      </w:r>
      <w:r>
        <w:rPr>
          <w:bCs/>
        </w:rPr>
        <w:t>kn, a FINA</w:t>
      </w:r>
      <w:r w:rsidRPr="00071835">
        <w:t xml:space="preserve"> </w:t>
      </w:r>
      <w:r>
        <w:t xml:space="preserve">dana </w:t>
      </w:r>
      <w:r w:rsidR="00A22655">
        <w:t>2</w:t>
      </w:r>
      <w:r w:rsidR="006657D3">
        <w:t>1</w:t>
      </w:r>
      <w:r>
        <w:t>.</w:t>
      </w:r>
      <w:r w:rsidR="006657D3">
        <w:t>11</w:t>
      </w:r>
      <w:r>
        <w:t>.201</w:t>
      </w:r>
      <w:r w:rsidR="00A22655">
        <w:t>8</w:t>
      </w:r>
      <w:r>
        <w:t xml:space="preserve">. ukupan iznos </w:t>
      </w:r>
      <w:r w:rsidR="002F41C0">
        <w:t xml:space="preserve">jamčevine </w:t>
      </w:r>
      <w:r w:rsidR="00941302">
        <w:t xml:space="preserve">(7.510,00 kn) </w:t>
      </w:r>
      <w:r>
        <w:t>doznačila ovome sudu</w:t>
      </w:r>
      <w:r w:rsidRPr="00071835">
        <w:t xml:space="preserve">, odlučeno je kao u izreci zaključka, </w:t>
      </w:r>
      <w:r w:rsidRPr="000B5269">
        <w:t xml:space="preserve">a temeljem čl. 108. st. 4. Ovršnog zakona i čl. </w:t>
      </w:r>
      <w:r w:rsidR="00290946">
        <w:t>247</w:t>
      </w:r>
      <w:r w:rsidRPr="00834CAD">
        <w:t>. Stečajnog zakona (NN 71/15</w:t>
      </w:r>
      <w:r w:rsidR="00290946">
        <w:t xml:space="preserve"> i 104/17</w:t>
      </w:r>
      <w:r w:rsidRPr="00834CAD">
        <w:t>)</w:t>
      </w:r>
      <w:r w:rsidRPr="00071835">
        <w:t>.</w:t>
      </w:r>
    </w:p>
    <w:p w:rsidRDefault="00567918" w:rsidP="00567918" w:rsidR="00567918">
      <w:pPr>
        <w:jc w:val="both"/>
      </w:pPr>
    </w:p>
    <w:p w:rsidRDefault="00567918" w:rsidP="00567918" w:rsidR="00567918">
      <w:pPr>
        <w:jc w:val="center"/>
      </w:pPr>
      <w:r>
        <w:t xml:space="preserve">U Osijeku </w:t>
      </w:r>
      <w:r w:rsidR="00A01D4F" w:rsidRPr="00A01D4F">
        <w:t xml:space="preserve">23. studenog </w:t>
      </w:r>
      <w:r w:rsidRPr="004E3675">
        <w:t>2018</w:t>
      </w:r>
      <w:r>
        <w:t>.</w:t>
      </w:r>
    </w:p>
    <w:p w:rsidRDefault="00567918" w:rsidP="00567918" w:rsidR="00567918">
      <w:pPr>
        <w:jc w:val="center"/>
      </w:pPr>
    </w:p>
    <w:p w:rsidRDefault="00567918" w:rsidP="00567918" w:rsidR="0056791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7590D" w:rsidP="00D7590D" w:rsidR="00567918">
      <w:pPr>
        <w:jc w:val="both"/>
      </w:pPr>
      <w:r>
        <w:t>Elizabeta Đeke</w:t>
      </w:r>
      <w:r w:rsidR="00D1032D">
        <w:t xml:space="preserve"> </w:t>
      </w:r>
      <w:r w:rsidR="00567918">
        <w:tab/>
      </w:r>
      <w:r w:rsidR="00567918">
        <w:tab/>
      </w:r>
      <w:r w:rsidR="00567918">
        <w:tab/>
      </w:r>
      <w:r w:rsidR="00567918">
        <w:tab/>
      </w:r>
      <w:r w:rsidR="00567918">
        <w:tab/>
        <w:t xml:space="preserve">      </w:t>
      </w:r>
      <w:r>
        <w:t xml:space="preserve">              mr. sc. Tihomir Kovačević</w:t>
      </w:r>
    </w:p>
    <w:p w:rsidRDefault="00567918" w:rsidP="00567918" w:rsidR="00567918">
      <w:pPr>
        <w:jc w:val="both"/>
      </w:pPr>
    </w:p>
    <w:p w:rsidRDefault="00567918" w:rsidP="00567918" w:rsidR="00567918">
      <w:pPr>
        <w:jc w:val="both"/>
      </w:pPr>
    </w:p>
    <w:p w:rsidRDefault="00567918" w:rsidP="00567918" w:rsidR="00567918">
      <w:pPr>
        <w:jc w:val="both"/>
      </w:pPr>
      <w:r>
        <w:t>POUKA O PRAVNOM LIJEKU:</w:t>
      </w:r>
    </w:p>
    <w:p w:rsidRDefault="00567918" w:rsidP="00567918" w:rsidR="00567918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7918" w:rsidP="00567918" w:rsidR="00567918">
      <w:pPr>
        <w:jc w:val="both"/>
      </w:pPr>
    </w:p>
    <w:p w:rsidRDefault="00D1032D" w:rsidP="00567918" w:rsidR="00D1032D">
      <w:pPr>
        <w:jc w:val="both"/>
      </w:pPr>
    </w:p>
    <w:p w:rsidRDefault="00567918" w:rsidP="00567918" w:rsidR="00567918">
      <w:pPr>
        <w:jc w:val="both"/>
      </w:pPr>
      <w:r>
        <w:t>D N A :</w:t>
      </w:r>
    </w:p>
    <w:p w:rsidRDefault="006657D3" w:rsidP="006657D3" w:rsidR="006657D3">
      <w:pPr>
        <w:pStyle w:val="Odlomakpopisa"/>
        <w:numPr>
          <w:ilvl w:val="0"/>
          <w:numId w:val="2"/>
        </w:numPr>
        <w:jc w:val="both"/>
      </w:pPr>
      <w:r>
        <w:t>stečajni upravitelj dr. sc. Ivo Mijoč</w:t>
      </w:r>
    </w:p>
    <w:p w:rsidRDefault="006657D3" w:rsidP="006657D3" w:rsidR="006657D3">
      <w:pPr>
        <w:pStyle w:val="Odlomakpopisa"/>
        <w:numPr>
          <w:ilvl w:val="0"/>
          <w:numId w:val="2"/>
        </w:numPr>
        <w:jc w:val="both"/>
      </w:pPr>
      <w:r>
        <w:t>Anita Čolaković, Petra Preradovića 4, 32282 Prkovci</w:t>
      </w:r>
    </w:p>
    <w:p w:rsidRDefault="006657D3" w:rsidP="006657D3" w:rsidR="006657D3">
      <w:pPr>
        <w:pStyle w:val="Odlomakpopisa"/>
        <w:numPr>
          <w:ilvl w:val="0"/>
          <w:numId w:val="2"/>
        </w:numPr>
        <w:jc w:val="both"/>
      </w:pPr>
      <w:r>
        <w:t>Velimir Erstić, Unska 20, 32000 Vukovar</w:t>
      </w:r>
    </w:p>
    <w:p w:rsidRDefault="006657D3" w:rsidP="006657D3" w:rsidR="006657D3">
      <w:pPr>
        <w:pStyle w:val="Odlomakpopisa"/>
        <w:numPr>
          <w:ilvl w:val="0"/>
          <w:numId w:val="2"/>
        </w:numPr>
        <w:jc w:val="both"/>
      </w:pPr>
      <w:r>
        <w:t>Igor Jurišić, Lozica 70, 20235 Lozica</w:t>
      </w:r>
    </w:p>
    <w:p w:rsidRDefault="006657D3" w:rsidP="006657D3" w:rsidR="006657D3">
      <w:pPr>
        <w:pStyle w:val="Odlomakpopisa"/>
        <w:numPr>
          <w:ilvl w:val="0"/>
          <w:numId w:val="2"/>
        </w:numPr>
        <w:jc w:val="both"/>
      </w:pPr>
      <w:r>
        <w:t>Ante Bašica, Kneza Brabimira 39, 20000 Dubrovnik</w:t>
      </w:r>
    </w:p>
    <w:p w:rsidRDefault="006657D3" w:rsidP="006657D3" w:rsidR="006657D3">
      <w:pPr>
        <w:pStyle w:val="Odlomakpopisa"/>
        <w:numPr>
          <w:ilvl w:val="0"/>
          <w:numId w:val="2"/>
        </w:numPr>
        <w:jc w:val="both"/>
      </w:pPr>
      <w:r>
        <w:t>Mateo-Teo Juradin, Grljevačka 28, 21311Podstrana-Grljevac</w:t>
      </w:r>
    </w:p>
    <w:p w:rsidRDefault="006657D3" w:rsidP="006657D3" w:rsidR="006657D3">
      <w:pPr>
        <w:pStyle w:val="Odlomakpopisa"/>
        <w:numPr>
          <w:ilvl w:val="0"/>
          <w:numId w:val="2"/>
        </w:numPr>
        <w:jc w:val="both"/>
      </w:pPr>
      <w:r>
        <w:t>Maja Buhin, Domahovo 59, 49214 Domahovo</w:t>
      </w:r>
    </w:p>
    <w:p w:rsidRDefault="006657D3" w:rsidP="006657D3" w:rsidR="006657D3">
      <w:pPr>
        <w:pStyle w:val="Odlomakpopisa"/>
        <w:numPr>
          <w:ilvl w:val="0"/>
          <w:numId w:val="2"/>
        </w:numPr>
        <w:jc w:val="both"/>
      </w:pPr>
      <w:r>
        <w:t xml:space="preserve">Općinski sud u Vukovaru zk odjel Županja </w:t>
      </w:r>
    </w:p>
    <w:p w:rsidRDefault="006657D3" w:rsidP="006657D3" w:rsidR="006657D3">
      <w:pPr>
        <w:pStyle w:val="Odlomakpopisa"/>
        <w:numPr>
          <w:ilvl w:val="0"/>
          <w:numId w:val="2"/>
        </w:numPr>
        <w:jc w:val="both"/>
      </w:pPr>
      <w:r>
        <w:t>Ministarstvo financija Porezna uprava Vukovar</w:t>
      </w:r>
    </w:p>
    <w:p w:rsidRDefault="00567918" w:rsidP="006657D3" w:rsidR="00567918">
      <w:pPr>
        <w:pStyle w:val="Odlomakpopisa"/>
        <w:numPr>
          <w:ilvl w:val="0"/>
          <w:numId w:val="2"/>
        </w:numPr>
        <w:jc w:val="both"/>
      </w:pPr>
      <w:r>
        <w:t xml:space="preserve">Financijska agencija radi objave na mrežnim stranicama </w:t>
      </w:r>
    </w:p>
    <w:p w:rsidRDefault="00567918" w:rsidP="0088534F" w:rsidR="00AA187C">
      <w:pPr>
        <w:pStyle w:val="Odlomakpopisa"/>
        <w:numPr>
          <w:ilvl w:val="0"/>
          <w:numId w:val="2"/>
        </w:numPr>
        <w:jc w:val="both"/>
      </w:pPr>
      <w:r>
        <w:t>mrežna stranica e-Oglasna ploča sudova</w:t>
      </w:r>
    </w:p>
    <w:sectPr w:rsidSect="000C5540" w:rsidR="00AA187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540" w:rsidP="000C5540" w:rsidR="000C5540">
      <w:r>
        <w:separator/>
      </w:r>
    </w:p>
  </w:endnote>
  <w:endnote w:id="0" w:type="continuationSeparator">
    <w:p w:rsidRDefault="000C5540" w:rsidP="000C5540" w:rsidR="000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540" w:rsidP="000C5540" w:rsidR="000C5540">
      <w:r>
        <w:separator/>
      </w:r>
    </w:p>
  </w:footnote>
  <w:footnote w:id="0" w:type="continuationSeparator">
    <w:p w:rsidRDefault="000C5540" w:rsidP="000C5540" w:rsidR="000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540" w:rsidR="000C5540">
    <w:pPr>
      <w:pStyle w:val="Zaglavlje"/>
    </w:pPr>
    <w:r>
      <w:tab/>
      <w:t>2</w:t>
    </w:r>
    <w:r>
      <w:tab/>
      <w:t>14 St-178/16-148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540" w:rsidR="000C5540">
    <w:pPr>
      <w:pStyle w:val="Zaglavlje"/>
      <w:jc w:val="center"/>
    </w:pPr>
  </w:p>
  <w:p w:rsidRDefault="000C5540" w:rsidR="000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DC3CB4"/>
    <w:multiLevelType w:val="hybridMultilevel"/>
    <w:tmpl w:val="A538CA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887CA8"/>
    <w:multiLevelType w:val="hybridMultilevel"/>
    <w:tmpl w:val="5FEE9C0A"/>
    <w:lvl w:tplc="FCFAC42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7918"/>
    <w:rsid w:val="00036530"/>
    <w:rsid w:val="000C5540"/>
    <w:rsid w:val="00161F46"/>
    <w:rsid w:val="00290946"/>
    <w:rsid w:val="002F41C0"/>
    <w:rsid w:val="0051128F"/>
    <w:rsid w:val="00567918"/>
    <w:rsid w:val="00642346"/>
    <w:rsid w:val="006657D3"/>
    <w:rsid w:val="00847145"/>
    <w:rsid w:val="0088534F"/>
    <w:rsid w:val="00941302"/>
    <w:rsid w:val="00A01D4F"/>
    <w:rsid w:val="00A22655"/>
    <w:rsid w:val="00AA187C"/>
    <w:rsid w:val="00BF5A34"/>
    <w:rsid w:val="00D1032D"/>
    <w:rsid w:val="00D7590D"/>
    <w:rsid w:val="00EA425F"/>
    <w:rsid w:val="00E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18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791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7918"/>
    <w:rPr>
      <w:rFonts w:cs="Times New Roman" w:eastAsia="Times New Roman"/>
      <w:b/>
      <w:bCs/>
      <w:szCs w:val="24"/>
      <w:lang w:eastAsia="hr-HR"/>
    </w:rPr>
  </w:style>
  <w:style w:styleId="Naglaeno" w:type="character">
    <w:name w:val="Strong"/>
    <w:qFormat/>
    <w:rsid w:val="0056791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67918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79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791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554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5540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6657D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2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2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25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25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18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791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7918"/>
    <w:rPr>
      <w:rFonts w:cs="Times New Roman" w:eastAsia="Times New Roman"/>
      <w:b/>
      <w:bCs/>
      <w:szCs w:val="24"/>
      <w:lang w:eastAsia="hr-HR"/>
    </w:rPr>
  </w:style>
  <w:style w:styleId="Naglaeno" w:type="character">
    <w:name w:val="Strong"/>
    <w:qFormat/>
    <w:rsid w:val="0056791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67918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79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791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554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5540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6657D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2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2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25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25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173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62189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22377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1627013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3798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2424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60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83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783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7531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33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10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83213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09061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5710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5932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784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133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755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 KRAJ društvo s ograničenom odgovornošću za građevinarstvo i trgovinu</izvorni_sadrzaj>
    <derivirana_varijabla naziv="DomainObject.Predmet.ProtustrankaFormated_1">  VELIKI KRAJ društvo s ograničenom odgovornošću za građevinarstvo i trgovinu</derivirana_varijabla>
  </DomainObject.Predmet.ProtustrankaFormated>
  <DomainObject.Predmet.ProtustrankaFormatedOIB>
    <izvorni_sadrzaj>  VELIKI KRAJ društvo s ograničenom odgovornošću za građevinarstvo i trgovinu, OIB 98522941405</izvorni_sadrzaj>
    <derivirana_varijabla naziv="DomainObject.Predmet.ProtustrankaFormatedOIB_1">  VELIKI KRAJ društvo s ograničenom odgovornošću za građevinarstvo i trgovinu, OIB 98522941405</derivirana_varijabla>
  </DomainObject.Predmet.ProtustrankaFormatedOIB>
  <DomainObject.Predmet.ProtustrankaFormatedWithAdress>
    <izvorni_sadrzaj> VELIKI KRAJ društvo s ograničenom odgovornošću za građevinarstvo i trgovinu, Franje Kuhača 5, 32270 Županja</izvorni_sadrzaj>
    <derivirana_varijabla naziv="DomainObject.Predmet.ProtustrankaFormatedWithAdress_1"> VELIKI KRAJ društvo s ograničenom odgovornošću za građevinarstvo i trgovinu, Franje Kuhača 5, 32270 Županja</derivirana_varijabla>
  </DomainObject.Predmet.ProtustrankaFormatedWithAdress>
  <DomainObject.Predmet.ProtustrankaFormatedWithAdressOIB>
    <izvorni_sadrzaj> VELIKI KRAJ društvo s ograničenom odgovornošću za građevinarstvo i trgovinu, OIB 98522941405, Franje Kuhača 5, 32270 Županja</izvorni_sadrzaj>
    <derivirana_varijabla naziv="DomainObject.Predmet.ProtustrankaFormatedWithAdressOIB_1"> VELIKI KRAJ društvo s ograničenom odgovornošću za građevinarstvo i trgovinu, OIB 98522941405, Franje Kuhača 5, 32270 Županja</derivirana_varijabla>
  </DomainObject.Predmet.ProtustrankaFormatedWithAdressOIB>
  <DomainObject.Predmet.ProtustrankaWithAdress>
    <izvorni_sadrzaj>VELIKI KRAJ društvo s ograničenom odgovornošću za građevinarstvo i trgovinu Franje Kuhača 5, 32270 Županja</izvorni_sadrzaj>
    <derivirana_varijabla naziv="DomainObject.Predmet.ProtustrankaWithAdress_1">VELIKI KRAJ društvo s ograničenom odgovornošću za građevinarstvo i trgovinu Franje Kuhača 5, 32270 Županja</derivirana_varijabla>
  </DomainObject.Predmet.ProtustrankaWithAdress>
  <DomainObject.Predmet.ProtustrankaWithAdressOIB>
    <izvorni_sadrzaj>VELIKI KRAJ društvo s ograničenom odgovornošću za građevinarstvo i trgovinu, OIB 98522941405, Franje Kuhača 5, 32270 Županja</izvorni_sadrzaj>
    <derivirana_varijabla naziv="DomainObject.Predmet.ProtustrankaWithAdressOIB_1">VELIKI KRAJ društvo s ograničenom odgovornošću za građevinarstvo i trgovinu, OIB 98522941405, Franje Kuhača 5, 32270 Županja</derivirana_varijabla>
  </DomainObject.Predmet.ProtustrankaWithAdressOIB>
  <DomainObject.Predmet.ProtustrankaNazivFormated>
    <izvorni_sadrzaj>VELIKI KRAJ društvo s ograničenom odgovornošću za građevinarstvo i trgovinu</izvorni_sadrzaj>
    <derivirana_varijabla naziv="DomainObject.Predmet.ProtustrankaNazivFormated_1">VELIKI KRAJ društvo s ograničenom odgovornošću za građevinarstvo i trgovinu</derivirana_varijabla>
  </DomainObject.Predmet.ProtustrankaNazivFormated>
  <DomainObject.Predmet.ProtustrankaNazivFormatedOIB>
    <izvorni_sadrzaj>VELIKI KRAJ društvo s ograničenom odgovornošću za građevinarstvo i trgovinu, OIB 98522941405</izvorni_sadrzaj>
    <derivirana_varijabla naziv="DomainObject.Predmet.ProtustrankaNazivFormatedOIB_1">VELIKI KRAJ društvo s ograničenom odgovornošću za građevinarstvo i trgovinu, OIB 98522941405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VELIKI KRAJ društvo s ograničenom odgovornošću za građevinarstvo i trgovinu</item>
    </izvorni_sadrzaj>
    <derivirana_varijabla naziv="DomainObject.Predmet.ProtuStrankaListFormated_1">
      <item>VELIKI KRAJ društvo s ograničenom odgovornošću za građevinarstvo i trgovinu</item>
    </derivirana_varijabla>
  </DomainObject.Predmet.ProtuStrankaListFormated>
  <DomainObject.Predmet.ProtuStrankaListFormatedOIB>
    <izvorni_sadrzaj>
      <item>VELIKI KRAJ društvo s ograničenom odgovornošću za građevinarstvo i trgovinu, OIB 98522941405</item>
    </izvorni_sadrzaj>
    <derivirana_varijabla naziv="DomainObject.Predmet.ProtuStrankaListFormatedOIB_1">
      <item>VELIKI KRAJ društvo s ograničenom odgovornošću za građevinarstvo i trgovinu, OIB 98522941405</item>
    </derivirana_varijabla>
  </DomainObject.Predmet.ProtuStrankaListFormatedOIB>
  <DomainObject.Predmet.ProtuStrankaListFormatedWithAdress>
    <izvorni_sadrzaj>
      <item>VELIKI KRAJ društvo s ograničenom odgovornošću za građevinarstvo i trgovinu, Franje Kuhača 5, 32270 Županja</item>
    </izvorni_sadrzaj>
    <derivirana_varijabla naziv="DomainObject.Predmet.ProtuStrankaListFormatedWithAdress_1">
      <item>VELIKI KRAJ društvo s ograničenom odgovornošću za građevinarstvo i trgovinu, Franje Kuhača 5, 32270 Županja</item>
    </derivirana_varijabla>
  </DomainObject.Predmet.ProtuStrankaListFormatedWithAdress>
  <DomainObject.Predmet.ProtuStrankaListFormatedWithAdressOIB>
    <izvorni_sadrzaj>
      <item>VELIKI KRAJ društvo s ograničenom odgovornošću za građevinarstvo i trgovinu, OIB 98522941405, Franje Kuhača 5, 32270 Županja</item>
    </izvorni_sadrzaj>
    <derivirana_varijabla naziv="DomainObject.Predmet.ProtuStrankaListFormatedWithAdressOIB_1">
      <item>VELIKI KRAJ društvo s ograničenom odgovornošću za građevinarstvo i trgovinu, OIB 98522941405, Franje Kuhača 5, 32270 Županja</item>
    </derivirana_varijabla>
  </DomainObject.Predmet.ProtuStrankaListFormatedWithAdressOIB>
  <DomainObject.Predmet.ProtuStrankaListNazivFormated>
    <izvorni_sadrzaj>
      <item>VELIKI KRAJ društvo s ograničenom odgovornošću za građevinarstvo i trgovinu</item>
    </izvorni_sadrzaj>
    <derivirana_varijabla naziv="DomainObject.Predmet.ProtuStrankaListNazivFormated_1">
      <item>VELIKI KRAJ društvo s ograničenom odgovornošću za građevinarstvo i trgovinu</item>
    </derivirana_varijabla>
  </DomainObject.Predmet.ProtuStrankaListNazivFormated>
  <DomainObject.Predmet.ProtuStrankaListNazivFormatedOIB>
    <izvorni_sadrzaj>
      <item>VELIKI KRAJ društvo s ograničenom odgovornošću za građevinarstvo i trgovinu, OIB 98522941405</item>
    </izvorni_sadrzaj>
    <derivirana_varijabla naziv="DomainObject.Predmet.ProtuStrankaListNazivFormatedOIB_1">
      <item>VELIKI KRAJ društvo s ograničenom odgovornošću za građevinarstvo i trgovinu, OIB 98522941405</item>
    </derivirana_varijabla>
  </DomainObject.Predmet.ProtuStrankaListNazivFormatedOIB>
  <DomainObject.Predmet.OstaliListFormated>
    <izvorni_sadrzaj>
      <item>Ivo Mijoč</item>
      <item>ŽDO GUO Vukovar</item>
      <item>IMETAK PLASMAN d.o.o.</item>
      <item>GRAD ŽUPANJA</item>
    </izvorni_sadrzaj>
    <derivirana_varijabla naziv="DomainObject.Predmet.OstaliListFormated_1">
      <item>Ivo Mijoč</item>
      <item>ŽDO GUO Vukovar</item>
      <item>IMETAK PLASMAN d.o.o.</item>
      <item>GRAD ŽUPANJA</item>
    </derivirana_varijabla>
  </DomainObject.Predmet.OstaliListFormated>
  <DomainObject.Predmet.OstaliListFormatedOIB>
    <izvorni_sadrzaj>
      <item>Ivo Mijoč, OIB 15425129018</item>
      <item>ŽDO GUO Vukovar</item>
      <item>IMETAK PLASMAN d.o.o., OIB 93364702620</item>
      <item>GRAD ŽUPANJA, OIB 60952110793</item>
    </izvorni_sadrzaj>
    <derivirana_varijabla naziv="DomainObject.Predmet.OstaliListFormatedOIB_1">
      <item>Ivo Mijoč, OIB 15425129018</item>
      <item>ŽDO GUO Vukovar</item>
      <item>IMETAK PLASMAN d.o.o., OIB 93364702620</item>
      <item>GRAD ŽUPANJA, OIB 60952110793</item>
    </derivirana_varijabla>
  </DomainObject.Predmet.OstaliListFormatedOIB>
  <DomainObject.Predmet.OstaliListFormatedWithAdress>
    <izvorni_sadrzaj>
      <item>Ivo Mijoč, Andrije Hebranga 73, 31000 Osijek</item>
      <item>ŽDO GUO Vukovar</item>
      <item>IMETAK PLASMAN d.o.o., J.J. Strossmayera 7, 32270 Županja</item>
      <item>GRAD ŽUPANJA, J.J. Strossmayera 1, 32270 Županja</item>
    </izvorni_sadrzaj>
    <derivirana_varijabla naziv="DomainObject.Predmet.OstaliListFormatedWithAdress_1">
      <item>Ivo Mijoč, Andrije Hebranga 73, 31000 Osijek</item>
      <item>ŽDO GUO Vukovar</item>
      <item>IMETAK PLASMAN d.o.o., J.J. Strossmayera 7, 32270 Županja</item>
      <item>GRAD ŽUPANJA, J.J. Strossmayera 1, 32270 Županja</item>
    </derivirana_varijabla>
  </DomainObject.Predmet.OstaliListFormatedWithAdress>
  <DomainObject.Predmet.OstaliListFormatedWithAdressOIB>
    <izvorni_sadrzaj>
      <item>Ivo Mijoč, OIB 15425129018, Andrije Hebranga 73, 31000 Osijek</item>
      <item>ŽDO GUO Vukovar</item>
      <item>IMETAK PLASMAN d.o.o., OIB 93364702620, J.J. Strossmayera 7, 32270 Županja</item>
      <item>GRAD ŽUPANJA, OIB 60952110793, J.J. Strossmayera 1, 32270 Županja</item>
    </izvorni_sadrzaj>
    <derivirana_varijabla naziv="DomainObject.Predmet.OstaliListFormatedWithAdressOIB_1">
      <item>Ivo Mijoč, OIB 15425129018, Andrije Hebranga 73, 31000 Osijek</item>
      <item>ŽDO GUO Vukovar</item>
      <item>IMETAK PLASMAN d.o.o., OIB 93364702620, J.J. Strossmayera 7, 32270 Županja</item>
      <item>GRAD ŽUPANJA, OIB 60952110793, J.J. Strossmayera 1, 32270 Županja</item>
    </derivirana_varijabla>
  </DomainObject.Predmet.OstaliListFormatedWithAdressOIB>
  <DomainObject.Predmet.OstaliListNazivFormated>
    <izvorni_sadrzaj>
      <item>Ivo Mijoč</item>
      <item>ŽDO GUO Vukovar</item>
      <item>IMETAK PLASMAN d.o.o.</item>
      <item>GRAD ŽUPANJA</item>
    </izvorni_sadrzaj>
    <derivirana_varijabla naziv="DomainObject.Predmet.OstaliListNazivFormated_1">
      <item>Ivo Mijoč</item>
      <item>ŽDO GUO Vukovar</item>
      <item>IMETAK PLASMAN d.o.o.</item>
      <item>GRAD ŽUPANJA</item>
    </derivirana_varijabla>
  </DomainObject.Predmet.OstaliListNazivFormated>
  <DomainObject.Predmet.OstaliListNazivFormatedOIB>
    <izvorni_sadrzaj>
      <item>Ivo Mijoč, OIB 15425129018</item>
      <item>ŽDO GUO Vukovar</item>
      <item>IMETAK PLASMAN d.o.o., OIB 93364702620</item>
      <item>GRAD ŽUPANJA, OIB 60952110793</item>
    </izvorni_sadrzaj>
    <derivirana_varijabla naziv="DomainObject.Predmet.OstaliListNazivFormatedOIB_1">
      <item>Ivo Mijoč, OIB 15425129018</item>
      <item>ŽDO GUO Vukovar</item>
      <item>IMETAK PLASMAN d.o.o., OIB 93364702620</item>
      <item>GRAD ŽUPANJA, OIB 60952110793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VELIKI KRAJ društvo s ograničenom odgovornošću za građevinarstvo i trgovinu</izvorni_sadrzaj>
    <derivirana_varijabla naziv="DomainObject.Predmet.ProtustrankaIDrugi_1">VELIKI KRAJ društvo s ograničenom odgovornošću za građevinarstvo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VELIKI KRAJ društvo s ograničenom odgovornošću za građevinarstvo i trgovinu, OIB 98522941405, Franje Kuhača 5, 32270 Županja</izvorni_sadrzaj>
    <derivirana_varijabla naziv="DomainObject.Predmet.ProtustrankaIDrugiAdressOIB_1">VELIKI KRAJ društvo s ograničenom odgovornošću za građevinarstvo i trgovinu, OIB 98522941405, Franje Kuhača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KRAJ društvo s ograničenom odgovornošću za građevinarstvo i trgovinu</item>
      <item>RH MF POREZNA UPRAVA VUKOVAR</item>
      <item>Ivo Mijoč</item>
      <item>ŽDO GUO Vukovar</item>
      <item>IMETAK PLASMAN d.o.o.</item>
      <item>GRAD ŽUPANJA</item>
    </izvorni_sadrzaj>
    <derivirana_varijabla naziv="DomainObject.Predmet.SudioniciListNaziv_1">
      <item>VELIKI KRAJ društvo s ograničenom odgovornošću za građevinarstvo i trgovinu</item>
      <item>RH MF POREZNA UPRAVA VUKOVAR</item>
      <item>Ivo Mijoč</item>
      <item>ŽDO GUO Vukovar</item>
      <item>IMETAK PLASMAN d.o.o.</item>
      <item>GRAD ŽUPANJA</item>
    </derivirana_varijabla>
  </DomainObject.Predmet.SudioniciListNaziv>
  <DomainObject.Predmet.SudioniciListAdressOIB>
    <izvorni_sadrzaj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  <item>IMETAK PLASMAN d.o.o., OIB 93364702620, J.J. Strossmayera 7,32270 Županja</item>
      <item>GRAD ŽUPANJA, OIB 60952110793, J.J. Strossmayera 1,32270 Županja</item>
    </izvorni_sadrzaj>
    <derivirana_varijabla naziv="DomainObject.Predmet.SudioniciListAdressOIB_1"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  <item>IMETAK PLASMAN d.o.o., OIB 93364702620, J.J. Strossmayera 7,32270 Županja</item>
      <item>GRAD ŽUPANJA, OIB 60952110793, J.J. Strossmayera 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98522941405</item>
      <item>, OIB 18683136487</item>
      <item>, OIB 15425129018</item>
      <item>, OIB null</item>
      <item>, OIB 93364702620</item>
      <item>, OIB 60952110793</item>
    </izvorni_sadrzaj>
    <derivirana_varijabla naziv="DomainObject.Predmet.SudioniciListNazivOIB_1">
      <item>, OIB 98522941405</item>
      <item>, OIB 18683136487</item>
      <item>, OIB 15425129018</item>
      <item>, OIB null</item>
      <item>, OIB 93364702620</item>
      <item>, OIB 60952110793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2016.</izvorni_sadrzaj>
    <derivirana_varijabla naziv="DomainObject.Predmet.DatumZadnjeOdrzaneSudskeRadnje_1">18. listopada 2016.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St-178/2016-140</izvorni_sadrzaj>
    <derivirana_varijabla naziv="DomainObject.PredzadnjaOdlukaIzPredmeta.Oznaka_1">St-178/2016-140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3202</properties:Characters>
  <properties:Lines>97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2018-11-23T07:13:00Z</dcterms:created>
  <dc:creator>Tihomir Kovačević</dc:creator>
  <cp:lastModifiedBy>Elizabeta Đeke</cp:lastModifiedBy>
  <cp:lastPrinted>2018-11-23T07:40:00Z</cp:lastPrinted>
  <dcterms:modified xmlns:xsi="http://www.w3.org/2001/XMLSchema-instance" xsi:type="dcterms:W3CDTF">2018-11-23T07:51:00Z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nekretnina 23.11..docx)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