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95f2" w14:paraId="9f095f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72739" w:rsidR="008B157B" w:rsidRPr="00564E07">
      <w:pPr>
        <w:pStyle w:val="Naslov1"/>
        <w:spacing w:after="220" w:before="50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972739">
        <w:rPr>
          <w:lang w:val="hr-HR"/>
        </w:rPr>
        <w:t>LETERA d.o.o., OIB: 19368033614, Split, Narodni trg 9</w:t>
      </w:r>
      <w:r w:rsidR="00246878" w:rsidRPr="00246878">
        <w:rPr>
          <w:lang w:val="hr-HR"/>
        </w:rPr>
        <w:t xml:space="preserve">, </w:t>
      </w:r>
      <w:r w:rsidR="00D36C4D" w:rsidRPr="00D36C4D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72739" w:rsidRPr="00972739">
        <w:rPr>
          <w:rFonts w:cs="Times New Roman" w:eastAsia="Times New Roman"/>
          <w:szCs w:val="24"/>
          <w:lang w:eastAsia="hr-HR"/>
        </w:rPr>
        <w:t>LETERA d.o.o., OIB: 19368033614, Split, Narodni trg 9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23. studenog 2017. </w:t>
      </w:r>
      <w:r w:rsidRPr="00564E07">
        <w:t>u</w:t>
      </w:r>
      <w:r>
        <w:t xml:space="preserve"> </w:t>
      </w:r>
      <w:r w:rsidR="00542BD8">
        <w:t>0</w:t>
      </w:r>
      <w:r w:rsidR="00972739">
        <w:t>9</w:t>
      </w:r>
      <w:r w:rsidR="00622DF9">
        <w:t>:</w:t>
      </w:r>
      <w:r w:rsidR="00972739">
        <w:t>0</w:t>
      </w:r>
      <w:r w:rsidR="00E011C0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92273" w:rsidR="00E011C0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</w:t>
      </w:r>
      <w:r w:rsidR="00E011C0">
        <w:rPr>
          <w:rFonts w:cs="Times New Roman" w:eastAsia="Times New Roman"/>
          <w:szCs w:val="24"/>
          <w:lang w:eastAsia="hr-HR"/>
        </w:rPr>
        <w:t>ci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972739">
        <w:rPr>
          <w:rFonts w:cs="Times New Roman" w:eastAsia="Times New Roman"/>
          <w:szCs w:val="24"/>
          <w:lang w:eastAsia="hr-HR"/>
        </w:rPr>
        <w:t>Mirjam Rako iz Splita, Kranjčevićeva 31 i Andrija Rako iz Podstrane, Cesta don Petra Cara 123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E011C0">
        <w:t>cima</w:t>
      </w:r>
      <w:r w:rsidR="005A35A0" w:rsidRPr="00564E07">
        <w:t xml:space="preserve"> po zakonu </w:t>
      </w:r>
      <w:r w:rsidR="00592273">
        <w:t xml:space="preserve">dužnika </w:t>
      </w:r>
      <w:r w:rsidR="00972739">
        <w:t>Mirjam Rako i Andriji Rako</w:t>
      </w:r>
      <w:r w:rsidR="005A35A0" w:rsidRPr="00564E07">
        <w:t xml:space="preserve"> da u roku od osam (8) dana, pozivom na gornji poslovni broj spisa, dostav</w:t>
      </w:r>
      <w:r w:rsidR="00E011C0">
        <w:t>e</w:t>
      </w:r>
      <w:r w:rsidR="005A35A0" w:rsidRPr="00564E07">
        <w:t xml:space="preserve">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lastRenderedPageBreak/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>Upozorava</w:t>
      </w:r>
      <w:r w:rsidR="00E011C0">
        <w:t>ju se osobe</w:t>
      </w:r>
      <w:r>
        <w:t xml:space="preserve"> </w:t>
      </w:r>
      <w:r w:rsidRPr="00564E07">
        <w:t>ovlašten</w:t>
      </w:r>
      <w:r w:rsidR="00E011C0">
        <w:t>e</w:t>
      </w:r>
      <w:r w:rsidRPr="00564E07">
        <w:t xml:space="preserve"> za zastupanje dužnika da </w:t>
      </w:r>
      <w:r w:rsidR="00E011C0">
        <w:t>su dužni</w:t>
      </w:r>
      <w:r w:rsidRPr="00564E07">
        <w:t xml:space="preserve"> dati sudu sve potrebne podatke koji se odnose na ovaj postupak te da se za davanje neistinitog ili  nepotpunog popisa imovine ili obveza odgovara</w:t>
      </w:r>
      <w:r w:rsidR="00E011C0">
        <w:t>ju</w:t>
      </w:r>
      <w:r w:rsidRPr="00564E07">
        <w:t xml:space="preserve">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972739">
        <w:rPr>
          <w:szCs w:val="24"/>
        </w:rPr>
        <w:t>25. srpnja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972739" w:rsidRPr="00972739">
        <w:t>LETERA d.o.o., OIB: 19368033614, Split, Narodni trg 9</w:t>
      </w:r>
      <w:r w:rsidR="00E011C0">
        <w:t>.</w:t>
      </w:r>
    </w:p>
    <w:p w:rsidRDefault="00756350" w:rsidP="00972739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 xml:space="preserve">U prijedlogu se navodi da dužnik na </w:t>
      </w:r>
      <w:r w:rsidR="00972739">
        <w:rPr>
          <w:szCs w:val="24"/>
        </w:rPr>
        <w:t>21. srpnja</w:t>
      </w:r>
      <w:r w:rsidR="00592273">
        <w:rPr>
          <w:szCs w:val="24"/>
        </w:rPr>
        <w:t xml:space="preserve"> 2017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972739">
        <w:rPr>
          <w:szCs w:val="24"/>
        </w:rPr>
        <w:t>26.793,23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 xml:space="preserve">rovinsko osiguranje dužnik ima </w:t>
      </w:r>
      <w:r w:rsidR="00E011C0">
        <w:rPr>
          <w:szCs w:val="24"/>
        </w:rPr>
        <w:t>2 zaposlena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972739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972739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972739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972739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D36C4D" w:rsidRPr="00D36C4D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CD7DC7">
        <w:t>,v.r.</w:t>
      </w:r>
    </w:p>
    <w:p w:rsidRDefault="00CD7DC7" w:rsidP="0071700F" w:rsidR="00CD7DC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CD7DC7" w:rsidP="0071700F" w:rsidR="00CD7DC7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CD7DC7" w:rsidP="00756350" w:rsidR="00CD7DC7" w:rsidRPr="00564E07">
      <w:pPr>
        <w:ind w:left="6372"/>
        <w:jc w:val="center"/>
      </w:pP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DC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72739">
      <w:t>780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972739">
      <w:t>780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2739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CD7DC7"/>
    <w:rsid w:val="00D07B95"/>
    <w:rsid w:val="00D36C4D"/>
    <w:rsid w:val="00DD0D50"/>
    <w:rsid w:val="00DE5984"/>
    <w:rsid w:val="00E011C0"/>
    <w:rsid w:val="00E26289"/>
    <w:rsid w:val="00E34EC7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CD7DC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CD7DC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St-780/2017</izvorni_sadrzaj>
    <derivirana_varijabla naziv="DomainObject.Predmet.OznakaBroj_1">St-780/2017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LETERA društvo s ograničenom odgovornošću za usluge i trgovinu</izvorni_sadrzaj>
    <derivirana_varijabla naziv="DomainObject.Predmet.ProtustrankaFormated_1">  LETERA društvo s ograničenom odgovornošću za usluge i trgovinu</derivirana_varijabla>
  </DomainObject.Predmet.ProtustrankaFormated>
  <DomainObject.Predmet.ProtustrankaFormatedOIB>
    <izvorni_sadrzaj>  LETERA društvo s ograničenom odgovornošću za usluge i trgovinu, OIB 19368033614</izvorni_sadrzaj>
    <derivirana_varijabla naziv="DomainObject.Predmet.ProtustrankaFormatedOIB_1">  LETERA društvo s ograničenom odgovornošću za usluge i trgovinu, OIB 19368033614</derivirana_varijabla>
  </DomainObject.Predmet.ProtustrankaFormatedOIB>
  <DomainObject.Predmet.ProtustrankaFormatedWithAdress>
    <izvorni_sadrzaj> LETERA društvo s ograničenom odgovornošću za usluge i trgovinu, Narodni trg 9, 21000 Split</izvorni_sadrzaj>
    <derivirana_varijabla naziv="DomainObject.Predmet.ProtustrankaFormatedWithAdress_1"> LETERA društvo s ograničenom odgovornošću za usluge i trgovinu, Narodni trg 9, 21000 Split</derivirana_varijabla>
  </DomainObject.Predmet.ProtustrankaFormatedWithAdress>
  <DomainObject.Predmet.ProtustrankaFormatedWithAdressOIB>
    <izvorni_sadrzaj> LETERA društvo s ograničenom odgovornošću za usluge i trgovinu, OIB 19368033614, Narodni trg 9, 21000 Split</izvorni_sadrzaj>
    <derivirana_varijabla naziv="DomainObject.Predmet.ProtustrankaFormatedWithAdressOIB_1"> LETERA društvo s ograničenom odgovornošću za usluge i trgovinu, OIB 19368033614, Narodni trg 9, 21000 Split</derivirana_varijabla>
  </DomainObject.Predmet.ProtustrankaFormatedWithAdressOIB>
  <DomainObject.Predmet.ProtustrankaWithAdress>
    <izvorni_sadrzaj>LETERA društvo s ograničenom odgovornošću za usluge i trgovinu Narodni trg 9, 21000 Split</izvorni_sadrzaj>
    <derivirana_varijabla naziv="DomainObject.Predmet.ProtustrankaWithAdress_1">LETERA društvo s ograničenom odgovornošću za usluge i trgovinu Narodni trg 9, 21000 Split</derivirana_varijabla>
  </DomainObject.Predmet.ProtustrankaWithAdress>
  <DomainObject.Predmet.ProtustrankaWithAdressOIB>
    <izvorni_sadrzaj>LETERA društvo s ograničenom odgovornošću za usluge i trgovinu, OIB 19368033614, Narodni trg 9, 21000 Split</izvorni_sadrzaj>
    <derivirana_varijabla naziv="DomainObject.Predmet.ProtustrankaWithAdressOIB_1">LETERA društvo s ograničenom odgovornošću za usluge i trgovinu, OIB 19368033614, Narodni trg 9, 21000 Split</derivirana_varijabla>
  </DomainObject.Predmet.ProtustrankaWithAdressOIB>
  <DomainObject.Predmet.ProtustrankaNazivFormated>
    <izvorni_sadrzaj>LETERA društvo s ograničenom odgovornošću za usluge i trgovinu</izvorni_sadrzaj>
    <derivirana_varijabla naziv="DomainObject.Predmet.ProtustrankaNazivFormated_1">LETERA društvo s ograničenom odgovornošću za usluge i trgovinu</derivirana_varijabla>
  </DomainObject.Predmet.ProtustrankaNazivFormated>
  <DomainObject.Predmet.ProtustrankaNazivFormatedOIB>
    <izvorni_sadrzaj>LETERA društvo s ograničenom odgovornošću za usluge i trgovinu, OIB 19368033614</izvorni_sadrzaj>
    <derivirana_varijabla naziv="DomainObject.Predmet.ProtustrankaNazivFormatedOIB_1">LETERA društvo s ograničenom odgovornošću za usluge i trgovinu, OIB 19368033614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26793.23</izvorni_sadrzaj>
    <derivirana_varijabla naziv="DomainObject.Predmet.TrenutnaVrijednost_1">26793.23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LETERA društvo s ograničenom odgovornošću za usluge i trgovinu</item>
    </izvorni_sadrzaj>
    <derivirana_varijabla naziv="DomainObject.Predmet.ProtuStrankaListFormated_1">
      <item>LETERA društvo s ograničenom odgovornošću za usluge i trgovinu</item>
    </derivirana_varijabla>
  </DomainObject.Predmet.ProtuStrankaListFormated>
  <DomainObject.Predmet.ProtuStrankaListFormatedOIB>
    <izvorni_sadrzaj>
      <item>LETERA društvo s ograničenom odgovornošću za usluge i trgovinu, OIB 19368033614</item>
    </izvorni_sadrzaj>
    <derivirana_varijabla naziv="DomainObject.Predmet.ProtuStrankaListFormatedOIB_1">
      <item>LETERA društvo s ograničenom odgovornošću za usluge i trgovinu, OIB 19368033614</item>
    </derivirana_varijabla>
  </DomainObject.Predmet.ProtuStrankaListFormatedOIB>
  <DomainObject.Predmet.ProtuStrankaListFormatedWithAdress>
    <izvorni_sadrzaj>
      <item>LETERA društvo s ograničenom odgovornošću za usluge i trgovinu, Narodni trg 9, 21000 Split</item>
    </izvorni_sadrzaj>
    <derivirana_varijabla naziv="DomainObject.Predmet.ProtuStrankaListFormatedWithAdress_1">
      <item>LETERA društvo s ograničenom odgovornošću za usluge i trgovinu, Narodni trg 9, 21000 Split</item>
    </derivirana_varijabla>
  </DomainObject.Predmet.ProtuStrankaListFormatedWithAdress>
  <DomainObject.Predmet.ProtuStrankaListFormatedWithAdressOIB>
    <izvorni_sadrzaj>
      <item>LETERA društvo s ograničenom odgovornošću za usluge i trgovinu, OIB 19368033614, Narodni trg 9, 21000 Split</item>
    </izvorni_sadrzaj>
    <derivirana_varijabla naziv="DomainObject.Predmet.ProtuStrankaListFormatedWithAdressOIB_1">
      <item>LETERA društvo s ograničenom odgovornošću za usluge i trgovinu, OIB 19368033614, Narodni trg 9, 21000 Split</item>
    </derivirana_varijabla>
  </DomainObject.Predmet.ProtuStrankaListFormatedWithAdressOIB>
  <DomainObject.Predmet.ProtuStrankaListNazivFormated>
    <izvorni_sadrzaj>
      <item>LETERA društvo s ograničenom odgovornošću za usluge i trgovinu</item>
    </izvorni_sadrzaj>
    <derivirana_varijabla naziv="DomainObject.Predmet.ProtuStrankaListNazivFormated_1">
      <item>LETERA društvo s ograničenom odgovornošću za usluge i trgovinu</item>
    </derivirana_varijabla>
  </DomainObject.Predmet.ProtuStrankaListNazivFormated>
  <DomainObject.Predmet.ProtuStrankaListNazivFormatedOIB>
    <izvorni_sadrzaj>
      <item>LETERA društvo s ograničenom odgovornošću za usluge i trgovinu, OIB 19368033614</item>
    </izvorni_sadrzaj>
    <derivirana_varijabla naziv="DomainObject.Predmet.ProtuStrankaListNazivFormatedOIB_1">
      <item>LETERA društvo s ograničenom odgovornošću za usluge i trgovinu, OIB 19368033614</item>
    </derivirana_varijabla>
  </DomainObject.Predmet.ProtuStrankaListNazivFormatedOIB>
  <DomainObject.Predmet.OstaliListFormated>
    <izvorni_sadrzaj>
      <item>Mirjam Rako</item>
      <item>Andrija Rako</item>
    </izvorni_sadrzaj>
    <derivirana_varijabla naziv="DomainObject.Predmet.OstaliListFormated_1">
      <item>Mirjam Rako</item>
      <item>Andrija Rako</item>
    </derivirana_varijabla>
  </DomainObject.Predmet.OstaliListFormated>
  <DomainObject.Predmet.OstaliListFormatedOIB>
    <izvorni_sadrzaj>
      <item>Mirjam Rako, OIB 21053716134</item>
      <item>Andrija Rako, OIB 25540612494</item>
    </izvorni_sadrzaj>
    <derivirana_varijabla naziv="DomainObject.Predmet.OstaliListFormatedOIB_1">
      <item>Mirjam Rako, OIB 21053716134</item>
      <item>Andrija Rako, OIB 25540612494</item>
    </derivirana_varijabla>
  </DomainObject.Predmet.OstaliListFormatedOIB>
  <DomainObject.Predmet.OstaliListFormatedWithAdress>
    <izvorni_sadrzaj>
      <item>Mirjam Rako, Kranjčevićeva 31, 21000 Split</item>
      <item>Andrija Rako, Cesta Don Petra Cara 123, 21311 Podstrana</item>
    </izvorni_sadrzaj>
    <derivirana_varijabla naziv="DomainObject.Predmet.OstaliListFormatedWithAdress_1">
      <item>Mirjam Rako, Kranjčevićeva 31, 21000 Split</item>
      <item>Andrija Rako, Cesta Don Petra Cara 123, 21311 Podstrana</item>
    </derivirana_varijabla>
  </DomainObject.Predmet.OstaliListFormatedWithAdress>
  <DomainObject.Predmet.OstaliListFormatedWithAdressOIB>
    <izvorni_sadrzaj>
      <item>Mirjam Rako, OIB 21053716134, Kranjčevićeva 31, 21000 Split</item>
      <item>Andrija Rako, OIB 25540612494, Cesta Don Petra Cara 123, 21311 Podstrana</item>
    </izvorni_sadrzaj>
    <derivirana_varijabla naziv="DomainObject.Predmet.OstaliListFormatedWithAdressOIB_1">
      <item>Mirjam Rako, OIB 21053716134, Kranjčevićeva 31, 21000 Split</item>
      <item>Andrija Rako, OIB 25540612494, Cesta Don Petra Cara 123, 21311 Podstrana</item>
    </derivirana_varijabla>
  </DomainObject.Predmet.OstaliListFormatedWithAdressOIB>
  <DomainObject.Predmet.OstaliListNazivFormated>
    <izvorni_sadrzaj>
      <item>Mirjam Rako</item>
      <item>Andrija Rako</item>
    </izvorni_sadrzaj>
    <derivirana_varijabla naziv="DomainObject.Predmet.OstaliListNazivFormated_1">
      <item>Mirjam Rako</item>
      <item>Andrija Rako</item>
    </derivirana_varijabla>
  </DomainObject.Predmet.OstaliListNazivFormated>
  <DomainObject.Predmet.OstaliListNazivFormatedOIB>
    <izvorni_sadrzaj>
      <item>Mirjam Rako, OIB 21053716134</item>
      <item>Andrija Rako, OIB 25540612494</item>
    </izvorni_sadrzaj>
    <derivirana_varijabla naziv="DomainObject.Predmet.OstaliListNazivFormatedOIB_1">
      <item>Mirjam Rako, OIB 21053716134</item>
      <item>Andrija Rako, OIB 25540612494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LETERA društvo s ograničenom odgovornošću za usluge i trgovinu</izvorni_sadrzaj>
    <derivirana_varijabla naziv="DomainObject.Predmet.ProtustrankaIDrugi_1">LETERA društvo s ograničenom odgovornošću za usluge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LETERA društvo s ograničenom odgovornošću za usluge i trgovinu, OIB 19368033614, Narodni trg 9, 21000 Split</izvorni_sadrzaj>
    <derivirana_varijabla naziv="DomainObject.Predmet.ProtustrankaIDrugiAdressOIB_1">LETERA društvo s ograničenom odgovornošću za usluge i trgovinu, OIB 19368033614, Narodni trg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LETERA društvo s ograničenom odgovornošću za usluge i trgovinu</item>
      <item>Mirjam Rako</item>
      <item>Andrija Rako</item>
    </izvorni_sadrzaj>
    <derivirana_varijabla naziv="DomainObject.Predmet.SudioniciListNaziv_1">
      <item>FINANCIJSKA AGENCIJA, RC SPLIT</item>
      <item>LETERA društvo s ograničenom odgovornošću za usluge i trgovinu</item>
      <item>Mirjam Rako</item>
      <item>Andrija Rako</item>
    </derivirana_varijabla>
  </DomainObject.Predmet.SudioniciListNaziv>
  <DomainObject.Predmet.SudioniciListAdressOIB>
    <izvorni_sadrzaj>
      <item>FINANCIJSKA AGENCIJA, RC SPLIT, OIB 85821130368, Mažuranićevo šetalište 24b,21000 Split</item>
      <item>LETERA društvo s ograničenom odgovornošću za usluge i trgovinu, OIB 19368033614, Narodni trg 9,21000 Split</item>
      <item>Mirjam Rako, OIB 21053716134, Kranjčevićeva 31,21000 Split</item>
      <item>Andrija Rako, OIB 25540612494, Cesta Don Petra Cara 123,21311 Podstrana</item>
    </izvorni_sadrzaj>
    <derivirana_varijabla naziv="DomainObject.Predmet.SudioniciListAdressOIB_1">
      <item>FINANCIJSKA AGENCIJA, RC SPLIT, OIB 85821130368, Mažuranićevo šetalište 24b,21000 Split</item>
      <item>LETERA društvo s ograničenom odgovornošću za usluge i trgovinu, OIB 19368033614, Narodni trg 9,21000 Split</item>
      <item>Mirjam Rako, OIB 21053716134, Kranjčevićeva 31,21000 Split</item>
      <item>Andrija Rako, OIB 25540612494, Cesta Don Petra Cara 123,21311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19368033614</item>
      <item>, OIB 21053716134</item>
      <item>, OIB 25540612494</item>
    </izvorni_sadrzaj>
    <derivirana_varijabla naziv="DomainObject.Predmet.SudioniciListNazivOIB_1">
      <item>, OIB 85821130368</item>
      <item>, OIB 19368033614</item>
      <item>, OIB 21053716134</item>
      <item>, OIB 25540612494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9A787-6F10-4430-A728-FFAA3C894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869</properties:Words>
  <properties:Characters>4659</properties:Characters>
  <properties:Lines>90</properties:Lines>
  <properties:Paragraphs>44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2017-11-03T11:23:00Z</cp:lastPrinted>
  <dcterms:modified xmlns:xsi="http://www.w3.org/2001/XMLSchema-instance" xsi:type="dcterms:W3CDTF">2017-11-03T11:23:00Z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