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447c" w14:paraId="763447c" w:rsidRDefault="0089328B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5D18AD">
        <w:t>59</w:t>
      </w:r>
      <w:r w:rsidR="00127DAE">
        <w:t>/2011-443</w:t>
      </w:r>
    </w:p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KAMEN-INGRAD d.d.,u stečaju Velika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8A5388">
        <w:t>28.veljače 2017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242692" w:rsidR="00242692">
      <w:pPr>
        <w:ind w:left="360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8B634B">
        <w:t xml:space="preserve"> </w:t>
      </w:r>
      <w:r w:rsidR="008A5388">
        <w:t>OPĆINA VELIKA</w:t>
      </w:r>
      <w:r w:rsidR="00755CB3">
        <w:t>, Trg bana Josipa Jelačića 34, Velika, OIB 30966980172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>vlasništva stečajnog dužnika</w:t>
      </w:r>
      <w:r w:rsidR="000D7DAB">
        <w:t xml:space="preserve"> </w:t>
      </w:r>
      <w:r w:rsidR="00E15249">
        <w:t xml:space="preserve">KAMEN-INGRAD </w:t>
      </w:r>
      <w:proofErr w:type="spellStart"/>
      <w:r w:rsidR="00E15249">
        <w:t>d.d</w:t>
      </w:r>
      <w:proofErr w:type="spellEnd"/>
      <w:r w:rsidR="00E15249">
        <w:t xml:space="preserve">,u stečaju Velika </w:t>
      </w:r>
      <w:r w:rsidR="00465DA0">
        <w:t>koju čine</w:t>
      </w:r>
      <w:r w:rsidR="00242692">
        <w:t xml:space="preserve"> </w:t>
      </w:r>
      <w:r w:rsidR="0084730D">
        <w:t>nekretnine označene sa</w:t>
      </w:r>
      <w:r w:rsidR="00242692">
        <w:t>:</w:t>
      </w:r>
    </w:p>
    <w:p w:rsidRDefault="0084730D" w:rsidP="00242692" w:rsidR="00242692">
      <w:pPr>
        <w:numPr>
          <w:ilvl w:val="0"/>
          <w:numId w:val="11"/>
        </w:numPr>
      </w:pPr>
      <w:r>
        <w:t xml:space="preserve"> kč.br. 905/1 tri zgrade i nogometno igralište, površine 33156m2, upisane u zk.ul.1269 </w:t>
      </w:r>
      <w:r w:rsidR="00242692">
        <w:t xml:space="preserve">     </w:t>
      </w:r>
      <w:proofErr w:type="spellStart"/>
      <w:r>
        <w:t>k.o</w:t>
      </w:r>
      <w:proofErr w:type="spellEnd"/>
      <w:r>
        <w:t xml:space="preserve"> Velika,</w:t>
      </w:r>
    </w:p>
    <w:p w:rsidRDefault="0084730D" w:rsidP="00242692" w:rsidR="00242692">
      <w:pPr>
        <w:numPr>
          <w:ilvl w:val="0"/>
          <w:numId w:val="11"/>
        </w:numPr>
      </w:pPr>
      <w:r>
        <w:t xml:space="preserve">kč.br. 831 Oranica </w:t>
      </w:r>
      <w:proofErr w:type="spellStart"/>
      <w:r>
        <w:t>Zastranica</w:t>
      </w:r>
      <w:proofErr w:type="spellEnd"/>
      <w:r>
        <w:t xml:space="preserve"> površine 21190m2, upisana u </w:t>
      </w:r>
      <w:proofErr w:type="spellStart"/>
      <w:r>
        <w:t>zk.ul</w:t>
      </w:r>
      <w:proofErr w:type="spellEnd"/>
      <w:r>
        <w:t xml:space="preserve">. 1366 </w:t>
      </w:r>
      <w:proofErr w:type="spellStart"/>
      <w:r>
        <w:t>k.o</w:t>
      </w:r>
      <w:proofErr w:type="spellEnd"/>
      <w:r>
        <w:t xml:space="preserve"> Velika i </w:t>
      </w:r>
    </w:p>
    <w:p w:rsidRDefault="0084730D" w:rsidP="00242692" w:rsidR="0084730D">
      <w:pPr>
        <w:numPr>
          <w:ilvl w:val="0"/>
          <w:numId w:val="11"/>
        </w:numPr>
      </w:pPr>
      <w:r>
        <w:t xml:space="preserve">kč.br. 2245/2 </w:t>
      </w:r>
      <w:proofErr w:type="spellStart"/>
      <w:r w:rsidR="00A743C2">
        <w:t>Zastranica</w:t>
      </w:r>
      <w:proofErr w:type="spellEnd"/>
      <w:r w:rsidR="00A743C2">
        <w:t xml:space="preserve"> g</w:t>
      </w:r>
      <w:r>
        <w:t xml:space="preserve">ospodarsko dvorište, površine 1688m2, upisano u </w:t>
      </w:r>
      <w:proofErr w:type="spellStart"/>
      <w:r>
        <w:t>zk.ul</w:t>
      </w:r>
      <w:proofErr w:type="spellEnd"/>
      <w:r>
        <w:t xml:space="preserve"> 1316 </w:t>
      </w:r>
      <w:proofErr w:type="spellStart"/>
      <w:r>
        <w:t>k.o</w:t>
      </w:r>
      <w:proofErr w:type="spellEnd"/>
      <w:r>
        <w:t xml:space="preserve"> Velika.</w:t>
      </w:r>
    </w:p>
    <w:p w:rsidRDefault="0084730D" w:rsidP="00CD4033" w:rsidR="0084730D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</w:t>
      </w:r>
      <w:proofErr w:type="spellStart"/>
      <w:r w:rsidR="007C79B0">
        <w:t>kupovninu</w:t>
      </w:r>
      <w:proofErr w:type="spellEnd"/>
      <w:r w:rsidR="007C79B0">
        <w:t xml:space="preserve"> u iznosu od </w:t>
      </w:r>
      <w:r w:rsidR="0084730D">
        <w:t>2,140.000</w:t>
      </w:r>
      <w:r w:rsidR="00DA5B89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84730D">
        <w:t>200.000</w:t>
      </w:r>
      <w:r w:rsidR="00DA5B89">
        <w:t>,00</w:t>
      </w:r>
      <w:r w:rsidR="004C0F0F">
        <w:t xml:space="preserve"> kn</w:t>
      </w:r>
      <w:r w:rsidR="007C6F76">
        <w:t>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84730D">
        <w:t>27.2.2017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4C0F0F">
        <w:rPr>
          <w:b/>
        </w:rPr>
        <w:t>5</w:t>
      </w:r>
      <w:r w:rsidR="008C7E82">
        <w:rPr>
          <w:b/>
        </w:rPr>
        <w:t>9</w:t>
      </w:r>
      <w:r w:rsidR="007C79B0">
        <w:t>-2011.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proofErr w:type="spellStart"/>
      <w:r>
        <w:t>kupovninu</w:t>
      </w:r>
      <w:proofErr w:type="spellEnd"/>
      <w:r>
        <w:t xml:space="preserve">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DA5B89">
        <w:t>Nekretnine</w:t>
      </w:r>
      <w:r w:rsidR="009663CA">
        <w:t xml:space="preserve"> </w:t>
      </w:r>
      <w:r w:rsidR="00E87A7C">
        <w:t>na</w:t>
      </w:r>
      <w:r w:rsidR="00DA5B89">
        <w:t>vedene</w:t>
      </w:r>
      <w:r w:rsidR="006C57C1">
        <w:t xml:space="preserve"> u </w:t>
      </w:r>
      <w:r w:rsidR="00000616">
        <w:t xml:space="preserve"> </w:t>
      </w:r>
      <w:proofErr w:type="spellStart"/>
      <w:r w:rsidR="00000616">
        <w:t>toč</w:t>
      </w:r>
      <w:proofErr w:type="spellEnd"/>
      <w:r w:rsidR="00000616">
        <w:t xml:space="preserve">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 xml:space="preserve">nakon što kupac uplati </w:t>
      </w:r>
      <w:proofErr w:type="spellStart"/>
      <w:r w:rsidR="007C79B0">
        <w:t>kupovninu</w:t>
      </w:r>
      <w:proofErr w:type="spellEnd"/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7C6F76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</w:t>
      </w:r>
      <w:r w:rsidR="00F923D7">
        <w:t>risanje svih prava i tereta koji</w:t>
      </w:r>
      <w:r>
        <w:t xml:space="preserve"> prestaju prodajom</w:t>
      </w:r>
      <w:r w:rsidR="00BA5840">
        <w:t xml:space="preserve"> i to:</w:t>
      </w:r>
      <w:r w:rsidR="00A074D5">
        <w:t xml:space="preserve"> </w:t>
      </w:r>
    </w:p>
    <w:p w:rsidRDefault="00A743C2" w:rsidP="00A743C2" w:rsidR="00A743C2">
      <w:pPr>
        <w:numPr>
          <w:ilvl w:val="0"/>
          <w:numId w:val="10"/>
        </w:numPr>
        <w:jc w:val="both"/>
      </w:pPr>
      <w:r>
        <w:t xml:space="preserve">ovršna hipoteka radi osiguranja novčane tražbine u iznosu 9,259.521,00 EUR-a uz kamate i troškove za korist založnog vjerovnika Nova Ljubljanska banka d.d. Ljubljana (sada Pro </w:t>
      </w:r>
      <w:proofErr w:type="spellStart"/>
      <w:r>
        <w:t>kolekt</w:t>
      </w:r>
      <w:proofErr w:type="spellEnd"/>
      <w:r>
        <w:t xml:space="preserve"> d.o.o Zagreb, Strojarska 20), upisano pod br. Z-3974/03 od 15.10.2003.,</w:t>
      </w:r>
    </w:p>
    <w:p w:rsidRDefault="00A743C2" w:rsidP="00A743C2" w:rsidR="00A743C2">
      <w:pPr>
        <w:numPr>
          <w:ilvl w:val="0"/>
          <w:numId w:val="10"/>
        </w:numPr>
        <w:jc w:val="both"/>
      </w:pPr>
      <w:r>
        <w:t>ovršna hipoteka radi osiguranja novčane tražbine u iznosu 1,200.000,00 kn za korist razlučnog vjerovnika Croatia osiguranje d.d. Zagreb, upisana pod br. Z-1979/05 od 4.5.2005.,</w:t>
      </w:r>
    </w:p>
    <w:p w:rsidRDefault="00A743C2" w:rsidP="00A743C2" w:rsidR="00A743C2">
      <w:pPr>
        <w:numPr>
          <w:ilvl w:val="0"/>
          <w:numId w:val="10"/>
        </w:numPr>
        <w:jc w:val="both"/>
      </w:pPr>
      <w:r>
        <w:lastRenderedPageBreak/>
        <w:t>ovršna hipoteka radi osiguranja novčane tražbine u iznosu 1,000.000,00 kn za korist razlučnog vjerovnika Croatia osiguranje d.d. Zagreb, upisana pod br. Z-2073/05 od 10.5.2005.</w:t>
      </w:r>
      <w:r w:rsidR="009A48E4">
        <w:t>,</w:t>
      </w:r>
    </w:p>
    <w:p w:rsidRDefault="009A48E4" w:rsidP="00A743C2" w:rsidR="009A48E4">
      <w:pPr>
        <w:numPr>
          <w:ilvl w:val="0"/>
          <w:numId w:val="10"/>
        </w:numPr>
        <w:jc w:val="both"/>
      </w:pPr>
      <w:r>
        <w:t>ovršna hipoteka radi osiguranja novčane tražbine u iznosu 2,600.000,00 k n za korist razlučnog vjerovnika Croatia osiguranje d.d.Zagreb, upisana pod br. Z-2634/05 od 15.6.2005.,</w:t>
      </w:r>
    </w:p>
    <w:p w:rsidRDefault="009A48E4" w:rsidP="00A54CCE" w:rsidR="00A54CCE">
      <w:pPr>
        <w:numPr>
          <w:ilvl w:val="0"/>
          <w:numId w:val="10"/>
        </w:numPr>
        <w:jc w:val="both"/>
      </w:pPr>
      <w:r>
        <w:t xml:space="preserve">zabilježba rješenja ovog suda </w:t>
      </w:r>
      <w:r w:rsidR="00DA5B89">
        <w:t>o otvaranju stečajnog postupka nad dužnikom KAMEN-INGRAD d.d. Velika, upisana pod Z-2399/06 od 12.</w:t>
      </w:r>
      <w:r>
        <w:t xml:space="preserve">4. 2006., </w:t>
      </w:r>
    </w:p>
    <w:p w:rsidRDefault="00DA5B89" w:rsidP="00A23C9F" w:rsidR="000040B1">
      <w:pPr>
        <w:numPr>
          <w:ilvl w:val="0"/>
          <w:numId w:val="10"/>
        </w:numPr>
        <w:tabs>
          <w:tab w:pos="720" w:val="left"/>
        </w:tabs>
        <w:jc w:val="both"/>
      </w:pPr>
      <w:r>
        <w:t xml:space="preserve">zabilježba rješenja istog suda </w:t>
      </w:r>
      <w:r w:rsidR="00A54CCE">
        <w:t>o prodaji nekretnina u stečajnom postupku, upisana pod br. Z-5176/07 od 23.10.2007.</w:t>
      </w:r>
    </w:p>
    <w:p w:rsidRDefault="000040B1" w:rsidP="00965715" w:rsidR="000040B1">
      <w:pPr>
        <w:ind w:firstLine="708"/>
        <w:jc w:val="both"/>
      </w:pP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>Temeljem pravomoćnog rješenja stečajnog suca o prodaji nekretnina stečajnog dužnika uz odgovarajuću primjenu pravila o ovrsi, dana 27.veljače 2017. održano je trinaesto ročište za javnu dražbu radi prodaje nekretnina navedenih u izreci ovog rješenja.</w:t>
      </w:r>
    </w:p>
    <w:p w:rsidRDefault="00465DA0" w:rsidP="007B6874" w:rsidR="007B6874">
      <w:pPr>
        <w:jc w:val="both"/>
      </w:pPr>
      <w:r>
        <w:tab/>
        <w:t xml:space="preserve">Na dražbi </w:t>
      </w:r>
      <w:r w:rsidR="007B6874">
        <w:t xml:space="preserve"> sudjelovala </w:t>
      </w:r>
      <w:r>
        <w:t xml:space="preserve">su </w:t>
      </w:r>
      <w:r w:rsidR="007B6874">
        <w:t xml:space="preserve">dva ponuditelja Općina Velika, Trg bana Josipa Jelačića  34 zastupana po načelniku i </w:t>
      </w:r>
      <w:proofErr w:type="spellStart"/>
      <w:r w:rsidR="007B6874">
        <w:t>zak.zastupniku</w:t>
      </w:r>
      <w:proofErr w:type="spellEnd"/>
      <w:r w:rsidR="007B6874">
        <w:t xml:space="preserve"> Vladi Bobanu i </w:t>
      </w:r>
      <w:proofErr w:type="spellStart"/>
      <w:r w:rsidR="007B6874">
        <w:t>trg.društvo</w:t>
      </w:r>
      <w:proofErr w:type="spellEnd"/>
      <w:r w:rsidR="007B6874">
        <w:t xml:space="preserve"> AG-GRADNJA d.o.o Velika, Franje Tuđmana 2h, </w:t>
      </w:r>
      <w:proofErr w:type="spellStart"/>
      <w:r w:rsidR="007B6874">
        <w:t>zast.po</w:t>
      </w:r>
      <w:proofErr w:type="spellEnd"/>
      <w:r w:rsidR="007B6874">
        <w:t xml:space="preserve"> članu uprave i </w:t>
      </w:r>
      <w:proofErr w:type="spellStart"/>
      <w:r w:rsidR="007B6874">
        <w:t>zak.zastupniku</w:t>
      </w:r>
      <w:proofErr w:type="spellEnd"/>
      <w:r w:rsidR="007B6874">
        <w:t xml:space="preserve"> Milanu Abramoviću.</w:t>
      </w:r>
    </w:p>
    <w:p w:rsidRDefault="007B6874" w:rsidP="007B6874" w:rsidR="00630E6A">
      <w:pPr>
        <w:jc w:val="both"/>
      </w:pPr>
      <w:r>
        <w:tab/>
        <w:t xml:space="preserve">Kako je ponuditelj Općina Velika </w:t>
      </w:r>
      <w:r w:rsidR="00465DA0">
        <w:t xml:space="preserve">za predmetne nekretnine </w:t>
      </w:r>
      <w:r>
        <w:t xml:space="preserve">ponudio najveću cijenu u iznosu 2,140.000,00 kn, te kako je uredno izvršio i uplatu zatražene jamčevine u visini 10% utvrđene početne vrijednosti, što je utvrđeno uvidom u priloženu potvrdu banke o izvršenoj transakciji, to je sud utvrdio da je Općina Velika svojom ponudom ispunila sve uvjete da joj se nekretnine dosude, zbog čega je valjalo odlučiti kao u izreci </w:t>
      </w:r>
      <w:r w:rsidR="00A074D5">
        <w:t xml:space="preserve">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EF7CC1">
        <w:t>98 st. 4 i čl. 101 st. 1</w:t>
      </w:r>
      <w:r w:rsidR="001A5887">
        <w:t xml:space="preserve"> Ovršnog zakona</w:t>
      </w:r>
      <w:r w:rsidR="006A1317">
        <w:t xml:space="preserve"> (NN br. </w:t>
      </w:r>
      <w:r w:rsidR="00EF7CC1">
        <w:t>57/96, 29/99, 42/00, 173/03, 194/03, 151/04, 88/05 i 67/08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84730D">
        <w:t>28.veljače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89328B">
        <w:t>v.r.</w:t>
      </w:r>
    </w:p>
    <w:p w:rsidRDefault="0089328B" w:rsidR="0089328B" w:rsidRPr="0089328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9328B">
        <w:rPr>
          <w:sz w:val="20"/>
          <w:szCs w:val="20"/>
        </w:rPr>
        <w:t xml:space="preserve">Za točnost </w:t>
      </w:r>
      <w:proofErr w:type="spellStart"/>
      <w:r w:rsidRPr="0089328B">
        <w:rPr>
          <w:sz w:val="20"/>
          <w:szCs w:val="20"/>
        </w:rPr>
        <w:t>otpravka</w:t>
      </w:r>
      <w:proofErr w:type="spellEnd"/>
      <w:r w:rsidRPr="0089328B">
        <w:rPr>
          <w:sz w:val="20"/>
          <w:szCs w:val="20"/>
        </w:rPr>
        <w:t>-ovlašteni službenik</w:t>
      </w:r>
    </w:p>
    <w:p w:rsidRDefault="0089328B" w:rsidR="00D0797F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9328B">
        <w:rPr>
          <w:sz w:val="20"/>
          <w:szCs w:val="20"/>
        </w:rPr>
        <w:t>Anica Ižaković</w:t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0D7DAB" w:rsidR="00417B2A">
      <w:pPr>
        <w:jc w:val="both"/>
      </w:pPr>
      <w:r>
        <w:t>2.</w:t>
      </w:r>
      <w:r w:rsidR="00417B2A">
        <w:t xml:space="preserve"> </w:t>
      </w:r>
      <w:r w:rsidR="0084730D">
        <w:t>Općina Velika</w:t>
      </w:r>
    </w:p>
    <w:p w:rsidRDefault="00465DA0" w:rsidP="000D7DAB" w:rsidR="00465DA0">
      <w:pPr>
        <w:jc w:val="both"/>
      </w:pPr>
      <w:r>
        <w:t>3. ponuditelj AG-GRADNJA d.o.o Velika, Dr.F.Tuđmana 2h</w:t>
      </w:r>
    </w:p>
    <w:p w:rsidRDefault="00465DA0" w:rsidP="000D7DAB" w:rsidR="00225183">
      <w:pPr>
        <w:jc w:val="both"/>
      </w:pPr>
      <w:r>
        <w:t>4</w:t>
      </w:r>
      <w:r w:rsidR="00DA5C06">
        <w:t xml:space="preserve">.  </w:t>
      </w:r>
      <w:proofErr w:type="spellStart"/>
      <w:r w:rsidR="00DA5C06">
        <w:t>razlučni</w:t>
      </w:r>
      <w:proofErr w:type="spellEnd"/>
      <w:r w:rsidR="00DA5C06">
        <w:t xml:space="preserve"> vjerovnici: </w:t>
      </w:r>
      <w:r w:rsidR="00A06CA3">
        <w:t xml:space="preserve"> </w:t>
      </w:r>
    </w:p>
    <w:p w:rsidRDefault="00465DA0" w:rsidP="00472D56" w:rsidR="00472D56">
      <w:r>
        <w:t xml:space="preserve">-   </w:t>
      </w:r>
      <w:r w:rsidR="00472D56">
        <w:t xml:space="preserve">Croatia osiguranje </w:t>
      </w:r>
      <w:proofErr w:type="spellStart"/>
      <w:r w:rsidR="00472D56">
        <w:t>d.d</w:t>
      </w:r>
      <w:proofErr w:type="spellEnd"/>
      <w:r w:rsidR="00472D56">
        <w:t>, Zagreb</w:t>
      </w:r>
    </w:p>
    <w:p w:rsidRDefault="00472D56" w:rsidP="00472D56" w:rsidR="00472D56">
      <w:pPr>
        <w:jc w:val="both"/>
      </w:pPr>
      <w:r>
        <w:t xml:space="preserve">-   Pro </w:t>
      </w:r>
      <w:proofErr w:type="spellStart"/>
      <w:r>
        <w:t>kolekt</w:t>
      </w:r>
      <w:proofErr w:type="spellEnd"/>
      <w:r>
        <w:t xml:space="preserve"> d.o.o Zagreb, </w:t>
      </w:r>
      <w:r w:rsidR="00E213D9">
        <w:t>Strojarska 20</w:t>
      </w:r>
    </w:p>
    <w:p w:rsidRDefault="00472D56" w:rsidP="000D7DAB" w:rsidR="00472D56">
      <w:pPr>
        <w:jc w:val="both"/>
      </w:pPr>
    </w:p>
    <w:p w:rsidRDefault="006A108D" w:rsidP="000D7DAB" w:rsidR="004C1B27">
      <w:pPr>
        <w:ind w:left="1070"/>
      </w:pPr>
      <w:r>
        <w:t xml:space="preserve">Općinskom sudu </w:t>
      </w:r>
      <w:r w:rsidR="00D2199D">
        <w:t xml:space="preserve">u </w:t>
      </w:r>
      <w:r w:rsidR="000D7DAB">
        <w:t>Požegi</w:t>
      </w:r>
      <w:r w:rsidR="00BF3CEA">
        <w:t>,</w:t>
      </w:r>
      <w:r>
        <w:t xml:space="preserve"> nakon pravomoćnosti</w:t>
      </w:r>
      <w:r w:rsidR="00417B2A">
        <w:t xml:space="preserve"> i uplate </w:t>
      </w:r>
      <w:proofErr w:type="spellStart"/>
      <w:r w:rsidR="00417B2A">
        <w:t>kupovnine</w:t>
      </w:r>
      <w:proofErr w:type="spellEnd"/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41CA9"/>
    <w:rsid w:val="0005159F"/>
    <w:rsid w:val="00053B41"/>
    <w:rsid w:val="00056E80"/>
    <w:rsid w:val="00057794"/>
    <w:rsid w:val="000B3F15"/>
    <w:rsid w:val="000B5754"/>
    <w:rsid w:val="000C4E47"/>
    <w:rsid w:val="000D1BF4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A46A5"/>
    <w:rsid w:val="004C0F0F"/>
    <w:rsid w:val="004C1B23"/>
    <w:rsid w:val="004C1B27"/>
    <w:rsid w:val="004D58F4"/>
    <w:rsid w:val="0050338E"/>
    <w:rsid w:val="00506DD9"/>
    <w:rsid w:val="00514478"/>
    <w:rsid w:val="00536FED"/>
    <w:rsid w:val="0054742D"/>
    <w:rsid w:val="00561A06"/>
    <w:rsid w:val="00561E6D"/>
    <w:rsid w:val="0056220A"/>
    <w:rsid w:val="00566D07"/>
    <w:rsid w:val="005700DB"/>
    <w:rsid w:val="00585486"/>
    <w:rsid w:val="005974EA"/>
    <w:rsid w:val="005B2FD8"/>
    <w:rsid w:val="005C0067"/>
    <w:rsid w:val="005C714F"/>
    <w:rsid w:val="005D1040"/>
    <w:rsid w:val="005D18AD"/>
    <w:rsid w:val="005D67E3"/>
    <w:rsid w:val="005E7967"/>
    <w:rsid w:val="005F0992"/>
    <w:rsid w:val="00611B5E"/>
    <w:rsid w:val="00612C43"/>
    <w:rsid w:val="0061332D"/>
    <w:rsid w:val="006224D3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4470"/>
    <w:rsid w:val="00867BA2"/>
    <w:rsid w:val="00876D09"/>
    <w:rsid w:val="0089328B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8767B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D01DF4"/>
    <w:rsid w:val="00D0797F"/>
    <w:rsid w:val="00D10E00"/>
    <w:rsid w:val="00D2199D"/>
    <w:rsid w:val="00D22AC0"/>
    <w:rsid w:val="00D6064B"/>
    <w:rsid w:val="00D940F5"/>
    <w:rsid w:val="00DA5B89"/>
    <w:rsid w:val="00DA5C06"/>
    <w:rsid w:val="00DA6FBF"/>
    <w:rsid w:val="00DB1C48"/>
    <w:rsid w:val="00DF1F21"/>
    <w:rsid w:val="00E0522B"/>
    <w:rsid w:val="00E1523B"/>
    <w:rsid w:val="00E15249"/>
    <w:rsid w:val="00E213D9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SPIS U Kal. 25.</izvorni_sadrzaj>
    <derivirana_varijabla naziv="DomainObject.Predmet.PrimjedbaSuca_1">I-36 DIO  U ORMARU - HODNIK  SPIS U Kal. 25.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738</properties:Words>
  <properties:Characters>4067</properties:Characters>
  <properties:Lines>98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2017-02-28T10:56:00Z</dcterms:created>
  <dc:creator>Korisnik</dc:creator>
  <cp:lastModifiedBy>wsadmin</cp:lastModifiedBy>
  <cp:lastPrinted>2017-02-28T10:55:00Z</cp:lastPrinted>
  <dcterms:modified xmlns:xsi="http://www.w3.org/2001/XMLSchema-instance" xsi:type="dcterms:W3CDTF">2017-02-28T10:57:00Z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