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cdab" w14:paraId="f3acdab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F908EF">
        <w:rPr>
          <w:b/>
        </w:rPr>
        <w:t>Broj: 7/St-</w:t>
      </w:r>
      <w:r w:rsidR="00DC78CA">
        <w:rPr>
          <w:b/>
        </w:rPr>
        <w:t>104</w:t>
      </w:r>
      <w:r w:rsidR="005F2E9C" w:rsidRPr="005F2E9C">
        <w:rPr>
          <w:b/>
        </w:rPr>
        <w:t>/201</w:t>
      </w:r>
      <w:r w:rsidR="00F908EF">
        <w:rPr>
          <w:b/>
        </w:rPr>
        <w:t>8</w:t>
      </w:r>
      <w:r w:rsidR="005F2E9C" w:rsidRPr="005F2E9C">
        <w:rPr>
          <w:b/>
        </w:rPr>
        <w:t>-</w:t>
      </w:r>
      <w:r w:rsidR="00F908EF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DC78CA">
        <w:t xml:space="preserve"> </w:t>
      </w:r>
      <w:r w:rsidR="0010348A">
        <w:t>VEDRO TIM j.</w:t>
      </w:r>
      <w:r w:rsidR="00DC78CA">
        <w:t>d.o.o. za proizvodnju, trgovinu i usluge</w:t>
      </w:r>
      <w:r w:rsidR="008C556E" w:rsidRPr="00E47D07">
        <w:rPr>
          <w:b/>
        </w:rPr>
        <w:t>,</w:t>
      </w:r>
      <w:r w:rsidR="00C7165D" w:rsidRPr="00E47D07">
        <w:rPr>
          <w:b/>
        </w:rPr>
        <w:t xml:space="preserve"> </w:t>
      </w:r>
      <w:r w:rsidR="00C7165D" w:rsidRPr="00DC78CA">
        <w:t xml:space="preserve">skraćena tvrtka: </w:t>
      </w:r>
      <w:r w:rsidR="00DC78CA" w:rsidRPr="00DC78CA">
        <w:t>VEDRO TIM</w:t>
      </w:r>
      <w:r w:rsidR="00F908EF" w:rsidRPr="00DC78CA">
        <w:t xml:space="preserve"> </w:t>
      </w:r>
      <w:r w:rsidR="00DC78CA" w:rsidRPr="00DC78CA">
        <w:t>j.d.</w:t>
      </w:r>
      <w:r w:rsidR="00F908EF" w:rsidRPr="00DC78CA">
        <w:t xml:space="preserve">o.o., </w:t>
      </w:r>
      <w:r w:rsidR="00DC78CA" w:rsidRPr="00DC78CA">
        <w:t>Slavonski Brod,</w:t>
      </w:r>
      <w:r w:rsidR="00F908EF" w:rsidRPr="00DC78CA">
        <w:t xml:space="preserve"> </w:t>
      </w:r>
      <w:r w:rsidR="00DC78CA" w:rsidRPr="00DC78CA">
        <w:t>Stjepana Radića 32</w:t>
      </w:r>
      <w:r w:rsidR="00F908EF" w:rsidRPr="00DC78CA">
        <w:t xml:space="preserve">, OIB </w:t>
      </w:r>
      <w:r w:rsidR="00DC78CA" w:rsidRPr="00DC78CA">
        <w:t>59589571213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486D62">
        <w:t>12</w:t>
      </w:r>
      <w:r w:rsidR="00FE4523">
        <w:t xml:space="preserve">. </w:t>
      </w:r>
      <w:r w:rsidR="00EA239F">
        <w:t xml:space="preserve">veljače </w:t>
      </w:r>
      <w:r w:rsidR="00B65E50">
        <w:t>201</w:t>
      </w:r>
      <w:r w:rsidR="00F908EF">
        <w:t>8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B03565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DC78CA" w:rsidRPr="00DC78CA">
        <w:t xml:space="preserve">VEDRO TIM j. d. o. o. za proizvodnju, trgovinu i usluge, skraćena tvrtka: VEDRO TIM </w:t>
      </w:r>
      <w:proofErr w:type="spellStart"/>
      <w:r w:rsidR="001C4007">
        <w:t>j.</w:t>
      </w:r>
      <w:r w:rsidR="00DC78CA" w:rsidRPr="00DC78CA">
        <w:t>d</w:t>
      </w:r>
      <w:proofErr w:type="spellEnd"/>
      <w:r w:rsidR="00DC78CA" w:rsidRPr="00DC78CA">
        <w:t>.</w:t>
      </w:r>
    </w:p>
    <w:p w:rsidRDefault="00DC78CA" w:rsidP="00AE7B4B" w:rsidR="00523772">
      <w:pPr>
        <w:ind w:firstLine="1440"/>
        <w:jc w:val="both"/>
      </w:pPr>
      <w:r w:rsidRPr="00DC78CA">
        <w:t>o.o., Slavonski Brod, Stjepana Radića 32, OIB 59589571213</w:t>
      </w:r>
      <w:r w:rsidR="00067508">
        <w:t xml:space="preserve">, </w:t>
      </w:r>
      <w:r w:rsidR="00B76165">
        <w:t xml:space="preserve">iznosi </w:t>
      </w:r>
      <w:r>
        <w:t>18.994,23</w:t>
      </w:r>
      <w:r w:rsidR="007F1C57">
        <w:t xml:space="preserve"> </w:t>
      </w:r>
      <w:r w:rsidR="00B76165">
        <w:t>K</w:t>
      </w:r>
      <w:r w:rsidR="00224AFF"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F908EF">
        <w:t>i</w:t>
      </w:r>
      <w:r w:rsidR="001F1957">
        <w:t xml:space="preserve"> zastupn</w:t>
      </w:r>
      <w:r w:rsidR="009D19F4">
        <w:t>i</w:t>
      </w:r>
      <w:r w:rsidR="00F908EF">
        <w:t>k</w:t>
      </w:r>
      <w:r w:rsidR="001F1957">
        <w:t xml:space="preserve"> dužnika </w:t>
      </w:r>
      <w:r w:rsidR="00DC78CA">
        <w:t xml:space="preserve">Vedran </w:t>
      </w:r>
      <w:proofErr w:type="spellStart"/>
      <w:r w:rsidR="00DC78CA">
        <w:t>Ignjatić</w:t>
      </w:r>
      <w:proofErr w:type="spellEnd"/>
      <w:r w:rsidR="00DC78CA">
        <w:t>,</w:t>
      </w:r>
      <w:r w:rsidR="00F908EF" w:rsidRPr="00E47D07">
        <w:rPr>
          <w:b/>
        </w:rPr>
        <w:t xml:space="preserve"> </w:t>
      </w:r>
      <w:r w:rsidR="00DC78CA" w:rsidRPr="00DC78CA">
        <w:t>Slavonski Brod</w:t>
      </w:r>
      <w:r w:rsidR="00F908EF" w:rsidRPr="00DC78CA">
        <w:t xml:space="preserve">, </w:t>
      </w:r>
      <w:r w:rsidR="00DC78CA" w:rsidRPr="00DC78CA">
        <w:t>Stjepana Radića 32</w:t>
      </w:r>
      <w:r w:rsidR="00F908EF" w:rsidRPr="00DC78CA">
        <w:t xml:space="preserve">, OIB </w:t>
      </w:r>
      <w:r w:rsidR="00DC78CA" w:rsidRPr="00DC78CA">
        <w:t>47915301216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C78CA">
        <w:rPr>
          <w:b/>
        </w:rPr>
        <w:t>221-</w:t>
      </w:r>
      <w:r w:rsidR="00DC78CA" w:rsidRPr="00DC78CA">
        <w:rPr>
          <w:b/>
        </w:rPr>
        <w:t>104</w:t>
      </w:r>
      <w:r w:rsidR="007F1C57" w:rsidRPr="00DC78CA">
        <w:rPr>
          <w:b/>
        </w:rPr>
        <w:t>-</w:t>
      </w:r>
      <w:r w:rsidR="000C26C6" w:rsidRPr="00DC78CA">
        <w:rPr>
          <w:b/>
        </w:rPr>
        <w:t>1</w:t>
      </w:r>
      <w:r w:rsidR="00F908EF" w:rsidRPr="00DC78CA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486D62">
        <w:t>12</w:t>
      </w:r>
      <w:r w:rsidR="00FE4523">
        <w:t xml:space="preserve">. </w:t>
      </w:r>
      <w:r w:rsidR="00E47D07">
        <w:t>veljače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766" w:rsidR="00EE4766">
      <w:r>
        <w:separator/>
      </w:r>
    </w:p>
  </w:endnote>
  <w:endnote w:id="0" w:type="continuationSeparator">
    <w:p w:rsidRDefault="00EE4766" w:rsidR="00EE4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766" w:rsidR="00EE4766">
      <w:r>
        <w:separator/>
      </w:r>
    </w:p>
  </w:footnote>
  <w:footnote w:id="0" w:type="continuationSeparator">
    <w:p w:rsidRDefault="00EE4766" w:rsidR="00EE47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348A"/>
    <w:rsid w:val="00106A56"/>
    <w:rsid w:val="0011475A"/>
    <w:rsid w:val="0011577F"/>
    <w:rsid w:val="0012539F"/>
    <w:rsid w:val="001437B2"/>
    <w:rsid w:val="00155369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4007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1A3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6D62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34A06"/>
    <w:rsid w:val="00836CE2"/>
    <w:rsid w:val="0084069A"/>
    <w:rsid w:val="00843439"/>
    <w:rsid w:val="008477E1"/>
    <w:rsid w:val="00855A65"/>
    <w:rsid w:val="00860129"/>
    <w:rsid w:val="00873959"/>
    <w:rsid w:val="00875548"/>
    <w:rsid w:val="008A224F"/>
    <w:rsid w:val="008A6156"/>
    <w:rsid w:val="008A66B9"/>
    <w:rsid w:val="008A786C"/>
    <w:rsid w:val="008B0E56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D2094"/>
    <w:rsid w:val="00AE7B4B"/>
    <w:rsid w:val="00B01505"/>
    <w:rsid w:val="00B03565"/>
    <w:rsid w:val="00B10A31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07B5"/>
    <w:rsid w:val="00B82540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C78CA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47D07"/>
    <w:rsid w:val="00E60C19"/>
    <w:rsid w:val="00E631C3"/>
    <w:rsid w:val="00E7432A"/>
    <w:rsid w:val="00E86A00"/>
    <w:rsid w:val="00E96356"/>
    <w:rsid w:val="00EA028A"/>
    <w:rsid w:val="00EA239F"/>
    <w:rsid w:val="00EB10A2"/>
    <w:rsid w:val="00EC0019"/>
    <w:rsid w:val="00EC7376"/>
    <w:rsid w:val="00ED3109"/>
    <w:rsid w:val="00ED4C16"/>
    <w:rsid w:val="00EE4766"/>
    <w:rsid w:val="00EF7D8F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80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7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7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7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7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80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7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7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7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7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18994.23</izvorni_sadrzaj>
    <derivirana_varijabla naziv="DomainObject.Predmet.InicijalnaVrijednost_1">18994.23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St-104/2018</izvorni_sadrzaj>
    <derivirana_varijabla naziv="DomainObject.Predmet.OznakaBroj_1">St-104/2018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VEDRO TIM j.d.o.o. za proizvodnju, trgovinu i usluge</izvorni_sadrzaj>
    <derivirana_varijabla naziv="DomainObject.Predmet.ProtustrankaFormated_1">  VEDRO TIM j.d.o.o. za proizvodnju, trgovinu i usluge</derivirana_varijabla>
  </DomainObject.Predmet.ProtustrankaFormated>
  <DomainObject.Predmet.ProtustrankaFormatedOIB>
    <izvorni_sadrzaj>  VEDRO TIM j.d.o.o. za proizvodnju, trgovinu i usluge, OIB 59589571213</izvorni_sadrzaj>
    <derivirana_varijabla naziv="DomainObject.Predmet.ProtustrankaFormatedOIB_1">  VEDRO TIM j.d.o.o. za proizvodnju, trgovinu i usluge, OIB 59589571213</derivirana_varijabla>
  </DomainObject.Predmet.ProtustrankaFormatedOIB>
  <DomainObject.Predmet.ProtustrankaFormatedWithAdress>
    <izvorni_sadrzaj> VEDRO TIM j.d.o.o. za proizvodnju, trgovinu i usluge, Stjepana Radića 32, 35000 Slavonski Brod</izvorni_sadrzaj>
    <derivirana_varijabla naziv="DomainObject.Predmet.ProtustrankaFormatedWithAdress_1"> VEDRO TIM j.d.o.o. za proizvodnju, trgovinu i usluge, Stjepana Radića 32, 35000 Slavonski Brod</derivirana_varijabla>
  </DomainObject.Predmet.ProtustrankaFormatedWithAdress>
  <DomainObject.Predmet.ProtustrankaFormatedWithAdressOIB>
    <izvorni_sadrzaj> VEDRO TIM j.d.o.o. za proizvodnju, trgovinu i usluge, OIB 59589571213, Stjepana Radića 32, 35000 Slavonski Brod</izvorni_sadrzaj>
    <derivirana_varijabla naziv="DomainObject.Predmet.ProtustrankaFormatedWithAdressOIB_1"> VEDRO TIM j.d.o.o. za proizvodnju, trgovinu i usluge, OIB 59589571213, Stjepana Radića 32, 35000 Slavonski Brod</derivirana_varijabla>
  </DomainObject.Predmet.ProtustrankaFormatedWithAdressOIB>
  <DomainObject.Predmet.ProtustrankaWithAdress>
    <izvorni_sadrzaj>VEDRO TIM j.d.o.o. za proizvodnju, trgovinu i usluge Stjepana Radića 32, 35000 Slavonski Brod</izvorni_sadrzaj>
    <derivirana_varijabla naziv="DomainObject.Predmet.ProtustrankaWithAdress_1">VEDRO TIM j.d.o.o. za proizvodnju, trgovinu i usluge Stjepana Radića 32, 35000 Slavonski Brod</derivirana_varijabla>
  </DomainObject.Predmet.ProtustrankaWithAdress>
  <DomainObject.Predmet.ProtustrankaWithAdressOIB>
    <izvorni_sadrzaj>VEDRO TIM j.d.o.o. za proizvodnju, trgovinu i usluge, OIB 59589571213, Stjepana Radića 32, 35000 Slavonski Brod</izvorni_sadrzaj>
    <derivirana_varijabla naziv="DomainObject.Predmet.ProtustrankaWithAdressOIB_1">VEDRO TIM j.d.o.o. za proizvodnju, trgovinu i usluge, OIB 59589571213, Stjepana Radića 32, 35000 Slavonski Brod</derivirana_varijabla>
  </DomainObject.Predmet.ProtustrankaWithAdressOIB>
  <DomainObject.Predmet.ProtustrankaNazivFormated>
    <izvorni_sadrzaj>VEDRO TIM j.d.o.o. za proizvodnju, trgovinu i usluge</izvorni_sadrzaj>
    <derivirana_varijabla naziv="DomainObject.Predmet.ProtustrankaNazivFormated_1">VEDRO TIM j.d.o.o. za proizvodnju, trgovinu i usluge</derivirana_varijabla>
  </DomainObject.Predmet.ProtustrankaNazivFormated>
  <DomainObject.Predmet.ProtustrankaNazivFormatedOIB>
    <izvorni_sadrzaj>VEDRO TIM j.d.o.o. za proizvodnju, trgovinu i usluge, OIB 59589571213</izvorni_sadrzaj>
    <derivirana_varijabla naziv="DomainObject.Predmet.ProtustrankaNazivFormatedOIB_1">VEDRO TIM j.d.o.o. za proizvodnju, trgovinu i usluge, OIB 59589571213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VEDRO TIM j.d.o.o. za proizvodnju, trgovinu i usluge</item>
    </izvorni_sadrzaj>
    <derivirana_varijabla naziv="DomainObject.Predmet.ProtuStrankaListFormated_1">
      <item>VEDRO TIM j.d.o.o. za proizvodnju, trgovinu i usluge</item>
    </derivirana_varijabla>
  </DomainObject.Predmet.ProtuStrankaListFormated>
  <DomainObject.Predmet.ProtuStrankaListFormatedOIB>
    <izvorni_sadrzaj>
      <item>VEDRO TIM j.d.o.o. za proizvodnju, trgovinu i usluge, OIB 59589571213</item>
    </izvorni_sadrzaj>
    <derivirana_varijabla naziv="DomainObject.Predmet.ProtuStrankaListFormatedOIB_1">
      <item>VEDRO TIM j.d.o.o. za proizvodnju, trgovinu i usluge, OIB 59589571213</item>
    </derivirana_varijabla>
  </DomainObject.Predmet.ProtuStrankaListFormatedOIB>
  <DomainObject.Predmet.ProtuStrankaListFormatedWithAdress>
    <izvorni_sadrzaj>
      <item>VEDRO TIM j.d.o.o. za proizvodnju, trgovinu i usluge, Stjepana Radića 32, 35000 Slavonski Brod</item>
    </izvorni_sadrzaj>
    <derivirana_varijabla naziv="DomainObject.Predmet.ProtuStrankaListFormatedWithAdress_1">
      <item>VEDRO TIM j.d.o.o. za proizvodnju, trgovinu i usluge, Stjepana Radića 32, 35000 Slavonski Brod</item>
    </derivirana_varijabla>
  </DomainObject.Predmet.ProtuStrankaListFormatedWithAdress>
  <DomainObject.Predmet.ProtuStrankaListFormatedWithAdressOIB>
    <izvorni_sadrzaj>
      <item>VEDRO TIM j.d.o.o. za proizvodnju, trgovinu i usluge, OIB 59589571213, Stjepana Radića 32, 35000 Slavonski Brod</item>
    </izvorni_sadrzaj>
    <derivirana_varijabla naziv="DomainObject.Predmet.ProtuStrankaListFormatedWithAdressOIB_1">
      <item>VEDRO TIM j.d.o.o. za proizvodnju, trgovinu i usluge, OIB 59589571213, Stjepana Radića 32, 35000 Slavonski Brod</item>
    </derivirana_varijabla>
  </DomainObject.Predmet.ProtuStrankaListFormatedWithAdressOIB>
  <DomainObject.Predmet.ProtuStrankaListNazivFormated>
    <izvorni_sadrzaj>
      <item>VEDRO TIM j.d.o.o. za proizvodnju, trgovinu i usluge</item>
    </izvorni_sadrzaj>
    <derivirana_varijabla naziv="DomainObject.Predmet.ProtuStrankaListNazivFormated_1">
      <item>VEDRO TIM j.d.o.o. za proizvodnju, trgovinu i usluge</item>
    </derivirana_varijabla>
  </DomainObject.Predmet.ProtuStrankaListNazivFormated>
  <DomainObject.Predmet.ProtuStrankaListNazivFormatedOIB>
    <izvorni_sadrzaj>
      <item>VEDRO TIM j.d.o.o. za proizvodnju, trgovinu i usluge, OIB 59589571213</item>
    </izvorni_sadrzaj>
    <derivirana_varijabla naziv="DomainObject.Predmet.ProtuStrankaListNazivFormatedOIB_1">
      <item>VEDRO TIM j.d.o.o. za proizvodnju, trgovinu i usluge, OIB 59589571213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VEDRO TIM j.d.o.o. za proizvodnju, trgovinu i usluge</izvorni_sadrzaj>
    <derivirana_varijabla naziv="DomainObject.Predmet.ProtustrankaIDrugi_1">VEDRO TIM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VEDRO TIM j.d.o.o. za proizvodnju, trgovinu i usluge, OIB 59589571213, Stjepana Radića 32, 35000 Slavonski Brod</izvorni_sadrzaj>
    <derivirana_varijabla naziv="DomainObject.Predmet.ProtustrankaIDrugiAdressOIB_1">VEDRO TIM j.d.o.o. za proizvodnju, trgovinu i usluge, OIB 59589571213, Stjepana Radića 32,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VEDRO TIM j.d.o.o. za proizvodnju, trgovinu i usluge</item>
    </izvorni_sadrzaj>
    <derivirana_varijabla naziv="DomainObject.Predmet.SudioniciListNaziv_1">
      <item>Financijska agencija</item>
      <item>VEDRO TIM j.d.o.o.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VEDRO TIM j.d.o.o. za proizvodnju, trgovinu i usluge, OIB 59589571213, Stjepana Radića 32,35000 Slavonski Brod</item>
    </izvorni_sadrzaj>
    <derivirana_varijabla naziv="DomainObject.Predmet.SudioniciListAdressOIB_1">
      <item>Financijska agencija, OIB 85821130368, Ulica grada Vukovara 70,10000 Zagreb</item>
      <item>VEDRO TIM j.d.o.o. za proizvodnju, trgovinu i usluge, OIB 59589571213, Stjepana Radića 32,35000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59589571213</item>
    </izvorni_sadrzaj>
    <derivirana_varijabla naziv="DomainObject.Predmet.SudioniciListNazivOIB_1">
      <item>, OIB 85821130368</item>
      <item>, OIB 59589571213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409</properties:Words>
  <properties:Characters>2227</properties:Characters>
  <properties:Lines>58</properties:Lines>
  <properties:Paragraphs>20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2018-02-07T08:37:00Z</dcterms:created>
  <dc:creator>Korisnik</dc:creator>
  <cp:lastModifiedBy>wsadmin</cp:lastModifiedBy>
  <cp:lastPrinted>2018-02-07T09:05:00Z</cp:lastPrinted>
  <dcterms:modified xmlns:xsi="http://www.w3.org/2001/XMLSchema-instance" xsi:type="dcterms:W3CDTF">2018-02-12T12:20:00Z</dcterms:modified>
  <cp:revision>12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