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ef31" w14:paraId="c54ef31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AE5593">
        <w:t>1346</w:t>
      </w:r>
      <w:r w:rsidR="00AD3D61">
        <w:t>/17-4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E5593">
        <w:t>Financijska agencija Regionalni centar Osijek, za otvaranje stečajnog  postupka nad dužnikom AUTO SERVIS JURKOVIĆ j.d.o.o. za uslužne djelatnosti, Vinkovci, Senjskih uskoka 32, MBS 030164090, OIB 02906285614</w:t>
      </w:r>
      <w:r w:rsidR="00686ACA">
        <w:t xml:space="preserve">, </w:t>
      </w:r>
      <w:r w:rsidR="003B4C28">
        <w:t xml:space="preserve">dana </w:t>
      </w:r>
      <w:r w:rsidR="00AE5593">
        <w:t>17</w:t>
      </w:r>
      <w:r w:rsidR="00677669">
        <w:t xml:space="preserve">. </w:t>
      </w:r>
      <w:r w:rsidR="00AD3D61">
        <w:t>studenog</w:t>
      </w:r>
      <w:r w:rsidR="008F2EFA">
        <w:t xml:space="preserve"> 2017</w:t>
      </w:r>
      <w:r w:rsidR="00F00274">
        <w:t xml:space="preserve">.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AE5593">
        <w:t>Jurica Jurković, Vinkovci, Senjskih uskoka 32, OIB: 32322748134</w:t>
      </w:r>
      <w:r w:rsidR="00D07A46">
        <w:t>,</w:t>
      </w:r>
      <w:r w:rsidR="0044451D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AE5593">
        <w:t>1346</w:t>
      </w:r>
      <w:r w:rsidR="0044451D">
        <w:t>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AE5593">
        <w:t>AUTO SERVIS JURKOVIĆ j.d.o.o. za uslužne djelatnosti, Vinkovci, Senjskih uskoka 32, MBS 030164090, OIB 02906285614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AE5593">
        <w:t>Jurica Jurković, Vinkovci, Senjskih uskoka 32, OIB: 32322748134</w:t>
      </w:r>
      <w:r w:rsidR="00677669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3D10AB" w:rsidP="008B63B0" w:rsidR="003D10AB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E5593">
        <w:t>17</w:t>
      </w:r>
      <w:r w:rsidR="00AD3D61">
        <w:t>. studenog</w:t>
      </w:r>
      <w:r w:rsidR="008F2EFA">
        <w:t xml:space="preserve"> 2017</w:t>
      </w:r>
      <w:r w:rsidR="00F00274">
        <w:t xml:space="preserve">. 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2670E" w:rsidP="00960C63" w:rsidR="00451DD6">
      <w:pPr>
        <w:numPr>
          <w:ilvl w:val="0"/>
          <w:numId w:val="6"/>
        </w:numPr>
      </w:pPr>
      <w:r>
        <w:t xml:space="preserve">R </w:t>
      </w:r>
      <w:r w:rsidR="00AE5593">
        <w:t>25/1</w:t>
      </w: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1E9" w:rsidR="003631E9">
      <w:r>
        <w:separator/>
      </w:r>
    </w:p>
  </w:endnote>
  <w:endnote w:id="0" w:type="continuationSeparator">
    <w:p w:rsidRDefault="003631E9" w:rsidR="00363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1E9" w:rsidR="003631E9">
      <w:r>
        <w:separator/>
      </w:r>
    </w:p>
  </w:footnote>
  <w:footnote w:id="0" w:type="continuationSeparator">
    <w:p w:rsidRDefault="003631E9" w:rsidR="00363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261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31E9"/>
    <w:rsid w:val="00366021"/>
    <w:rsid w:val="003A4406"/>
    <w:rsid w:val="003B0E86"/>
    <w:rsid w:val="003B4C28"/>
    <w:rsid w:val="003D10AB"/>
    <w:rsid w:val="003E08E5"/>
    <w:rsid w:val="003E147C"/>
    <w:rsid w:val="003E556F"/>
    <w:rsid w:val="003F28A4"/>
    <w:rsid w:val="004039B7"/>
    <w:rsid w:val="00405B85"/>
    <w:rsid w:val="0044451D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662DD"/>
    <w:rsid w:val="00677669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94E52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3D61"/>
    <w:rsid w:val="00AD76C3"/>
    <w:rsid w:val="00AE35EA"/>
    <w:rsid w:val="00AE5593"/>
    <w:rsid w:val="00B11D59"/>
    <w:rsid w:val="00B2670E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07A46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00274"/>
    <w:rsid w:val="00F23FA1"/>
    <w:rsid w:val="00F306C1"/>
    <w:rsid w:val="00F435F7"/>
    <w:rsid w:val="00F4731D"/>
    <w:rsid w:val="00F55EB2"/>
    <w:rsid w:val="00F618C3"/>
    <w:rsid w:val="00F62619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2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2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St-1346/2017</izvorni_sadrzaj>
    <derivirana_varijabla naziv="DomainObject.Predmet.OznakaBroj_1">St-1346/2017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JURKOVIĆ j.d.o.o. za uslužne djelatnosti</izvorni_sadrzaj>
    <derivirana_varijabla naziv="DomainObject.Predmet.ProtustrankaFormated_1">  AUTO SERVIS JURKOVIĆ j.d.o.o. za uslužne djelatnosti</derivirana_varijabla>
  </DomainObject.Predmet.ProtustrankaFormated>
  <DomainObject.Predmet.ProtustrankaFormatedOIB>
    <izvorni_sadrzaj>  AUTO SERVIS JURKOVIĆ j.d.o.o. za uslužne djelatnosti, OIB 02906285614</izvorni_sadrzaj>
    <derivirana_varijabla naziv="DomainObject.Predmet.ProtustrankaFormatedOIB_1">  AUTO SERVIS JURKOVIĆ j.d.o.o. za uslužne djelatnosti, OIB 02906285614</derivirana_varijabla>
  </DomainObject.Predmet.ProtustrankaFormatedOIB>
  <DomainObject.Predmet.ProtustrankaFormatedWithAdress>
    <izvorni_sadrzaj> AUTO SERVIS JURKOVIĆ j.d.o.o. za uslužne djelatnosti, Senjskih uskoka 32, 32100 Vinkovci</izvorni_sadrzaj>
    <derivirana_varijabla naziv="DomainObject.Predmet.ProtustrankaFormatedWithAdress_1"> AUTO SERVIS JURKOVIĆ j.d.o.o. za uslužne djelatnosti, Senjskih uskoka 32, 32100 Vinkovci</derivirana_varijabla>
  </DomainObject.Predmet.ProtustrankaFormatedWithAdress>
  <DomainObject.Predmet.ProtustrankaFormatedWithAdressOIB>
    <izvorni_sadrzaj> AUTO SERVIS JURKOVIĆ j.d.o.o. za uslužne djelatnosti, OIB 02906285614, Senjskih uskoka 32, 32100 Vinkovci</izvorni_sadrzaj>
    <derivirana_varijabla naziv="DomainObject.Predmet.ProtustrankaFormatedWithAdressOIB_1"> AUTO SERVIS JURKOVIĆ j.d.o.o. za uslužne djelatnosti, OIB 02906285614, Senjskih uskoka 32, 32100 Vinkovci</derivirana_varijabla>
  </DomainObject.Predmet.ProtustrankaFormatedWithAdressOIB>
  <DomainObject.Predmet.ProtustrankaWithAdress>
    <izvorni_sadrzaj>AUTO SERVIS JURKOVIĆ j.d.o.o. za uslužne djelatnosti Senjskih uskoka 32, 32100 Vinkovci</izvorni_sadrzaj>
    <derivirana_varijabla naziv="DomainObject.Predmet.ProtustrankaWithAdress_1">AUTO SERVIS JURKOVIĆ j.d.o.o. za uslužne djelatnosti Senjskih uskoka 32, 32100 Vinkovci</derivirana_varijabla>
  </DomainObject.Predmet.ProtustrankaWithAdress>
  <DomainObject.Predmet.ProtustrankaWithAdressOIB>
    <izvorni_sadrzaj>AUTO SERVIS JURKOVIĆ j.d.o.o. za uslužne djelatnosti, OIB 02906285614, Senjskih uskoka 32, 32100 Vinkovci</izvorni_sadrzaj>
    <derivirana_varijabla naziv="DomainObject.Predmet.ProtustrankaWithAdressOIB_1">AUTO SERVIS JURKOVIĆ j.d.o.o. za uslužne djelatnosti, OIB 02906285614, Senjskih uskoka 32, 32100 Vinkovci</derivirana_varijabla>
  </DomainObject.Predmet.ProtustrankaWithAdressOIB>
  <DomainObject.Predmet.ProtustrankaNazivFormated>
    <izvorni_sadrzaj>AUTO SERVIS JURKOVIĆ j.d.o.o. za uslužne djelatnosti</izvorni_sadrzaj>
    <derivirana_varijabla naziv="DomainObject.Predmet.ProtustrankaNazivFormated_1">AUTO SERVIS JURKOVIĆ j.d.o.o. za uslužne djelatnosti</derivirana_varijabla>
  </DomainObject.Predmet.ProtustrankaNazivFormated>
  <DomainObject.Predmet.ProtustrankaNazivFormatedOIB>
    <izvorni_sadrzaj>AUTO SERVIS JURKOVIĆ j.d.o.o. za uslužne djelatnosti, OIB 02906285614</izvorni_sadrzaj>
    <derivirana_varijabla naziv="DomainObject.Predmet.ProtustrankaNazivFormatedOIB_1">AUTO SERVIS JURKOVIĆ j.d.o.o. za uslužne djelatnosti, OIB 02906285614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SERVIS JURKOVIĆ j.d.o.o. za uslužne djelatnosti</item>
    </izvorni_sadrzaj>
    <derivirana_varijabla naziv="DomainObject.Predmet.ProtuStrankaListFormated_1">
      <item>AUTO SERVIS JURKOVIĆ j.d.o.o. za uslužne djelatnosti</item>
    </derivirana_varijabla>
  </DomainObject.Predmet.ProtuStrankaListFormated>
  <DomainObject.Predmet.ProtuStrankaListFormatedOIB>
    <izvorni_sadrzaj>
      <item>AUTO SERVIS JURKOVIĆ j.d.o.o. za uslužne djelatnosti, OIB 02906285614</item>
    </izvorni_sadrzaj>
    <derivirana_varijabla naziv="DomainObject.Predmet.ProtuStrankaListFormatedOIB_1">
      <item>AUTO SERVIS JURKOVIĆ j.d.o.o. za uslužne djelatnosti, OIB 02906285614</item>
    </derivirana_varijabla>
  </DomainObject.Predmet.ProtuStrankaListFormatedOIB>
  <DomainObject.Predmet.ProtuStrankaListFormatedWithAdress>
    <izvorni_sadrzaj>
      <item>AUTO SERVIS JURKOVIĆ j.d.o.o. za uslužne djelatnosti, Senjskih uskoka 32, 32100 Vinkovci</item>
    </izvorni_sadrzaj>
    <derivirana_varijabla naziv="DomainObject.Predmet.ProtuStrankaListFormatedWithAdress_1">
      <item>AUTO SERVIS JURKOVIĆ j.d.o.o. za uslužne djelatnosti, Senjskih uskoka 32, 32100 Vinkovci</item>
    </derivirana_varijabla>
  </DomainObject.Predmet.ProtuStrankaListFormatedWithAdress>
  <DomainObject.Predmet.ProtuStrankaListFormatedWithAdressOIB>
    <izvorni_sadrzaj>
      <item>AUTO SERVIS JURKOVIĆ j.d.o.o. za uslužne djelatnosti, OIB 02906285614, Senjskih uskoka 32, 32100 Vinkovci</item>
    </izvorni_sadrzaj>
    <derivirana_varijabla naziv="DomainObject.Predmet.ProtuStrankaListFormatedWithAdressOIB_1">
      <item>AUTO SERVIS JURKOVIĆ j.d.o.o. za uslužne djelatnosti, OIB 02906285614, Senjskih uskoka 32, 32100 Vinkovci</item>
    </derivirana_varijabla>
  </DomainObject.Predmet.ProtuStrankaListFormatedWithAdressOIB>
  <DomainObject.Predmet.ProtuStrankaListNazivFormated>
    <izvorni_sadrzaj>
      <item>AUTO SERVIS JURKOVIĆ j.d.o.o. za uslužne djelatnosti</item>
    </izvorni_sadrzaj>
    <derivirana_varijabla naziv="DomainObject.Predmet.ProtuStrankaListNazivFormated_1">
      <item>AUTO SERVIS JURKOVIĆ j.d.o.o. za uslužne djelatnosti</item>
    </derivirana_varijabla>
  </DomainObject.Predmet.ProtuStrankaListNazivFormated>
  <DomainObject.Predmet.ProtuStrankaListNazivFormatedOIB>
    <izvorni_sadrzaj>
      <item>AUTO SERVIS JURKOVIĆ j.d.o.o. za uslužne djelatnosti, OIB 02906285614</item>
    </izvorni_sadrzaj>
    <derivirana_varijabla naziv="DomainObject.Predmet.ProtuStrankaListNazivFormatedOIB_1">
      <item>AUTO SERVIS JURKOVIĆ j.d.o.o. za uslužne djelatnosti, OIB 02906285614</item>
    </derivirana_varijabla>
  </DomainObject.Predmet.ProtuStrankaListNazivFormatedOIB>
  <DomainObject.Predmet.OstaliListFormated>
    <izvorni_sadrzaj>
      <item>Jurica Jurković</item>
    </izvorni_sadrzaj>
    <derivirana_varijabla naziv="DomainObject.Predmet.OstaliListFormated_1">
      <item>Jurica Jurković</item>
    </derivirana_varijabla>
  </DomainObject.Predmet.OstaliListFormated>
  <DomainObject.Predmet.OstaliListFormatedOIB>
    <izvorni_sadrzaj>
      <item>Jurica Jurković, OIB 32322748134</item>
    </izvorni_sadrzaj>
    <derivirana_varijabla naziv="DomainObject.Predmet.OstaliListFormatedOIB_1">
      <item>Jurica Jurković, OIB 32322748134</item>
    </derivirana_varijabla>
  </DomainObject.Predmet.OstaliListFormatedOIB>
  <DomainObject.Predmet.OstaliListFormatedWithAdress>
    <izvorni_sadrzaj>
      <item>Jurica Jurković, Senjskih Uskoka 32, 32100 Vinkovci</item>
    </izvorni_sadrzaj>
    <derivirana_varijabla naziv="DomainObject.Predmet.OstaliListFormatedWithAdress_1">
      <item>Jurica Jurković, Senjskih Uskoka 32, 32100 Vinkovci</item>
    </derivirana_varijabla>
  </DomainObject.Predmet.OstaliListFormatedWithAdress>
  <DomainObject.Predmet.OstaliListFormatedWithAdressOIB>
    <izvorni_sadrzaj>
      <item>Jurica Jurković, OIB 32322748134, Senjskih Uskoka 32, 32100 Vinkovci</item>
    </izvorni_sadrzaj>
    <derivirana_varijabla naziv="DomainObject.Predmet.OstaliListFormatedWithAdressOIB_1">
      <item>Jurica Jurković, OIB 32322748134, Senjskih Uskoka 32, 32100 Vinkovci</item>
    </derivirana_varijabla>
  </DomainObject.Predmet.OstaliListFormatedWithAdressOIB>
  <DomainObject.Predmet.OstaliListNazivFormated>
    <izvorni_sadrzaj>
      <item>Jurica Jurković</item>
    </izvorni_sadrzaj>
    <derivirana_varijabla naziv="DomainObject.Predmet.OstaliListNazivFormated_1">
      <item>Jurica Jurković</item>
    </derivirana_varijabla>
  </DomainObject.Predmet.OstaliListNazivFormated>
  <DomainObject.Predmet.OstaliListNazivFormatedOIB>
    <izvorni_sadrzaj>
      <item>Jurica Jurković, OIB 32322748134</item>
    </izvorni_sadrzaj>
    <derivirana_varijabla naziv="DomainObject.Predmet.OstaliListNazivFormatedOIB_1">
      <item>Jurica Jurković, OIB 32322748134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JURKOVIĆ j.d.o.o. za uslužne djelatnosti</izvorni_sadrzaj>
    <derivirana_varijabla naziv="DomainObject.Predmet.ProtustrankaIDrugi_1">AUTO SERVIS JURKOVIĆ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SERVIS JURKOVIĆ j.d.o.o. za uslužne djelatnosti, OIB 02906285614, Senjskih uskoka 32, 32100 Vinkovci</izvorni_sadrzaj>
    <derivirana_varijabla naziv="DomainObject.Predmet.ProtustrankaIDrugiAdressOIB_1">AUTO SERVIS JURKOVIĆ j.d.o.o. za uslužne djelatnosti, OIB 02906285614, Senjskih uskoka 32,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JURKOVIĆ j.d.o.o. za uslužne djelatnosti</item>
      <item>Jurica Jurković</item>
    </izvorni_sadrzaj>
    <derivirana_varijabla naziv="DomainObject.Predmet.SudioniciListNaziv_1">
      <item>FINA RC OSIJEK</item>
      <item>AUTO SERVIS JURKOVIĆ j.d.o.o. za uslužne djelatnosti</item>
      <item>Jurica Jurković</item>
    </derivirana_varijabla>
  </DomainObject.Predmet.SudioniciListNaziv>
  <DomainObject.Predmet.SudioniciListAdressOIB>
    <izvorni_sadrzaj>
      <item>FINA RC OSIJEK, OIB 85821130368</item>
      <item>AUTO SERVIS JURKOVIĆ j.d.o.o. za uslužne djelatnosti, OIB 02906285614, Senjskih uskoka 32,32100 Vinkovci</item>
      <item>Jurica Jurković, OIB 32322748134, Senjskih Uskoka 32,32100 Vinkovci</item>
    </izvorni_sadrzaj>
    <derivirana_varijabla naziv="DomainObject.Predmet.SudioniciListAdressOIB_1">
      <item>FINA RC OSIJEK, OIB 85821130368</item>
      <item>AUTO SERVIS JURKOVIĆ j.d.o.o. za uslužne djelatnosti, OIB 02906285614, Senjskih uskoka 32,32100 Vinkovci</item>
      <item>Jurica Jurković, OIB 32322748134, Senjskih Uskoka 32,32100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02906285614</item>
      <item>, OIB 32322748134</item>
    </izvorni_sadrzaj>
    <derivirana_varijabla naziv="DomainObject.Predmet.SudioniciListNazivOIB_1">
      <item>, OIB 85821130368</item>
      <item>, OIB 02906285614</item>
      <item>, OIB 32322748134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242F9-1EE6-4FD2-81F9-47A7F00F6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1253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2017-11-17T08:30:00Z</dcterms:created>
  <dc:creator>hermanj</dc:creator>
  <cp:lastModifiedBy>Žana Bem</cp:lastModifiedBy>
  <cp:lastPrinted>2017-01-18T09:46:00Z</cp:lastPrinted>
  <dcterms:modified xmlns:xsi="http://www.w3.org/2001/XMLSchema-instance" xsi:type="dcterms:W3CDTF">2017-11-17T08:31:00Z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