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2971" w14:paraId="44e2971" w:rsidRDefault="000E60FE" w:rsidP="00B542FA" w:rsidR="000E60FE" w:rsidRPr="004F4FF1">
      <w:pPr>
        <w:jc w:val="both"/>
        <w15:collapsed w:val="false"/>
        <w:rPr>
          <w:color w:val="000000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4F4FF1">
        <w:tc>
          <w:tcPr>
            <w:tcW w:type="dxa" w:w="3060"/>
          </w:tcPr>
          <w:p w:rsidRDefault="005F2AFB" w:rsidP="005F2AFB" w:rsidR="005F2AFB" w:rsidRPr="004F4FF1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4F4FF1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796B9E" w:rsidP="00F353E4" w:rsidR="005F2AFB" w:rsidRPr="004F4FF1">
            <w:pPr>
              <w:rPr>
                <w:color w:val="000000"/>
              </w:rPr>
            </w:pPr>
            <w:r w:rsidRPr="004F4FF1">
              <w:rPr>
                <w:color w:val="000000"/>
              </w:rPr>
              <w:t xml:space="preserve">  </w:t>
            </w:r>
            <w:r w:rsidR="005F2AFB" w:rsidRPr="004F4FF1">
              <w:rPr>
                <w:color w:val="000000"/>
              </w:rPr>
              <w:t>Trgovački sud u Zagrebu</w:t>
            </w:r>
          </w:p>
          <w:p w:rsidRDefault="00796B9E" w:rsidP="00F353E4" w:rsidR="005F2AFB" w:rsidRPr="004F4FF1">
            <w:pPr>
              <w:rPr>
                <w:color w:val="000000"/>
              </w:rPr>
            </w:pPr>
            <w:r w:rsidRPr="004F4FF1">
              <w:rPr>
                <w:color w:val="000000"/>
              </w:rPr>
              <w:t xml:space="preserve">    </w:t>
            </w:r>
            <w:r w:rsidR="005F2AFB" w:rsidRPr="004F4FF1">
              <w:rPr>
                <w:color w:val="000000"/>
              </w:rPr>
              <w:t>Zagreb, Amruševa 2/II</w:t>
            </w:r>
          </w:p>
        </w:tc>
      </w:tr>
    </w:tbl>
    <w:p w:rsidRDefault="00AB0EC3" w:rsidP="005F2AFB" w:rsidR="00AB0EC3" w:rsidRPr="004F4FF1">
      <w:pPr>
        <w:rPr>
          <w:b/>
          <w:color w:val="000000"/>
        </w:rPr>
      </w:pPr>
    </w:p>
    <w:p w:rsidRDefault="005F2AFB" w:rsidP="005F2AFB" w:rsidR="005F2AFB" w:rsidRPr="004F4FF1">
      <w:pPr>
        <w:rPr>
          <w:color w:val="000000"/>
        </w:rPr>
      </w:pPr>
      <w:r w:rsidRPr="004F4FF1">
        <w:rPr>
          <w:b/>
          <w:color w:val="000000"/>
        </w:rPr>
        <w:tab/>
      </w:r>
      <w:r w:rsidRPr="004F4FF1">
        <w:rPr>
          <w:b/>
          <w:color w:val="000000"/>
        </w:rPr>
        <w:tab/>
      </w:r>
      <w:r w:rsidRPr="004F4FF1">
        <w:rPr>
          <w:b/>
          <w:color w:val="000000"/>
        </w:rPr>
        <w:tab/>
      </w:r>
      <w:r w:rsidRPr="004F4FF1">
        <w:rPr>
          <w:b/>
          <w:color w:val="000000"/>
        </w:rPr>
        <w:tab/>
      </w:r>
      <w:r w:rsidRPr="004F4FF1">
        <w:rPr>
          <w:b/>
          <w:color w:val="000000"/>
        </w:rPr>
        <w:tab/>
      </w:r>
      <w:r w:rsidRPr="004F4FF1">
        <w:rPr>
          <w:b/>
          <w:color w:val="000000"/>
        </w:rPr>
        <w:tab/>
      </w:r>
      <w:r w:rsidRPr="004F4FF1">
        <w:rPr>
          <w:b/>
          <w:color w:val="000000"/>
        </w:rPr>
        <w:tab/>
      </w:r>
      <w:r w:rsidRPr="004F4FF1">
        <w:rPr>
          <w:b/>
          <w:color w:val="000000"/>
        </w:rPr>
        <w:tab/>
      </w:r>
      <w:r w:rsidRPr="004F4FF1">
        <w:rPr>
          <w:b/>
          <w:color w:val="000000"/>
        </w:rPr>
        <w:tab/>
        <w:t xml:space="preserve"> </w:t>
      </w:r>
      <w:r w:rsidRPr="004F4FF1">
        <w:rPr>
          <w:b/>
          <w:color w:val="000000"/>
        </w:rPr>
        <w:tab/>
      </w:r>
      <w:r w:rsidR="00F3575B" w:rsidRPr="004F4FF1">
        <w:rPr>
          <w:color w:val="000000"/>
        </w:rPr>
        <w:t>89</w:t>
      </w:r>
      <w:r w:rsidRPr="004F4FF1">
        <w:rPr>
          <w:color w:val="000000"/>
        </w:rPr>
        <w:t>.</w:t>
      </w:r>
      <w:r w:rsidRPr="004F4FF1">
        <w:rPr>
          <w:b/>
          <w:color w:val="000000"/>
        </w:rPr>
        <w:t xml:space="preserve"> </w:t>
      </w:r>
      <w:r w:rsidRPr="004F4FF1">
        <w:rPr>
          <w:color w:val="000000"/>
        </w:rPr>
        <w:t>St-</w:t>
      </w:r>
      <w:r w:rsidR="00F64674" w:rsidRPr="004F4FF1">
        <w:rPr>
          <w:color w:val="000000"/>
        </w:rPr>
        <w:t>2191</w:t>
      </w:r>
      <w:r w:rsidR="00796B9E" w:rsidRPr="004F4FF1">
        <w:rPr>
          <w:color w:val="000000"/>
        </w:rPr>
        <w:t>/1</w:t>
      </w:r>
      <w:r w:rsidR="00263BF2" w:rsidRPr="004F4FF1">
        <w:rPr>
          <w:color w:val="000000"/>
        </w:rPr>
        <w:t>6</w:t>
      </w:r>
      <w:r w:rsidR="00F64674" w:rsidRPr="004F4FF1">
        <w:rPr>
          <w:color w:val="000000"/>
        </w:rPr>
        <w:t>-</w:t>
      </w:r>
    </w:p>
    <w:p w:rsidRDefault="00076114" w:rsidP="00076114" w:rsidR="00076114" w:rsidRPr="004F4FF1">
      <w:pPr>
        <w:rPr>
          <w:color w:val="000000"/>
        </w:rPr>
      </w:pPr>
    </w:p>
    <w:p w:rsidRDefault="005F2AFB" w:rsidP="005F2AFB" w:rsidR="005F2AFB" w:rsidRPr="004F4FF1">
      <w:pPr>
        <w:rPr>
          <w:color w:val="000000"/>
        </w:rPr>
      </w:pPr>
    </w:p>
    <w:p w:rsidRDefault="005F2AFB" w:rsidP="005F2AFB" w:rsidR="005F2AFB" w:rsidRPr="004F4FF1">
      <w:pPr>
        <w:jc w:val="center"/>
        <w:rPr>
          <w:color w:val="000000"/>
        </w:rPr>
      </w:pPr>
      <w:r w:rsidRPr="004F4FF1">
        <w:rPr>
          <w:color w:val="000000"/>
        </w:rPr>
        <w:t xml:space="preserve">R E P U B L I K A   H R V A T S K A </w:t>
      </w:r>
    </w:p>
    <w:p w:rsidRDefault="005F2AFB" w:rsidP="005F2AFB" w:rsidR="005F2AFB" w:rsidRPr="004F4FF1">
      <w:pPr>
        <w:ind w:left="2880"/>
        <w:jc w:val="right"/>
        <w:rPr>
          <w:color w:val="000000"/>
        </w:rPr>
      </w:pPr>
    </w:p>
    <w:p w:rsidRDefault="005F2AFB" w:rsidP="005F2AFB" w:rsidR="005F2AFB" w:rsidRPr="004F4FF1">
      <w:pPr>
        <w:ind w:left="2880"/>
        <w:rPr>
          <w:color w:val="000000"/>
        </w:rPr>
      </w:pPr>
      <w:r w:rsidRPr="004F4FF1">
        <w:rPr>
          <w:color w:val="000000"/>
        </w:rPr>
        <w:t xml:space="preserve">              R J E Š E NJ E </w:t>
      </w:r>
      <w:r w:rsidRPr="004F4FF1">
        <w:rPr>
          <w:color w:val="000000"/>
        </w:rPr>
        <w:tab/>
      </w:r>
      <w:r w:rsidRPr="004F4FF1">
        <w:rPr>
          <w:color w:val="000000"/>
        </w:rPr>
        <w:tab/>
      </w:r>
      <w:r w:rsidRPr="004F4FF1">
        <w:rPr>
          <w:color w:val="000000"/>
        </w:rPr>
        <w:tab/>
      </w:r>
      <w:r w:rsidRPr="004F4FF1">
        <w:rPr>
          <w:color w:val="000000"/>
        </w:rPr>
        <w:tab/>
      </w:r>
      <w:r w:rsidRPr="004F4FF1">
        <w:rPr>
          <w:color w:val="000000"/>
        </w:rPr>
        <w:tab/>
      </w:r>
    </w:p>
    <w:p w:rsidRDefault="005F2AFB" w:rsidP="005F2AFB" w:rsidR="005F2AFB" w:rsidRPr="004F4FF1">
      <w:pPr>
        <w:jc w:val="both"/>
        <w:rPr>
          <w:color w:val="000000"/>
        </w:rPr>
      </w:pPr>
      <w:r w:rsidRPr="004F4FF1">
        <w:rPr>
          <w:color w:val="000000"/>
        </w:rPr>
        <w:tab/>
      </w:r>
    </w:p>
    <w:p w:rsidRDefault="0053747E" w:rsidP="0053747E" w:rsidR="0053747E" w:rsidRPr="004F4FF1">
      <w:pPr>
        <w:tabs>
          <w:tab w:pos="2977" w:val="left"/>
        </w:tabs>
        <w:ind w:firstLine="720"/>
        <w:jc w:val="both"/>
        <w:rPr>
          <w:color w:val="000000"/>
        </w:rPr>
      </w:pPr>
      <w:r w:rsidRPr="004F4FF1">
        <w:rPr>
          <w:color w:val="000000"/>
        </w:rPr>
        <w:t xml:space="preserve">Trgovački sud u Zagrebu, po sucu Nikolini Dorić Hadžisejdić, </w:t>
      </w:r>
      <w:r w:rsidRPr="004F4FF1">
        <w:rPr>
          <w:color w:val="000000"/>
          <w:lang w:val="pt-BR"/>
        </w:rPr>
        <w:t>u stečajnom predmetu u povodu prijedloga predlagatelja</w:t>
      </w:r>
      <w:r w:rsidRPr="004F4FF1">
        <w:rPr>
          <w:color w:val="000000"/>
        </w:rPr>
        <w:t xml:space="preserve"> </w:t>
      </w:r>
      <w:r w:rsidRPr="004F4FF1">
        <w:rPr>
          <w:color w:val="000000"/>
          <w:lang w:val="pt-BR"/>
        </w:rPr>
        <w:t xml:space="preserve">FINANCIJSKA AGENCIJA, RC Zagreb, </w:t>
      </w:r>
      <w:r w:rsidRPr="004F4FF1">
        <w:rPr>
          <w:color w:val="000000"/>
        </w:rPr>
        <w:t>Podružnica Zagreb, Trg svibanjskih žrtava 1995. 1, OIB: 85821130368,</w:t>
      </w:r>
      <w:r w:rsidRPr="004F4FF1">
        <w:rPr>
          <w:color w:val="000000"/>
          <w:lang w:val="pt-BR"/>
        </w:rPr>
        <w:t xml:space="preserve"> za otvaranje stečajnog postupka nad dužnikom </w:t>
      </w:r>
      <w:r w:rsidR="00F64674" w:rsidRPr="004F4FF1">
        <w:rPr>
          <w:color w:val="000000"/>
          <w:lang w:val="pt-BR"/>
        </w:rPr>
        <w:t>SREBRNA KUNA j.d.o.o. za trgovinu i usluge, OIB 12310137112, Sisak, Andrije Hebranga 25</w:t>
      </w:r>
      <w:r w:rsidRPr="004F4FF1">
        <w:rPr>
          <w:color w:val="000000"/>
        </w:rPr>
        <w:t xml:space="preserve">, </w:t>
      </w:r>
      <w:r w:rsidR="00F64674" w:rsidRPr="004F4FF1">
        <w:rPr>
          <w:color w:val="000000"/>
        </w:rPr>
        <w:t xml:space="preserve">dana </w:t>
      </w:r>
      <w:r w:rsidRPr="004F4FF1">
        <w:rPr>
          <w:color w:val="000000"/>
        </w:rPr>
        <w:t>1</w:t>
      </w:r>
      <w:r w:rsidR="00F64674" w:rsidRPr="004F4FF1">
        <w:rPr>
          <w:color w:val="000000"/>
        </w:rPr>
        <w:t>4</w:t>
      </w:r>
      <w:r w:rsidRPr="004F4FF1">
        <w:rPr>
          <w:color w:val="000000"/>
        </w:rPr>
        <w:t>. veljače 2017.,</w:t>
      </w:r>
    </w:p>
    <w:p w:rsidRDefault="00263BF2" w:rsidP="00263BF2" w:rsidR="00263BF2" w:rsidRPr="004F4FF1">
      <w:pPr>
        <w:jc w:val="center"/>
        <w:rPr>
          <w:color w:val="000000"/>
        </w:rPr>
      </w:pPr>
    </w:p>
    <w:p w:rsidRDefault="00076114" w:rsidP="00664F42" w:rsidR="00076114" w:rsidRPr="004F4FF1">
      <w:pPr>
        <w:jc w:val="center"/>
        <w:rPr>
          <w:color w:val="000000"/>
        </w:rPr>
      </w:pPr>
      <w:r w:rsidRPr="004F4FF1">
        <w:rPr>
          <w:color w:val="000000"/>
        </w:rPr>
        <w:t>r i j e š i o    j e</w:t>
      </w:r>
    </w:p>
    <w:p w:rsidRDefault="00664F42" w:rsidP="00664F42" w:rsidR="00664F42" w:rsidRPr="004F4FF1">
      <w:pPr>
        <w:rPr>
          <w:color w:val="000000"/>
        </w:rPr>
      </w:pPr>
    </w:p>
    <w:p w:rsidRDefault="00F3575B" w:rsidP="00EA4360" w:rsidR="00F3575B" w:rsidRPr="004F4FF1">
      <w:pPr>
        <w:pStyle w:val="Odlomakpopisa"/>
        <w:numPr>
          <w:ilvl w:val="0"/>
          <w:numId w:val="5"/>
        </w:numPr>
        <w:jc w:val="both"/>
        <w:rPr>
          <w:color w:val="000000"/>
        </w:rPr>
      </w:pPr>
      <w:r w:rsidRPr="004F4FF1">
        <w:rPr>
          <w:color w:val="000000"/>
        </w:rPr>
        <w:t xml:space="preserve">Dužniku </w:t>
      </w:r>
      <w:r w:rsidR="00F64674" w:rsidRPr="004F4FF1">
        <w:rPr>
          <w:color w:val="000000"/>
          <w:lang w:val="pt-BR"/>
        </w:rPr>
        <w:t>SREBRNA KUNA j.d.o.o. za trgovinu i usluge, OIB 12310137112, Sisak, Andrije Hebranga 25</w:t>
      </w:r>
      <w:r w:rsidRPr="004F4FF1">
        <w:rPr>
          <w:color w:val="000000"/>
        </w:rPr>
        <w:t>, imenuje se</w:t>
      </w:r>
      <w:r w:rsidR="00F64674" w:rsidRPr="004F4FF1">
        <w:rPr>
          <w:color w:val="000000"/>
        </w:rPr>
        <w:t xml:space="preserve"> </w:t>
      </w:r>
      <w:r w:rsidR="0077563E" w:rsidRPr="004F4FF1">
        <w:rPr>
          <w:color w:val="000000"/>
        </w:rPr>
        <w:t>Anđelko Stankus, Varaždin, Jalkovec, Braće Radić 20, OIB 11168088853</w:t>
      </w:r>
      <w:r w:rsidRPr="004F4FF1">
        <w:rPr>
          <w:color w:val="000000"/>
        </w:rPr>
        <w:t xml:space="preserve"> privremenim stečajnim upraviteljem. </w:t>
      </w:r>
    </w:p>
    <w:p w:rsidRDefault="00F3575B" w:rsidP="00796B9E" w:rsidR="00F3575B" w:rsidRPr="004F4FF1">
      <w:pPr>
        <w:pStyle w:val="BodyText21"/>
        <w:numPr>
          <w:ilvl w:val="0"/>
          <w:numId w:val="5"/>
        </w:numPr>
        <w:rPr>
          <w:rFonts w:hAnsi="Times New Roman" w:ascii="Times New Roman"/>
          <w:color w:val="000000"/>
          <w:szCs w:val="24"/>
        </w:rPr>
      </w:pPr>
      <w:r w:rsidRPr="004F4FF1">
        <w:rPr>
          <w:rFonts w:hAnsi="Times New Roman" w:ascii="Times New Roman"/>
          <w:color w:val="000000"/>
          <w:szCs w:val="24"/>
        </w:rPr>
        <w:t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razlog, utvrditi imovinu stečajnog dužnika i njenu vrijednost, stanje obveza stečajnog dužnika, zatim je li imovina stečajnog dužnika dovoljna za namirenje troškova stečajnog postupka te koliki je iznos predvidivih troškova prethodnog i stečajnog postupka. Pisano izvješće s mišljenjem privremeni stečajni upravitelj dužan je izraditi u roku 30 dana, dostaviti isti u spis te na e-mail Karmela.Dolenc@tszg.pravosudje.hr</w:t>
      </w:r>
      <w:r w:rsidR="00C54037" w:rsidRPr="004F4FF1">
        <w:rPr>
          <w:rFonts w:hAnsi="Times New Roman" w:ascii="Times New Roman"/>
          <w:color w:val="000000"/>
          <w:szCs w:val="24"/>
        </w:rPr>
        <w:t>.</w:t>
      </w:r>
    </w:p>
    <w:p w:rsidRDefault="00F3575B" w:rsidP="00796B9E" w:rsidR="00076114" w:rsidRPr="004F4FF1">
      <w:pPr>
        <w:pStyle w:val="BodyText21"/>
        <w:numPr>
          <w:ilvl w:val="0"/>
          <w:numId w:val="5"/>
        </w:numPr>
        <w:rPr>
          <w:rFonts w:hAnsi="Times New Roman" w:ascii="Times New Roman"/>
          <w:color w:val="000000"/>
          <w:szCs w:val="24"/>
        </w:rPr>
      </w:pPr>
      <w:r w:rsidRPr="004F4FF1">
        <w:rPr>
          <w:rFonts w:hAnsi="Times New Roman" w:ascii="Times New Roman"/>
          <w:color w:val="000000"/>
          <w:szCs w:val="24"/>
        </w:rPr>
        <w:t xml:space="preserve">Ovo rješenje će se dostaviti sudskom registru ovog suda. </w:t>
      </w:r>
    </w:p>
    <w:p w:rsidRDefault="00AB0EC3" w:rsidP="00076114" w:rsidR="00AB0EC3" w:rsidRPr="004F4FF1">
      <w:pPr>
        <w:rPr>
          <w:color w:val="000000"/>
        </w:rPr>
      </w:pPr>
    </w:p>
    <w:p w:rsidRDefault="00076114" w:rsidP="00664F42" w:rsidR="00076114" w:rsidRPr="004F4FF1">
      <w:pPr>
        <w:jc w:val="center"/>
        <w:rPr>
          <w:color w:val="000000"/>
        </w:rPr>
      </w:pPr>
      <w:r w:rsidRPr="004F4FF1">
        <w:rPr>
          <w:color w:val="000000"/>
        </w:rPr>
        <w:t>Obrazloženje</w:t>
      </w:r>
    </w:p>
    <w:p w:rsidRDefault="00076114" w:rsidP="00076114" w:rsidR="00076114" w:rsidRPr="004F4FF1">
      <w:pPr>
        <w:rPr>
          <w:color w:val="000000"/>
        </w:rPr>
      </w:pPr>
    </w:p>
    <w:p w:rsidRDefault="00EB5A2F" w:rsidP="00EC210F" w:rsidR="00EC210F" w:rsidRPr="004F4FF1">
      <w:pPr>
        <w:ind w:firstLine="709"/>
        <w:jc w:val="both"/>
        <w:rPr>
          <w:color w:val="000000"/>
        </w:rPr>
      </w:pPr>
      <w:r w:rsidRPr="004F4FF1">
        <w:rPr>
          <w:color w:val="000000"/>
        </w:rPr>
        <w:t xml:space="preserve">Financijska agencija, Regionalni centar Zagreb, podnijela je ovom sudu prijedlog za otvaranje stečajnog postupka nad </w:t>
      </w:r>
      <w:r w:rsidR="00A358AE" w:rsidRPr="004F4FF1">
        <w:rPr>
          <w:color w:val="000000"/>
        </w:rPr>
        <w:t xml:space="preserve">dužnikom </w:t>
      </w:r>
      <w:r w:rsidR="00F64674" w:rsidRPr="004F4FF1">
        <w:rPr>
          <w:color w:val="000000"/>
          <w:lang w:val="pt-BR"/>
        </w:rPr>
        <w:t>SREBRNA KUNA j.d.o.o. za trgovinu i usluge, OIB 12310137112, Sisak, Andrije Hebranga 25</w:t>
      </w:r>
      <w:r w:rsidR="00EC210F" w:rsidRPr="004F4FF1">
        <w:rPr>
          <w:color w:val="000000"/>
        </w:rPr>
        <w:t>.</w:t>
      </w:r>
    </w:p>
    <w:p w:rsidRDefault="00664F42" w:rsidP="00EC210F" w:rsidR="00076114" w:rsidRPr="004F4FF1">
      <w:pPr>
        <w:ind w:firstLine="709"/>
        <w:jc w:val="both"/>
        <w:rPr>
          <w:color w:val="000000"/>
        </w:rPr>
      </w:pPr>
      <w:r w:rsidRPr="004F4FF1">
        <w:rPr>
          <w:color w:val="000000"/>
        </w:rPr>
        <w:t>Prema odredbi čl.</w:t>
      </w:r>
      <w:r w:rsidR="00076114" w:rsidRPr="004F4FF1">
        <w:rPr>
          <w:color w:val="000000"/>
        </w:rPr>
        <w:t xml:space="preserve"> </w:t>
      </w:r>
      <w:r w:rsidR="005F2AFB" w:rsidRPr="004F4FF1">
        <w:rPr>
          <w:color w:val="000000"/>
        </w:rPr>
        <w:t>132</w:t>
      </w:r>
      <w:r w:rsidRPr="004F4FF1">
        <w:rPr>
          <w:color w:val="000000"/>
        </w:rPr>
        <w:t>. st.</w:t>
      </w:r>
      <w:r w:rsidR="00076114" w:rsidRPr="004F4FF1">
        <w:rPr>
          <w:color w:val="000000"/>
        </w:rPr>
        <w:t xml:space="preserve"> 1. </w:t>
      </w:r>
      <w:r w:rsidR="00150D89" w:rsidRPr="004F4FF1">
        <w:rPr>
          <w:color w:val="000000"/>
        </w:rPr>
        <w:t xml:space="preserve">Stečajnog zakona („Narodne novine“ broj broj </w:t>
      </w:r>
      <w:r w:rsidR="005F2AFB" w:rsidRPr="004F4FF1">
        <w:rPr>
          <w:color w:val="000000"/>
        </w:rPr>
        <w:t>71/15</w:t>
      </w:r>
      <w:r w:rsidR="00150D89" w:rsidRPr="004F4FF1">
        <w:rPr>
          <w:color w:val="000000"/>
        </w:rPr>
        <w:t xml:space="preserve">, dalje: SZ) </w:t>
      </w:r>
      <w:r w:rsidR="00AB0EC3" w:rsidRPr="004F4FF1">
        <w:rPr>
          <w:color w:val="000000"/>
        </w:rPr>
        <w:t>a</w:t>
      </w:r>
      <w:r w:rsidR="005F2AFB" w:rsidRPr="004F4FF1">
        <w:rPr>
          <w:color w:val="000000"/>
        </w:rPr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4F4FF1">
      <w:pPr>
        <w:ind w:firstLine="708"/>
        <w:jc w:val="both"/>
        <w:rPr>
          <w:color w:val="000000"/>
        </w:rPr>
      </w:pPr>
    </w:p>
    <w:p w:rsidRDefault="00664F42" w:rsidP="005F2AFB" w:rsidR="00076114" w:rsidRPr="004F4FF1">
      <w:pPr>
        <w:ind w:firstLine="708"/>
        <w:jc w:val="both"/>
        <w:rPr>
          <w:color w:val="000000"/>
        </w:rPr>
      </w:pPr>
      <w:r w:rsidRPr="004F4FF1">
        <w:rPr>
          <w:color w:val="000000"/>
        </w:rPr>
        <w:lastRenderedPageBreak/>
        <w:t>S obzirom na to da</w:t>
      </w:r>
      <w:r w:rsidR="00076114" w:rsidRPr="004F4FF1">
        <w:rPr>
          <w:color w:val="000000"/>
        </w:rPr>
        <w:t xml:space="preserve"> u ovoj fazi stečajnog postupka nije bilo moguće utvrditi status i stanje obveza dužnika i mogućnost da se imovinom dužnika pokriju troškov</w:t>
      </w:r>
      <w:r w:rsidRPr="004F4FF1">
        <w:rPr>
          <w:color w:val="000000"/>
        </w:rPr>
        <w:t>i stečajnog postupka</w:t>
      </w:r>
      <w:r w:rsidR="009F5A00" w:rsidRPr="004F4FF1">
        <w:rPr>
          <w:color w:val="000000"/>
        </w:rPr>
        <w:t xml:space="preserve">, pogotovo stoga što zastupnik po zakonu dužnika nije postupio po zaključku ovog suda od </w:t>
      </w:r>
      <w:r w:rsidR="00263BF2" w:rsidRPr="004F4FF1">
        <w:rPr>
          <w:color w:val="000000"/>
        </w:rPr>
        <w:t>2</w:t>
      </w:r>
      <w:r w:rsidR="00370E95" w:rsidRPr="004F4FF1">
        <w:rPr>
          <w:color w:val="000000"/>
        </w:rPr>
        <w:t>2</w:t>
      </w:r>
      <w:r w:rsidR="00A358AE" w:rsidRPr="004F4FF1">
        <w:rPr>
          <w:color w:val="000000"/>
        </w:rPr>
        <w:t xml:space="preserve">. </w:t>
      </w:r>
      <w:r w:rsidR="00263BF2" w:rsidRPr="004F4FF1">
        <w:rPr>
          <w:color w:val="000000"/>
        </w:rPr>
        <w:t>prosinca</w:t>
      </w:r>
      <w:r w:rsidR="00EB5A2F" w:rsidRPr="004F4FF1">
        <w:rPr>
          <w:color w:val="000000"/>
        </w:rPr>
        <w:t xml:space="preserve"> 2016</w:t>
      </w:r>
      <w:r w:rsidR="00E14F08" w:rsidRPr="004F4FF1">
        <w:rPr>
          <w:color w:val="000000"/>
        </w:rPr>
        <w:t>.</w:t>
      </w:r>
      <w:r w:rsidR="00EB5A2F" w:rsidRPr="004F4FF1">
        <w:rPr>
          <w:color w:val="000000"/>
        </w:rPr>
        <w:t xml:space="preserve"> </w:t>
      </w:r>
      <w:r w:rsidR="009F5A00" w:rsidRPr="004F4FF1">
        <w:rPr>
          <w:color w:val="000000"/>
        </w:rPr>
        <w:t>i dostavio sudu pisano izvješće o financijsko-gospodarskom stanju dužnika</w:t>
      </w:r>
      <w:r w:rsidR="00E12214" w:rsidRPr="004F4FF1">
        <w:rPr>
          <w:color w:val="000000"/>
        </w:rPr>
        <w:t xml:space="preserve"> te</w:t>
      </w:r>
      <w:r w:rsidR="00EB5A2F" w:rsidRPr="004F4FF1">
        <w:rPr>
          <w:color w:val="000000"/>
        </w:rPr>
        <w:t xml:space="preserve"> nije</w:t>
      </w:r>
      <w:r w:rsidR="00E12214" w:rsidRPr="004F4FF1">
        <w:rPr>
          <w:color w:val="000000"/>
        </w:rPr>
        <w:t xml:space="preserve"> pristupio na ročište</w:t>
      </w:r>
      <w:r w:rsidR="00EB5A2F" w:rsidRPr="004F4FF1">
        <w:rPr>
          <w:color w:val="000000"/>
        </w:rPr>
        <w:t xml:space="preserve"> </w:t>
      </w:r>
      <w:r w:rsidR="00E14F08" w:rsidRPr="004F4FF1">
        <w:rPr>
          <w:color w:val="000000"/>
        </w:rPr>
        <w:t>14</w:t>
      </w:r>
      <w:r w:rsidR="00A358AE" w:rsidRPr="004F4FF1">
        <w:rPr>
          <w:color w:val="000000"/>
        </w:rPr>
        <w:t xml:space="preserve">. </w:t>
      </w:r>
      <w:r w:rsidR="00E14F08" w:rsidRPr="004F4FF1">
        <w:rPr>
          <w:color w:val="000000"/>
        </w:rPr>
        <w:t>veljače</w:t>
      </w:r>
      <w:r w:rsidR="00263BF2" w:rsidRPr="004F4FF1">
        <w:rPr>
          <w:color w:val="000000"/>
        </w:rPr>
        <w:t xml:space="preserve"> 2017</w:t>
      </w:r>
      <w:r w:rsidR="004E0DB9" w:rsidRPr="004F4FF1">
        <w:rPr>
          <w:color w:val="000000"/>
        </w:rPr>
        <w:t>.</w:t>
      </w:r>
      <w:r w:rsidRPr="004F4FF1">
        <w:rPr>
          <w:color w:val="000000"/>
        </w:rPr>
        <w:t xml:space="preserve">, sud je na temelju odredbe čl. </w:t>
      </w:r>
      <w:r w:rsidR="005F2AFB" w:rsidRPr="004F4FF1">
        <w:rPr>
          <w:color w:val="000000"/>
        </w:rPr>
        <w:t>119</w:t>
      </w:r>
      <w:r w:rsidRPr="004F4FF1">
        <w:rPr>
          <w:color w:val="000000"/>
        </w:rPr>
        <w:t>. SZ-a imenovao</w:t>
      </w:r>
      <w:r w:rsidR="005F2AFB" w:rsidRPr="004F4FF1">
        <w:rPr>
          <w:color w:val="000000"/>
        </w:rPr>
        <w:t xml:space="preserve"> privremenog</w:t>
      </w:r>
      <w:r w:rsidR="00076114" w:rsidRPr="004F4FF1">
        <w:rPr>
          <w:color w:val="000000"/>
        </w:rPr>
        <w:t xml:space="preserve"> </w:t>
      </w:r>
      <w:r w:rsidR="005F2AFB" w:rsidRPr="004F4FF1">
        <w:rPr>
          <w:color w:val="000000"/>
        </w:rPr>
        <w:t>stečajnog</w:t>
      </w:r>
      <w:r w:rsidR="005C601B" w:rsidRPr="004F4FF1">
        <w:rPr>
          <w:color w:val="000000"/>
        </w:rPr>
        <w:t xml:space="preserve"> </w:t>
      </w:r>
      <w:r w:rsidR="005F2AFB" w:rsidRPr="004F4FF1">
        <w:rPr>
          <w:color w:val="000000"/>
        </w:rPr>
        <w:t>upravitelja</w:t>
      </w:r>
      <w:r w:rsidRPr="004F4FF1">
        <w:rPr>
          <w:color w:val="000000"/>
        </w:rPr>
        <w:t>, čiji su zadaci određeni toč</w:t>
      </w:r>
      <w:r w:rsidR="0023291B" w:rsidRPr="004F4FF1">
        <w:rPr>
          <w:color w:val="000000"/>
        </w:rPr>
        <w:t>k</w:t>
      </w:r>
      <w:r w:rsidRPr="004F4FF1">
        <w:rPr>
          <w:color w:val="000000"/>
        </w:rPr>
        <w:t>om</w:t>
      </w:r>
      <w:r w:rsidR="00076114" w:rsidRPr="004F4FF1">
        <w:rPr>
          <w:color w:val="000000"/>
        </w:rPr>
        <w:t xml:space="preserve"> II</w:t>
      </w:r>
      <w:r w:rsidRPr="004F4FF1">
        <w:rPr>
          <w:color w:val="000000"/>
        </w:rPr>
        <w:t>.</w:t>
      </w:r>
      <w:r w:rsidR="00076114" w:rsidRPr="004F4FF1">
        <w:rPr>
          <w:color w:val="000000"/>
        </w:rPr>
        <w:t xml:space="preserve"> ovog rješenja</w:t>
      </w:r>
      <w:r w:rsidR="00600241" w:rsidRPr="004F4FF1">
        <w:rPr>
          <w:color w:val="000000"/>
        </w:rPr>
        <w:t>.</w:t>
      </w:r>
      <w:r w:rsidR="00076114" w:rsidRPr="004F4FF1">
        <w:rPr>
          <w:color w:val="000000"/>
        </w:rPr>
        <w:t xml:space="preserve"> </w:t>
      </w:r>
    </w:p>
    <w:p w:rsidRDefault="001A4F9A" w:rsidP="001A4F9A" w:rsidR="001A4F9A" w:rsidRPr="004F4FF1">
      <w:pPr>
        <w:ind w:firstLine="708"/>
        <w:jc w:val="both"/>
        <w:rPr>
          <w:color w:val="000000"/>
        </w:rPr>
      </w:pPr>
      <w:r w:rsidRPr="004F4FF1">
        <w:rPr>
          <w:color w:val="000000"/>
        </w:rPr>
        <w:t xml:space="preserve">Privremeni stečajni upravitelj izabran je metodom slučajnog odabira s liste A stečajnih upravitelja, sukladno odredbi čl. 84. st.1. SZ-a u vezi odredbe čl. 118. st.2. toč. 1. SZ-a.   </w:t>
      </w:r>
    </w:p>
    <w:p w:rsidRDefault="00076114" w:rsidP="00076114" w:rsidR="00076114" w:rsidRPr="004F4FF1">
      <w:pPr>
        <w:rPr>
          <w:color w:val="000000"/>
        </w:rPr>
      </w:pPr>
    </w:p>
    <w:p w:rsidRDefault="00664F42" w:rsidP="00664F42" w:rsidR="00076114" w:rsidRPr="004F4FF1">
      <w:pPr>
        <w:jc w:val="center"/>
        <w:rPr>
          <w:color w:val="000000"/>
        </w:rPr>
      </w:pPr>
      <w:r w:rsidRPr="004F4FF1">
        <w:rPr>
          <w:color w:val="000000"/>
        </w:rPr>
        <w:t xml:space="preserve">U </w:t>
      </w:r>
      <w:r w:rsidR="00076114" w:rsidRPr="004F4FF1">
        <w:rPr>
          <w:color w:val="000000"/>
        </w:rPr>
        <w:t>Zagreb</w:t>
      </w:r>
      <w:r w:rsidR="00EC3788" w:rsidRPr="004F4FF1">
        <w:rPr>
          <w:color w:val="000000"/>
        </w:rPr>
        <w:t xml:space="preserve">u </w:t>
      </w:r>
      <w:r w:rsidR="00A358AE" w:rsidRPr="004F4FF1">
        <w:rPr>
          <w:color w:val="000000"/>
        </w:rPr>
        <w:t>1</w:t>
      </w:r>
      <w:r w:rsidR="00E14F08" w:rsidRPr="004F4FF1">
        <w:rPr>
          <w:color w:val="000000"/>
        </w:rPr>
        <w:t>4</w:t>
      </w:r>
      <w:r w:rsidR="00A358AE" w:rsidRPr="004F4FF1">
        <w:rPr>
          <w:color w:val="000000"/>
        </w:rPr>
        <w:t xml:space="preserve">. </w:t>
      </w:r>
      <w:r w:rsidR="005871B7" w:rsidRPr="004F4FF1">
        <w:rPr>
          <w:color w:val="000000"/>
        </w:rPr>
        <w:t>veljače</w:t>
      </w:r>
      <w:r w:rsidR="00A358AE" w:rsidRPr="004F4FF1">
        <w:rPr>
          <w:color w:val="000000"/>
        </w:rPr>
        <w:t xml:space="preserve"> 2017.</w:t>
      </w:r>
    </w:p>
    <w:p w:rsidRDefault="00076114" w:rsidP="00076114" w:rsidR="00076114" w:rsidRPr="004F4FF1">
      <w:pPr>
        <w:rPr>
          <w:color w:val="000000"/>
        </w:rPr>
      </w:pPr>
    </w:p>
    <w:p w:rsidRDefault="00076114" w:rsidP="00664F42" w:rsidR="00076114" w:rsidRPr="004F4FF1">
      <w:pPr>
        <w:jc w:val="right"/>
        <w:rPr>
          <w:color w:val="000000"/>
        </w:rPr>
      </w:pPr>
      <w:r w:rsidRPr="004F4FF1">
        <w:rPr>
          <w:color w:val="000000"/>
        </w:rPr>
        <w:t xml:space="preserve">Sudac: </w:t>
      </w:r>
    </w:p>
    <w:p w:rsidRDefault="00A70551" w:rsidP="00664F42" w:rsidR="00076114" w:rsidRPr="004F4FF1">
      <w:pPr>
        <w:jc w:val="right"/>
        <w:rPr>
          <w:color w:val="000000"/>
        </w:rPr>
      </w:pPr>
      <w:r w:rsidRPr="004F4FF1">
        <w:rPr>
          <w:color w:val="000000"/>
        </w:rPr>
        <w:t>Nikolina Dorić Hadžisejdić</w:t>
      </w:r>
      <w:r w:rsidR="004F4FF1" w:rsidRPr="004F4FF1">
        <w:rPr>
          <w:color w:val="000000"/>
        </w:rPr>
        <w:t>,v.r.</w:t>
      </w:r>
    </w:p>
    <w:p w:rsidRDefault="00076114" w:rsidP="00076114" w:rsidR="00076114" w:rsidRPr="004F4FF1">
      <w:pPr>
        <w:rPr>
          <w:color w:val="000000"/>
        </w:rPr>
      </w:pPr>
    </w:p>
    <w:p w:rsidRDefault="00076114" w:rsidP="00076114" w:rsidR="00076114" w:rsidRPr="004F4FF1">
      <w:pPr>
        <w:rPr>
          <w:color w:val="000000"/>
        </w:rPr>
      </w:pPr>
    </w:p>
    <w:p w:rsidRDefault="00076114" w:rsidP="00076114" w:rsidR="00076114" w:rsidRPr="004F4FF1">
      <w:pPr>
        <w:rPr>
          <w:color w:val="000000"/>
        </w:rPr>
      </w:pPr>
      <w:r w:rsidRPr="004F4FF1">
        <w:rPr>
          <w:color w:val="000000"/>
        </w:rPr>
        <w:t xml:space="preserve">Uputa o pravnom lijeku: </w:t>
      </w:r>
    </w:p>
    <w:p w:rsidRDefault="00076114" w:rsidP="00F83779" w:rsidR="00076114" w:rsidRPr="004F4FF1">
      <w:pPr>
        <w:jc w:val="both"/>
        <w:rPr>
          <w:color w:val="000000"/>
        </w:rPr>
      </w:pPr>
      <w:r w:rsidRPr="004F4FF1">
        <w:rPr>
          <w:color w:val="000000"/>
        </w:rPr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4F4FF1">
      <w:pPr>
        <w:rPr>
          <w:color w:val="000000"/>
        </w:rPr>
      </w:pPr>
    </w:p>
    <w:p w:rsidRDefault="004F4FF1" w:rsidP="004E13E6" w:rsidR="00DF250C" w:rsidRPr="004F4FF1">
      <w:pPr>
        <w:jc w:val="right"/>
        <w:rPr>
          <w:color w:val="000000"/>
        </w:rPr>
      </w:pPr>
      <w:r w:rsidRPr="004F4FF1">
        <w:rPr>
          <w:color w:val="000000"/>
        </w:rPr>
        <w:t>Za točnost otpravka – ovlašteni službenik:</w:t>
      </w:r>
    </w:p>
    <w:p w:rsidRDefault="004F4FF1" w:rsidP="004F4FF1" w:rsidR="004F4FF1" w:rsidRPr="004F4FF1">
      <w:pPr>
        <w:ind w:firstLine="708" w:left="3540"/>
        <w:jc w:val="center"/>
        <w:rPr>
          <w:color w:val="000000"/>
        </w:rPr>
      </w:pPr>
      <w:r w:rsidRPr="004F4FF1">
        <w:rPr>
          <w:color w:val="000000"/>
        </w:rPr>
        <w:t xml:space="preserve">  Monika Grbac</w:t>
      </w:r>
    </w:p>
    <w:p w:rsidRDefault="00DF250C" w:rsidP="004E13E6" w:rsidR="00DF250C" w:rsidRPr="004F4FF1">
      <w:pPr>
        <w:jc w:val="right"/>
        <w:rPr>
          <w:color w:val="000000"/>
        </w:rPr>
      </w:pPr>
    </w:p>
    <w:p w:rsidRDefault="004E0DB9" w:rsidP="004E0DB9" w:rsidR="004E0DB9" w:rsidRPr="004F4FF1">
      <w:pPr>
        <w:rPr>
          <w:color w:val="FFFFFF"/>
        </w:rPr>
      </w:pPr>
      <w:r w:rsidRPr="004F4FF1">
        <w:rPr>
          <w:color w:val="FFFFFF"/>
        </w:rPr>
        <w:t>DNA:</w:t>
      </w:r>
    </w:p>
    <w:p w:rsidRDefault="004E0DB9" w:rsidP="004E0DB9" w:rsidR="004E0DB9" w:rsidRPr="004F4FF1">
      <w:pPr>
        <w:pStyle w:val="Odlomakpopisa"/>
        <w:numPr>
          <w:ilvl w:val="0"/>
          <w:numId w:val="7"/>
        </w:numPr>
        <w:rPr>
          <w:color w:val="FFFFFF"/>
        </w:rPr>
      </w:pPr>
      <w:r w:rsidRPr="004F4FF1">
        <w:rPr>
          <w:color w:val="FFFFFF"/>
        </w:rPr>
        <w:t xml:space="preserve">predlagatelju </w:t>
      </w:r>
    </w:p>
    <w:p w:rsidRDefault="004E0DB9" w:rsidP="004E0DB9" w:rsidR="004E0DB9" w:rsidRPr="004F4FF1">
      <w:pPr>
        <w:pStyle w:val="Odlomakpopisa"/>
        <w:numPr>
          <w:ilvl w:val="0"/>
          <w:numId w:val="7"/>
        </w:numPr>
        <w:rPr>
          <w:color w:val="FFFFFF"/>
        </w:rPr>
      </w:pPr>
      <w:r w:rsidRPr="004F4FF1">
        <w:rPr>
          <w:color w:val="FFFFFF"/>
        </w:rPr>
        <w:t>dužniku</w:t>
      </w:r>
    </w:p>
    <w:p w:rsidRDefault="004E0DB9" w:rsidP="004E0DB9" w:rsidR="004E0DB9" w:rsidRPr="004F4FF1">
      <w:pPr>
        <w:pStyle w:val="Odlomakpopisa"/>
        <w:numPr>
          <w:ilvl w:val="0"/>
          <w:numId w:val="7"/>
        </w:numPr>
        <w:rPr>
          <w:color w:val="FFFFFF"/>
        </w:rPr>
      </w:pPr>
      <w:r w:rsidRPr="004F4FF1">
        <w:rPr>
          <w:color w:val="FFFFFF"/>
        </w:rPr>
        <w:t xml:space="preserve">zz dužnika </w:t>
      </w:r>
    </w:p>
    <w:p w:rsidRDefault="0077563E" w:rsidP="004E0DB9" w:rsidR="004E0DB9" w:rsidRPr="004F4FF1">
      <w:pPr>
        <w:pStyle w:val="Odlomakpopisa"/>
        <w:numPr>
          <w:ilvl w:val="0"/>
          <w:numId w:val="7"/>
        </w:numPr>
        <w:rPr>
          <w:color w:val="FFFFFF"/>
        </w:rPr>
      </w:pPr>
      <w:r w:rsidRPr="004F4FF1">
        <w:rPr>
          <w:color w:val="FFFFFF"/>
        </w:rPr>
        <w:t>priv.steč.upravitelju</w:t>
      </w:r>
    </w:p>
    <w:p w:rsidRDefault="004E0DB9" w:rsidP="004E0DB9" w:rsidR="004E0DB9" w:rsidRPr="004F4FF1">
      <w:pPr>
        <w:pStyle w:val="Odlomakpopisa"/>
        <w:numPr>
          <w:ilvl w:val="0"/>
          <w:numId w:val="7"/>
        </w:numPr>
        <w:rPr>
          <w:color w:val="FFFFFF"/>
        </w:rPr>
      </w:pPr>
      <w:r w:rsidRPr="004F4FF1">
        <w:rPr>
          <w:color w:val="FFFFFF"/>
        </w:rPr>
        <w:t>sudski registar, ovdje</w:t>
      </w:r>
    </w:p>
    <w:p w:rsidRDefault="004E0DB9" w:rsidP="004E0DB9" w:rsidR="004E0DB9" w:rsidRPr="004F4FF1">
      <w:pPr>
        <w:pStyle w:val="Odlomakpopisa"/>
        <w:numPr>
          <w:ilvl w:val="0"/>
          <w:numId w:val="7"/>
        </w:numPr>
        <w:rPr>
          <w:color w:val="FFFFFF"/>
        </w:rPr>
      </w:pPr>
      <w:r w:rsidRPr="004F4FF1">
        <w:rPr>
          <w:color w:val="FFFFFF"/>
        </w:rPr>
        <w:t xml:space="preserve">mrežna stranica e-oglasna ploča </w:t>
      </w:r>
    </w:p>
    <w:p w:rsidRDefault="00076114" w:rsidP="00076114" w:rsidR="00076114" w:rsidRPr="004F4FF1">
      <w:pPr>
        <w:rPr>
          <w:color w:val="FFFFFF"/>
        </w:rPr>
      </w:pPr>
    </w:p>
    <w:sectPr w:rsidSect="00DF250C" w:rsidR="00076114" w:rsidRPr="004F4FF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06D" w:rsidP="00DF250C" w:rsidR="00C8706D" w:rsidRPr="004F4FF1">
      <w:pPr>
        <w:rPr>
          <w:color w:val="000000"/>
        </w:rPr>
      </w:pPr>
      <w:r w:rsidRPr="004F4FF1">
        <w:rPr>
          <w:color w:val="000000"/>
        </w:rPr>
        <w:separator/>
      </w:r>
    </w:p>
  </w:endnote>
  <w:endnote w:id="0" w:type="continuationSeparator">
    <w:p w:rsidRDefault="00C8706D" w:rsidP="00DF250C" w:rsidR="00C8706D" w:rsidRPr="004F4FF1">
      <w:pPr>
        <w:rPr>
          <w:color w:val="000000"/>
        </w:rPr>
      </w:pPr>
      <w:r w:rsidRPr="004F4FF1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06D" w:rsidP="00DF250C" w:rsidR="00C8706D" w:rsidRPr="004F4FF1">
      <w:pPr>
        <w:rPr>
          <w:color w:val="000000"/>
        </w:rPr>
      </w:pPr>
      <w:r w:rsidRPr="004F4FF1">
        <w:rPr>
          <w:color w:val="000000"/>
        </w:rPr>
        <w:separator/>
      </w:r>
    </w:p>
  </w:footnote>
  <w:footnote w:id="0" w:type="continuationSeparator">
    <w:p w:rsidRDefault="00C8706D" w:rsidP="00DF250C" w:rsidR="00C8706D" w:rsidRPr="004F4FF1">
      <w:pPr>
        <w:rPr>
          <w:color w:val="000000"/>
        </w:rPr>
      </w:pPr>
      <w:r w:rsidRPr="004F4FF1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4F4FF1">
    <w:pPr>
      <w:rPr>
        <w:color w:val="000000"/>
      </w:rPr>
    </w:pPr>
    <w:r w:rsidRPr="004F4FF1">
      <w:rPr>
        <w:color w:val="000000"/>
      </w:rPr>
      <w:tab/>
    </w:r>
    <w:sdt>
      <w:sdtPr>
        <w:rPr>
          <w:color w:val="000000"/>
        </w:rPr>
        <w:id w:val="-1634406376"/>
        <w:docPartObj>
          <w:docPartGallery w:val="Page Numbers (Top of Page)"/>
          <w:docPartUnique/>
        </w:docPartObj>
      </w:sdtPr>
      <w:sdtEndPr/>
      <w:sdtContent>
        <w:r w:rsidRPr="004F4FF1">
          <w:rPr>
            <w:color w:val="000000"/>
          </w:rPr>
          <w:tab/>
        </w:r>
        <w:r w:rsidRPr="004F4FF1">
          <w:rPr>
            <w:color w:val="000000"/>
          </w:rPr>
          <w:tab/>
        </w:r>
        <w:r w:rsidRPr="004F4FF1">
          <w:rPr>
            <w:color w:val="000000"/>
          </w:rPr>
          <w:tab/>
        </w:r>
        <w:r w:rsidRPr="004F4FF1">
          <w:rPr>
            <w:color w:val="000000"/>
          </w:rPr>
          <w:tab/>
        </w:r>
        <w:r w:rsidRPr="004F4FF1">
          <w:rPr>
            <w:color w:val="000000"/>
          </w:rPr>
          <w:tab/>
        </w:r>
        <w:r w:rsidRPr="004F4FF1">
          <w:rPr>
            <w:color w:val="000000"/>
          </w:rPr>
          <w:fldChar w:fldCharType="begin"/>
        </w:r>
        <w:r w:rsidRPr="004F4FF1">
          <w:rPr>
            <w:color w:val="000000"/>
          </w:rPr>
          <w:instrText>PAGE   \* MERGEFORMAT</w:instrText>
        </w:r>
        <w:r w:rsidRPr="004F4FF1">
          <w:rPr>
            <w:color w:val="000000"/>
          </w:rPr>
          <w:fldChar w:fldCharType="separate"/>
        </w:r>
        <w:r w:rsidR="004F4FF1">
          <w:rPr>
            <w:noProof/>
            <w:color w:val="000000"/>
          </w:rPr>
          <w:t>2</w:t>
        </w:r>
        <w:r w:rsidRPr="004F4FF1">
          <w:rPr>
            <w:color w:val="000000"/>
          </w:rPr>
          <w:fldChar w:fldCharType="end"/>
        </w:r>
      </w:sdtContent>
    </w:sdt>
    <w:r w:rsidRPr="004F4FF1">
      <w:rPr>
        <w:color w:val="000000"/>
      </w:rPr>
      <w:tab/>
      <w:t xml:space="preserve">        </w:t>
    </w:r>
    <w:r w:rsidR="00796B9E" w:rsidRPr="004F4FF1">
      <w:rPr>
        <w:color w:val="000000"/>
      </w:rPr>
      <w:t xml:space="preserve">                               </w:t>
    </w:r>
    <w:r w:rsidR="00F3575B" w:rsidRPr="004F4FF1">
      <w:rPr>
        <w:color w:val="000000"/>
      </w:rPr>
      <w:t>89</w:t>
    </w:r>
    <w:r w:rsidRPr="004F4FF1">
      <w:rPr>
        <w:color w:val="000000"/>
      </w:rPr>
      <w:t>.</w:t>
    </w:r>
    <w:r w:rsidRPr="004F4FF1">
      <w:rPr>
        <w:b/>
        <w:color w:val="000000"/>
      </w:rPr>
      <w:t xml:space="preserve"> </w:t>
    </w:r>
    <w:r w:rsidRPr="004F4FF1">
      <w:rPr>
        <w:color w:val="000000"/>
      </w:rPr>
      <w:t>St-</w:t>
    </w:r>
    <w:r w:rsidR="00E14F08" w:rsidRPr="004F4FF1">
      <w:rPr>
        <w:color w:val="000000"/>
      </w:rPr>
      <w:t>2191/16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 w:rsidRPr="004F4FF1">
    <w:pPr>
      <w:pStyle w:val="Zaglavlje"/>
      <w:rPr>
        <w:color w:val="000000"/>
      </w:rPr>
    </w:pPr>
    <w:r w:rsidRPr="004F4FF1">
      <w:rPr>
        <w:color w:val="000000"/>
      </w:rPr>
      <w:t xml:space="preserve">                  </w:t>
    </w:r>
    <w:r w:rsidRPr="004F4FF1">
      <w:rPr>
        <w:noProof/>
        <w:color w:val="000000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509"/>
    <w:rsid w:val="00150D89"/>
    <w:rsid w:val="00182A60"/>
    <w:rsid w:val="001841A4"/>
    <w:rsid w:val="001A4F9A"/>
    <w:rsid w:val="0023291B"/>
    <w:rsid w:val="00263BF2"/>
    <w:rsid w:val="00370E95"/>
    <w:rsid w:val="0038750E"/>
    <w:rsid w:val="00461EEC"/>
    <w:rsid w:val="00474D2A"/>
    <w:rsid w:val="004C0E1E"/>
    <w:rsid w:val="004E0DB9"/>
    <w:rsid w:val="004E2609"/>
    <w:rsid w:val="004F4FF1"/>
    <w:rsid w:val="0053747E"/>
    <w:rsid w:val="005871B7"/>
    <w:rsid w:val="005C601B"/>
    <w:rsid w:val="005D0A82"/>
    <w:rsid w:val="005F2AFB"/>
    <w:rsid w:val="00600241"/>
    <w:rsid w:val="00664F42"/>
    <w:rsid w:val="006C411E"/>
    <w:rsid w:val="00740AF5"/>
    <w:rsid w:val="007720FA"/>
    <w:rsid w:val="0077563E"/>
    <w:rsid w:val="00796B9E"/>
    <w:rsid w:val="00823A3D"/>
    <w:rsid w:val="008E72E3"/>
    <w:rsid w:val="00964D2E"/>
    <w:rsid w:val="009E3981"/>
    <w:rsid w:val="009F5A00"/>
    <w:rsid w:val="00A358AE"/>
    <w:rsid w:val="00A70551"/>
    <w:rsid w:val="00A9376A"/>
    <w:rsid w:val="00AB0EC3"/>
    <w:rsid w:val="00C54037"/>
    <w:rsid w:val="00C8706D"/>
    <w:rsid w:val="00D57D9F"/>
    <w:rsid w:val="00DF250C"/>
    <w:rsid w:val="00E12214"/>
    <w:rsid w:val="00E14F08"/>
    <w:rsid w:val="00EA4360"/>
    <w:rsid w:val="00EB5A2F"/>
    <w:rsid w:val="00EC210F"/>
    <w:rsid w:val="00EC3788"/>
    <w:rsid w:val="00EE19B8"/>
    <w:rsid w:val="00F25F03"/>
    <w:rsid w:val="00F3575B"/>
    <w:rsid w:val="00F362E5"/>
    <w:rsid w:val="00F64674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2191</izvorni_sadrzaj>
    <derivirana_varijabla naziv="DomainObject.Predmet.Broj_1">2191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St-2191/2016</izvorni_sadrzaj>
    <derivirana_varijabla naziv="DomainObject.Predmet.OznakaBroj_1">St-2191/2016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SREBRNA KUNA j.d.o.o. za trgovinu i usluge zastupanog po punomoćniku SINIŠA JURILJ</izvorni_sadrzaj>
    <derivirana_varijabla naziv="DomainObject.Predmet.ProtustrankaFormated_1">  SREBRNA KUNA j.d.o.o. za trgovinu i usluge zastupanog po punomoćniku SINIŠA JURILJ</derivirana_varijabla>
  </DomainObject.Predmet.ProtustrankaFormated>
  <DomainObject.Predmet.ProtustrankaFormatedOIB>
    <izvorni_sadrzaj>  SREBRNA KUNA j.d.o.o. za trgovinu i usluge, OIB 12310137112 zastupanog po punomoćniku SINIŠA JURILJ</izvorni_sadrzaj>
    <derivirana_varijabla naziv="DomainObject.Predmet.ProtustrankaFormatedOIB_1">  SREBRNA KUNA j.d.o.o. za trgovinu i usluge, OIB 12310137112 zastupanog po punomoćniku SINIŠA JURILJ</derivirana_varijabla>
  </DomainObject.Predmet.ProtustrankaFormatedOIB>
  <DomainObject.Predmet.ProtustrankaFormatedWithAdress>
    <izvorni_sadrzaj> SREBRNA KUNA j.d.o.o. za trgovinu i usluge, Andrije Hebranga 25, 44000 Sisak zastupanog po punomoćniku SINIŠA JURILJ</izvorni_sadrzaj>
    <derivirana_varijabla naziv="DomainObject.Predmet.ProtustrankaFormatedWithAdress_1"> SREBRNA KUNA j.d.o.o. za trgovinu i usluge, Andrije Hebranga 25, 44000 Sisak zastupanog po punomoćniku SINIŠA JURILJ</derivirana_varijabla>
  </DomainObject.Predmet.ProtustrankaFormatedWithAdress>
  <DomainObject.Predmet.ProtustrankaFormatedWithAdressOIB>
    <izvorni_sadrzaj> SREBRNA KUNA j.d.o.o. za trgovinu i usluge, OIB 12310137112, Andrije Hebranga 25, 44000 Sisak zastupanog po punomoćniku SINIŠA JURILJ</izvorni_sadrzaj>
    <derivirana_varijabla naziv="DomainObject.Predmet.ProtustrankaFormatedWithAdressOIB_1"> SREBRNA KUNA j.d.o.o. za trgovinu i usluge, OIB 12310137112, Andrije Hebranga 25, 44000 Sisak zastupanog po punomoćniku SINIŠA JURILJ</derivirana_varijabla>
  </DomainObject.Predmet.ProtustrankaFormatedWithAdressOIB>
  <DomainObject.Predmet.ProtustrankaWithAdress>
    <izvorni_sadrzaj>SREBRNA KUNA j.d.o.o. za trgovinu i usluge Andrije Hebranga 25, 44000 Sisak</izvorni_sadrzaj>
    <derivirana_varijabla naziv="DomainObject.Predmet.ProtustrankaWithAdress_1">SREBRNA KUNA j.d.o.o. za trgovinu i usluge Andrije Hebranga 25, 44000 Sisak</derivirana_varijabla>
  </DomainObject.Predmet.ProtustrankaWithAdress>
  <DomainObject.Predmet.ProtustrankaWithAdressOIB>
    <izvorni_sadrzaj>SREBRNA KUNA j.d.o.o. za trgovinu i usluge, OIB 12310137112, Andrije Hebranga 25, 44000 Sisak</izvorni_sadrzaj>
    <derivirana_varijabla naziv="DomainObject.Predmet.ProtustrankaWithAdressOIB_1">SREBRNA KUNA j.d.o.o. za trgovinu i usluge, OIB 12310137112, Andrije Hebranga 25, 44000 Sisak</derivirana_varijabla>
  </DomainObject.Predmet.ProtustrankaWithAdressOIB>
  <DomainObject.Predmet.ProtustrankaNazivFormated>
    <izvorni_sadrzaj>SREBRNA KUNA j.d.o.o. za trgovinu i usluge</izvorni_sadrzaj>
    <derivirana_varijabla naziv="DomainObject.Predmet.ProtustrankaNazivFormated_1">SREBRNA KUNA j.d.o.o. za trgovinu i usluge</derivirana_varijabla>
  </DomainObject.Predmet.ProtustrankaNazivFormated>
  <DomainObject.Predmet.ProtustrankaNazivFormatedOIB>
    <izvorni_sadrzaj>SREBRNA KUNA j.d.o.o. za trgovinu i usluge, OIB 12310137112</izvorni_sadrzaj>
    <derivirana_varijabla naziv="DomainObject.Predmet.ProtustrankaNazivFormatedOIB_1">SREBRNA KUNA j.d.o.o. za trgovinu i usluge, OIB 12310137112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SREBRNA KUNA j.d.o.o. za trgovinu i usluge zastupanog po punomoćniku SINIŠA JURILJ</item>
    </izvorni_sadrzaj>
    <derivirana_varijabla naziv="DomainObject.Predmet.ProtuStrankaListFormated_1">
      <item>SREBRNA KUNA j.d.o.o. za trgovinu i usluge zastupanog po punomoćniku SINIŠA JURILJ</item>
    </derivirana_varijabla>
  </DomainObject.Predmet.ProtuStrankaListFormated>
  <DomainObject.Predmet.ProtuStrankaListFormatedOIB>
    <izvorni_sadrzaj>
      <item>SREBRNA KUNA j.d.o.o. za trgovinu i usluge, OIB 12310137112 zastupanog po punomoćniku SINIŠA JURILJ</item>
    </izvorni_sadrzaj>
    <derivirana_varijabla naziv="DomainObject.Predmet.ProtuStrankaListFormatedOIB_1">
      <item>SREBRNA KUNA j.d.o.o. za trgovinu i usluge, OIB 12310137112 zastupanog po punomoćniku SINIŠA JURILJ</item>
    </derivirana_varijabla>
  </DomainObject.Predmet.ProtuStrankaListFormatedOIB>
  <DomainObject.Predmet.ProtuStrankaListFormatedWithAdress>
    <izvorni_sadrzaj>
      <item>SREBRNA KUNA j.d.o.o. za trgovinu i usluge, Andrije Hebranga 25, 44000 Sisak zastupanog po punomoćniku SINIŠA JURILJ</item>
    </izvorni_sadrzaj>
    <derivirana_varijabla naziv="DomainObject.Predmet.ProtuStrankaListFormatedWithAdress_1">
      <item>SREBRNA KUNA j.d.o.o. za trgovinu i usluge, Andrije Hebranga 25, 44000 Sisak zastupanog po punomoćniku SINIŠA JURILJ</item>
    </derivirana_varijabla>
  </DomainObject.Predmet.ProtuStrankaListFormatedWithAdress>
  <DomainObject.Predmet.ProtuStrankaListFormatedWithAdressOIB>
    <izvorni_sadrzaj>
      <item>SREBRNA KUNA j.d.o.o. za trgovinu i usluge, OIB 12310137112, Andrije Hebranga 25, 44000 Sisak zastupanog po punomoćniku SINIŠA JURILJ</item>
    </izvorni_sadrzaj>
    <derivirana_varijabla naziv="DomainObject.Predmet.ProtuStrankaListFormatedWithAdressOIB_1">
      <item>SREBRNA KUNA j.d.o.o. za trgovinu i usluge, OIB 12310137112, Andrije Hebranga 25, 44000 Sisak zastupanog po punomoćniku SINIŠA JURILJ</item>
    </derivirana_varijabla>
  </DomainObject.Predmet.ProtuStrankaListFormatedWithAdressOIB>
  <DomainObject.Predmet.ProtuStrankaListNazivFormated>
    <izvorni_sadrzaj>
      <item>SREBRNA KUNA j.d.o.o. za trgovinu i usluge</item>
    </izvorni_sadrzaj>
    <derivirana_varijabla naziv="DomainObject.Predmet.ProtuStrankaListNazivFormated_1">
      <item>SREBRNA KUNA j.d.o.o. za trgovinu i usluge</item>
    </derivirana_varijabla>
  </DomainObject.Predmet.ProtuStrankaListNazivFormated>
  <DomainObject.Predmet.ProtuStrankaListNazivFormatedOIB>
    <izvorni_sadrzaj>
      <item>SREBRNA KUNA j.d.o.o. za trgovinu i usluge, OIB 12310137112</item>
    </izvorni_sadrzaj>
    <derivirana_varijabla naziv="DomainObject.Predmet.ProtuStrankaListNazivFormatedOIB_1">
      <item>SREBRNA KUNA j.d.o.o. za trgovinu i usluge, OIB 12310137112</item>
    </derivirana_varijabla>
  </DomainObject.Predmet.ProtuStrankaListNazivFormatedOIB>
  <DomainObject.Predmet.OstaliListFormated>
    <izvorni_sadrzaj>
      <item>SINIŠA JURILJ punomoćnik sudionika u postupku SREBRNA KUNA j.d.o.o. za trgovinu i usluge</item>
      <item>Raiffeisenbank Austria d.d.</item>
    </izvorni_sadrzaj>
    <derivirana_varijabla naziv="DomainObject.Predmet.OstaliListFormated_1">
      <item>SINIŠA JURILJ punomoćnik sudionika u postupku SREBRNA KUNA j.d.o.o. za trgovinu i usluge</item>
      <item>Raiffeisenbank Austria d.d.</item>
    </derivirana_varijabla>
  </DomainObject.Predmet.OstaliListFormated>
  <DomainObject.Predmet.OstaliListFormatedOIB>
    <izvorni_sadrzaj>
      <item>SINIŠA JURILJ, OIB 12459156445 punomoćnik sudionika u postupku SREBRNA KUNA j.d.o.o. za trgovinu i usluge</item>
      <item>Raiffeisenbank Austria d.d., OIB 53056966535</item>
    </izvorni_sadrzaj>
    <derivirana_varijabla naziv="DomainObject.Predmet.OstaliListFormatedOIB_1">
      <item>SINIŠA JURILJ, OIB 12459156445 punomoćnik sudionika u postupku SREBRNA KUNA j.d.o.o. za trgovinu i usluge</item>
      <item>Raiffeisenbank Austria d.d., OIB 53056966535</item>
    </derivirana_varijabla>
  </DomainObject.Predmet.OstaliListFormatedOIB>
  <DomainObject.Predmet.OstaliListFormatedWithAdress>
    <izvorni_sadrzaj>
      <item>SINIŠA JURILJ, Andrije Hebranga 25, 44000 Sisak punomoćnik sudionika u postupku SREBRNA KUNA j.d.o.o. za trgovinu i usluge</item>
      <item>Raiffeisenbank Austria d.d., Magazinska cesta 69, 10000 Zagreb</item>
    </izvorni_sadrzaj>
    <derivirana_varijabla naziv="DomainObject.Predmet.OstaliListFormatedWithAdress_1">
      <item>SINIŠA JURILJ, Andrije Hebranga 25, 44000 Sisak punomoćnik sudionika u postupku SREBRNA KUNA j.d.o.o. za trgovinu i usluge</item>
      <item>Raiffeisenbank Austria d.d., Magazinska cesta 69, 10000 Zagreb</item>
    </derivirana_varijabla>
  </DomainObject.Predmet.OstaliListFormatedWithAdress>
  <DomainObject.Predmet.OstaliListFormatedWithAdressOIB>
    <izvorni_sadrzaj>
      <item>SINIŠA JURILJ, OIB 12459156445, Andrije Hebranga 25, 44000 Sisak punomoćnik sudionika u postupku SREBRNA KUNA j.d.o.o. za trgovinu i usluge</item>
      <item>Raiffeisenbank Austria d.d., OIB 53056966535, Magazinska cesta 69, 10000 Zagreb</item>
    </izvorni_sadrzaj>
    <derivirana_varijabla naziv="DomainObject.Predmet.OstaliListFormatedWithAdressOIB_1">
      <item>SINIŠA JURILJ, OIB 12459156445, Andrije Hebranga 25, 44000 Sisak punomoćnik sudionika u postupku SREBRNA KUNA j.d.o.o. za trgovinu i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SINIŠA JURILJ</item>
      <item>Raiffeisenbank Austria d.d.</item>
    </izvorni_sadrzaj>
    <derivirana_varijabla naziv="DomainObject.Predmet.OstaliListNazivFormated_1">
      <item>SINIŠA JURILJ</item>
      <item>Raiffeisenbank Austria d.d.</item>
    </derivirana_varijabla>
  </DomainObject.Predmet.OstaliListNazivFormated>
  <DomainObject.Predmet.OstaliListNazivFormatedOIB>
    <izvorni_sadrzaj>
      <item>SINIŠA JURILJ, OIB 12459156445</item>
      <item>Raiffeisenbank Austria d.d., OIB 53056966535</item>
    </izvorni_sadrzaj>
    <derivirana_varijabla naziv="DomainObject.Predmet.OstaliListNazivFormatedOIB_1">
      <item>SINIŠA JURILJ, OIB 12459156445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SREBRNA KUNA j.d.o.o. za trgovinu i usluge</izvorni_sadrzaj>
    <derivirana_varijabla naziv="DomainObject.Predmet.ProtustrankaIDrugi_1">SREBRNA KUNA j.d.o.o. za trgovinu i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SREBRNA KUNA j.d.o.o. za trgovinu i usluge, OIB 12310137112, Andrije Hebranga 25, 44000 Sisak</izvorni_sadrzaj>
    <derivirana_varijabla naziv="DomainObject.Predmet.ProtustrankaIDrugiAdressOIB_1">SREBRNA KUNA j.d.o.o. za trgovinu i usluge, OIB 12310137112, Andrije Hebranga 25,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SREBRNA KUNA j.d.o.o. za trgovinu i usluge</item>
      <item>SINIŠA JURILJ</item>
      <item>Raiffeisenbank Austria d.d.</item>
    </izvorni_sadrzaj>
    <derivirana_varijabla naziv="DomainObject.Predmet.SudioniciListNaziv_1">
      <item>FINA Regionalni centar Zagreb</item>
      <item>SREBRNA KUNA j.d.o.o. za trgovinu i usluge</item>
      <item>SINIŠA JURILJ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br.,10000 Zagreb</item>
      <item>SREBRNA KUNA j.d.o.o. za trgovinu i usluge, OIB 12310137112, Andrije Hebranga 25,44000 Sisak</item>
      <item>SINIŠA JURILJ, OIB 12459156445, Andrije Hebranga 25,44000 Sisak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br.,10000 Zagreb</item>
      <item>SREBRNA KUNA j.d.o.o. za trgovinu i usluge, OIB 12310137112, Andrije Hebranga 25,44000 Sisak</item>
      <item>SINIŠA JURILJ, OIB 12459156445, Andrije Hebranga 25,44000 Sisak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12310137112</item>
      <item>, OIB 12459156445</item>
      <item>, OIB 53056966535</item>
    </izvorni_sadrzaj>
    <derivirana_varijabla naziv="DomainObject.Predmet.SudioniciListNazivOIB_1">
      <item>, OIB 85821130368</item>
      <item>, OIB 12310137112</item>
      <item>, OIB 12459156445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2843</properties:Characters>
  <properties:Lines>75</properties:Lines>
  <properties:Paragraphs>30</properties:Paragraphs>
  <properties:TotalTime>100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Karmela Dolenc</cp:lastModifiedBy>
  <cp:lastPrinted>2017-02-14T09:11:00Z</cp:lastPrinted>
  <dcterms:modified xmlns:xsi="http://www.w3.org/2001/XMLSchema-instance" xsi:type="dcterms:W3CDTF">2017-02-14T09:11:00Z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