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8e4d" w14:paraId="7f78e4d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DB5A5F">
        <w:rPr>
          <w:b/>
        </w:rPr>
        <w:t>1</w:t>
      </w:r>
      <w:r w:rsidR="006277F8">
        <w:rPr>
          <w:b/>
        </w:rPr>
        <w:t>11</w:t>
      </w:r>
      <w:r w:rsidR="00502899">
        <w:rPr>
          <w:b/>
        </w:rPr>
        <w:t>3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201B24">
        <w:t>SAMANTA</w:t>
      </w:r>
      <w:r w:rsidR="00201B24" w:rsidRPr="00FB2EE9">
        <w:t xml:space="preserve"> j</w:t>
      </w:r>
      <w:r w:rsidR="00201B24">
        <w:t>.d.o.o.</w:t>
      </w:r>
      <w:r w:rsidR="00201B24" w:rsidRPr="00FB2EE9">
        <w:t xml:space="preserve"> za</w:t>
      </w:r>
      <w:r w:rsidR="00201B24">
        <w:t xml:space="preserve"> ugostiteljstvo i</w:t>
      </w:r>
      <w:r w:rsidR="00201B24" w:rsidRPr="00FB2EE9">
        <w:t xml:space="preserve"> usluge</w:t>
      </w:r>
      <w:r w:rsidR="00201B24">
        <w:t>, Split, Jurja Šižgorića 12, OIB: 98719798855</w:t>
      </w:r>
      <w:r w:rsidR="00524FB3">
        <w:t>, dana 03. srpnja 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201B24">
        <w:t>SAMANTA</w:t>
      </w:r>
      <w:r w:rsidR="00201B24" w:rsidRPr="00FB2EE9">
        <w:t xml:space="preserve"> j</w:t>
      </w:r>
      <w:r w:rsidR="00201B24">
        <w:t>.d.o.o.</w:t>
      </w:r>
      <w:r w:rsidR="00201B24" w:rsidRPr="00FB2EE9">
        <w:t xml:space="preserve"> za</w:t>
      </w:r>
      <w:r w:rsidR="00201B24">
        <w:t xml:space="preserve"> ugostiteljstvo i</w:t>
      </w:r>
      <w:r w:rsidR="00201B24" w:rsidRPr="00FB2EE9">
        <w:t xml:space="preserve"> usluge</w:t>
      </w:r>
      <w:r w:rsidR="00201B24">
        <w:t>, Split, Jurja Šižgorića 12, OIB: 98719798855</w:t>
      </w:r>
      <w:r w:rsidR="002A7061">
        <w:t xml:space="preserve">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DB5A5F">
        <w:t>1</w:t>
      </w:r>
      <w:r w:rsidR="006277F8">
        <w:t>11</w:t>
      </w:r>
      <w:r w:rsidR="00502899">
        <w:t>3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502899">
        <w:t>04</w:t>
      </w:r>
      <w:r w:rsidR="00E67B41">
        <w:t xml:space="preserve">. </w:t>
      </w:r>
      <w:r w:rsidR="00502899">
        <w:t>prosinca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201B24">
        <w:t>SAMANTA</w:t>
      </w:r>
      <w:r w:rsidR="00201B24" w:rsidRPr="00FB2EE9">
        <w:t xml:space="preserve"> j</w:t>
      </w:r>
      <w:r w:rsidR="00201B24">
        <w:t>.d.o.o.</w:t>
      </w:r>
      <w:r w:rsidR="00201B24" w:rsidRPr="00FB2EE9">
        <w:t xml:space="preserve"> za</w:t>
      </w:r>
      <w:r w:rsidR="00201B24">
        <w:t xml:space="preserve"> ugostiteljstvo i</w:t>
      </w:r>
      <w:r w:rsidR="00201B24" w:rsidRPr="00FB2EE9">
        <w:t xml:space="preserve"> usluge</w:t>
      </w:r>
      <w:r w:rsidR="00201B24">
        <w:t>, Split, Jurja Šižgorića 12, OIB: 98719798855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FB73BE">
        <w:t>06</w:t>
      </w:r>
      <w:r w:rsidR="006F2714" w:rsidRPr="00FD428F">
        <w:t xml:space="preserve">. </w:t>
      </w:r>
      <w:r w:rsidR="00FB73BE">
        <w:t>lipnja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6277F8">
        <w:t>186</w:t>
      </w:r>
      <w:r w:rsidR="00502899">
        <w:t>.9</w:t>
      </w:r>
      <w:r w:rsidR="006277F8">
        <w:t>88</w:t>
      </w:r>
      <w:r w:rsidR="00F96FFD">
        <w:t>,</w:t>
      </w:r>
      <w:r w:rsidR="006277F8">
        <w:t>51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imovini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502899">
        <w:t>1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6277F8">
        <w:t>486</w:t>
      </w:r>
      <w:r w:rsidR="00A337D8" w:rsidRPr="00FD428F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FD428F">
      <w:pPr>
        <w:jc w:val="center"/>
        <w:rPr>
          <w:b/>
        </w:rPr>
      </w:pPr>
      <w:r w:rsidRPr="00FD428F">
        <w:rPr>
          <w:b/>
        </w:rPr>
        <w:t xml:space="preserve">U </w:t>
      </w:r>
      <w:r w:rsidR="005B0352" w:rsidRPr="00FD428F">
        <w:rPr>
          <w:b/>
        </w:rPr>
        <w:t>Splitu</w:t>
      </w:r>
      <w:r w:rsidRPr="00FD428F">
        <w:rPr>
          <w:b/>
        </w:rPr>
        <w:t xml:space="preserve">, </w:t>
      </w:r>
      <w:r w:rsidR="00D70DF1">
        <w:rPr>
          <w:b/>
        </w:rPr>
        <w:t>03</w:t>
      </w:r>
      <w:r w:rsidR="002E40A6" w:rsidRPr="00FD428F">
        <w:rPr>
          <w:b/>
        </w:rPr>
        <w:t xml:space="preserve">. </w:t>
      </w:r>
      <w:r w:rsidR="00D70DF1">
        <w:rPr>
          <w:b/>
        </w:rPr>
        <w:t>srpnja</w:t>
      </w:r>
      <w:r w:rsidR="00D60B22" w:rsidRPr="00FD428F">
        <w:rPr>
          <w:b/>
        </w:rPr>
        <w:t xml:space="preserve"> </w:t>
      </w:r>
      <w:r w:rsidR="001D4345" w:rsidRPr="00FD428F">
        <w:rPr>
          <w:b/>
        </w:rPr>
        <w:t>201</w:t>
      </w:r>
      <w:r w:rsidR="005E056A" w:rsidRPr="00FD428F">
        <w:rPr>
          <w:b/>
        </w:rPr>
        <w:t>8</w:t>
      </w:r>
      <w:r w:rsidR="001D4345" w:rsidRPr="00FD428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CBA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B5A5F">
          <w:t>1</w:t>
        </w:r>
        <w:r w:rsidR="006277F8">
          <w:t>11</w:t>
        </w:r>
        <w:r w:rsidR="00502899">
          <w:t>3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65D0C"/>
    <w:rsid w:val="00070E55"/>
    <w:rsid w:val="00077C25"/>
    <w:rsid w:val="00080B45"/>
    <w:rsid w:val="00113F1E"/>
    <w:rsid w:val="00134EAF"/>
    <w:rsid w:val="001508EB"/>
    <w:rsid w:val="001A3B57"/>
    <w:rsid w:val="001A5D1D"/>
    <w:rsid w:val="001B0114"/>
    <w:rsid w:val="001B47A7"/>
    <w:rsid w:val="001B7C88"/>
    <w:rsid w:val="001D4345"/>
    <w:rsid w:val="001E70DE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0723"/>
    <w:rsid w:val="004C6A85"/>
    <w:rsid w:val="004E1CBA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72C78"/>
    <w:rsid w:val="00893CB9"/>
    <w:rsid w:val="00896A3D"/>
    <w:rsid w:val="008B1920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502EF"/>
    <w:rsid w:val="00B56F62"/>
    <w:rsid w:val="00B63CEE"/>
    <w:rsid w:val="00B843E3"/>
    <w:rsid w:val="00BA1BAA"/>
    <w:rsid w:val="00BA3950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1C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C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CB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CB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CB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1C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C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CB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C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C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St-1113/2017</izvorni_sadrzaj>
    <derivirana_varijabla naziv="DomainObject.Predmet.OznakaBroj_1">St-1113/2017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zaposlena</izvorni_sadrzaj>
    <derivirana_varijabla naziv="DomainObject.Predmet.PrimjedbaSuca_1">4 zaposlena</derivirana_varijabla>
  </DomainObject.Predmet.PrimjedbaSuca>
  <DomainObject.Predmet.ProtustrankaFormated>
    <izvorni_sadrzaj>  SAMANTA jednostavno društvo s ograničenom odgovornošću za ugostiteljstvo i usluge</izvorni_sadrzaj>
    <derivirana_varijabla naziv="DomainObject.Predmet.ProtustrankaFormated_1">  SAMANTA jednostavno društvo s ograničenom odgovornošću za ugostiteljstvo i usluge</derivirana_varijabla>
  </DomainObject.Predmet.ProtustrankaFormated>
  <DomainObject.Predmet.ProtustrankaFormatedOIB>
    <izvorni_sadrzaj>  SAMANTA jednostavno društvo s ograničenom odgovornošću za ugostiteljstvo i usluge, OIB 98719798855</izvorni_sadrzaj>
    <derivirana_varijabla naziv="DomainObject.Predmet.ProtustrankaFormatedOIB_1">  SAMANTA jednostavno društvo s ograničenom odgovornošću za ugostiteljstvo i usluge, OIB 98719798855</derivirana_varijabla>
  </DomainObject.Predmet.ProtustrankaFormatedOIB>
  <DomainObject.Predmet.ProtustrankaFormatedWithAdress>
    <izvorni_sadrzaj> SAMANTA jednostavno društvo s ograničenom odgovornošću za ugostiteljstvo i usluge, Jurja Šižgorića 12, 21000 Split</izvorni_sadrzaj>
    <derivirana_varijabla naziv="DomainObject.Predmet.ProtustrankaFormatedWithAdress_1"> SAMANTA jednostavno društvo s ograničenom odgovornošću za ugostiteljstvo i usluge, Jurja Šižgorića 12, 21000 Split</derivirana_varijabla>
  </DomainObject.Predmet.ProtustrankaFormatedWithAdress>
  <DomainObject.Predmet.ProtustrankaFormatedWithAdressOIB>
    <izvorni_sadrzaj> SAMANTA jednostavno društvo s ograničenom odgovornošću za ugostiteljstvo i usluge, OIB 98719798855, Jurja Šižgorića 12, 21000 Split</izvorni_sadrzaj>
    <derivirana_varijabla naziv="DomainObject.Predmet.ProtustrankaFormatedWithAdressOIB_1"> SAMANTA jednostavno društvo s ograničenom odgovornošću za ugostiteljstvo i usluge, OIB 98719798855, Jurja Šižgorića 12, 21000 Split</derivirana_varijabla>
  </DomainObject.Predmet.ProtustrankaFormatedWithAdressOIB>
  <DomainObject.Predmet.ProtustrankaWithAdress>
    <izvorni_sadrzaj>SAMANTA jednostavno društvo s ograničenom odgovornošću za ugostiteljstvo i usluge Jurja Šižgorića 12, 21000 Split</izvorni_sadrzaj>
    <derivirana_varijabla naziv="DomainObject.Predmet.ProtustrankaWithAdress_1">SAMANTA jednostavno društvo s ograničenom odgovornošću za ugostiteljstvo i usluge Jurja Šižgorića 12, 21000 Split</derivirana_varijabla>
  </DomainObject.Predmet.ProtustrankaWithAdress>
  <DomainObject.Predmet.ProtustrankaWithAdressOIB>
    <izvorni_sadrzaj>SAMANTA jednostavno društvo s ograničenom odgovornošću za ugostiteljstvo i usluge, OIB 98719798855, Jurja Šižgorića 12, 21000 Split</izvorni_sadrzaj>
    <derivirana_varijabla naziv="DomainObject.Predmet.ProtustrankaWithAdressOIB_1">SAMANTA jednostavno društvo s ograničenom odgovornošću za ugostiteljstvo i usluge, OIB 98719798855, Jurja Šižgorića 12, 21000 Split</derivirana_varijabla>
  </DomainObject.Predmet.ProtustrankaWithAdressOIB>
  <DomainObject.Predmet.ProtustrankaNazivFormated>
    <izvorni_sadrzaj>SAMANTA jednostavno društvo s ograničenom odgovornošću za ugostiteljstvo i usluge</izvorni_sadrzaj>
    <derivirana_varijabla naziv="DomainObject.Predmet.ProtustrankaNazivFormated_1">SAMANTA jednostavno društvo s ograničenom odgovornošću za ugostiteljstvo i usluge</derivirana_varijabla>
  </DomainObject.Predmet.ProtustrankaNazivFormated>
  <DomainObject.Predmet.ProtustrankaNazivFormatedOIB>
    <izvorni_sadrzaj>SAMANTA jednostavno društvo s ograničenom odgovornošću za ugostiteljstvo i usluge, OIB 98719798855</izvorni_sadrzaj>
    <derivirana_varijabla naziv="DomainObject.Predmet.ProtustrankaNazivFormatedOIB_1">SAMANTA jednostavno društvo s ograničenom odgovornošću za ugostiteljstvo i usluge, OIB 98719798855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182092.78</izvorni_sadrzaj>
    <derivirana_varijabla naziv="DomainObject.Predmet.TrenutnaVrijednost_1">182092.78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SAMANTA jednostavno društvo s ograničenom odgovornošću za ugostiteljstvo i usluge</item>
    </izvorni_sadrzaj>
    <derivirana_varijabla naziv="DomainObject.Predmet.ProtuStrankaListFormated_1">
      <item>SAMANTA jednostavno društvo s ograničenom odgovornošću za ugostiteljstvo i usluge</item>
    </derivirana_varijabla>
  </DomainObject.Predmet.ProtuStrankaListFormated>
  <DomainObject.Predmet.ProtuStrankaListFormatedOIB>
    <izvorni_sadrzaj>
      <item>SAMANTA jednostavno društvo s ograničenom odgovornošću za ugostiteljstvo i usluge, OIB 98719798855</item>
    </izvorni_sadrzaj>
    <derivirana_varijabla naziv="DomainObject.Predmet.ProtuStrankaListFormatedOIB_1">
      <item>SAMANTA jednostavno društvo s ograničenom odgovornošću za ugostiteljstvo i usluge, OIB 98719798855</item>
    </derivirana_varijabla>
  </DomainObject.Predmet.ProtuStrankaListFormatedOIB>
  <DomainObject.Predmet.ProtuStrankaListFormatedWithAdress>
    <izvorni_sadrzaj>
      <item>SAMANTA jednostavno društvo s ograničenom odgovornošću za ugostiteljstvo i usluge, Jurja Šižgorića 12, 21000 Split</item>
    </izvorni_sadrzaj>
    <derivirana_varijabla naziv="DomainObject.Predmet.ProtuStrankaListFormatedWithAdress_1">
      <item>SAMANTA jednostavno društvo s ograničenom odgovornošću za ugostiteljstvo i usluge, Jurja Šižgorića 12, 21000 Split</item>
    </derivirana_varijabla>
  </DomainObject.Predmet.ProtuStrankaListFormatedWithAdress>
  <DomainObject.Predmet.ProtuStrankaListFormatedWithAdressOIB>
    <izvorni_sadrzaj>
      <item>SAMANTA jednostavno društvo s ograničenom odgovornošću za ugostiteljstvo i usluge, OIB 98719798855, Jurja Šižgorića 12, 21000 Split</item>
    </izvorni_sadrzaj>
    <derivirana_varijabla naziv="DomainObject.Predmet.ProtuStrankaListFormatedWithAdressOIB_1">
      <item>SAMANTA jednostavno društvo s ograničenom odgovornošću za ugostiteljstvo i usluge, OIB 98719798855, Jurja Šižgorića 12, 21000 Split</item>
    </derivirana_varijabla>
  </DomainObject.Predmet.ProtuStrankaListFormatedWithAdressOIB>
  <DomainObject.Predmet.ProtuStrankaListNazivFormated>
    <izvorni_sadrzaj>
      <item>SAMANTA jednostavno društvo s ograničenom odgovornošću za ugostiteljstvo i usluge</item>
    </izvorni_sadrzaj>
    <derivirana_varijabla naziv="DomainObject.Predmet.ProtuStrankaListNazivFormated_1">
      <item>SAMANTA jednostavno društvo s ograničenom odgovornošću za ugostiteljstvo i usluge</item>
    </derivirana_varijabla>
  </DomainObject.Predmet.ProtuStrankaListNazivFormated>
  <DomainObject.Predmet.ProtuStrankaListNazivFormatedOIB>
    <izvorni_sadrzaj>
      <item>SAMANTA jednostavno društvo s ograničenom odgovornošću za ugostiteljstvo i usluge, OIB 98719798855</item>
    </izvorni_sadrzaj>
    <derivirana_varijabla naziv="DomainObject.Predmet.ProtuStrankaListNazivFormatedOIB_1">
      <item>SAMANTA jednostavno društvo s ograničenom odgovornošću za ugostiteljstvo i usluge, OIB 98719798855</item>
    </derivirana_varijabla>
  </DomainObject.Predmet.ProtuStrankaListNazivFormatedOIB>
  <DomainObject.Predmet.OstaliListFormated>
    <izvorni_sadrzaj>
      <item>Samanta Kuzmanović</item>
    </izvorni_sadrzaj>
    <derivirana_varijabla naziv="DomainObject.Predmet.OstaliListFormated_1">
      <item>Samanta Kuzmanović</item>
    </derivirana_varijabla>
  </DomainObject.Predmet.OstaliListFormated>
  <DomainObject.Predmet.OstaliListFormatedOIB>
    <izvorni_sadrzaj>
      <item>Samanta Kuzmanović, OIB 75916972070</item>
    </izvorni_sadrzaj>
    <derivirana_varijabla naziv="DomainObject.Predmet.OstaliListFormatedOIB_1">
      <item>Samanta Kuzmanović, OIB 75916972070</item>
    </derivirana_varijabla>
  </DomainObject.Predmet.OstaliListFormatedOIB>
  <DomainObject.Predmet.OstaliListFormatedWithAdress>
    <izvorni_sadrzaj>
      <item>Samanta Kuzmanović, Jurja Šižgorića 12, 21000 Split</item>
    </izvorni_sadrzaj>
    <derivirana_varijabla naziv="DomainObject.Predmet.OstaliListFormatedWithAdress_1">
      <item>Samanta Kuzmanović, Jurja Šižgorića 12, 21000 Split</item>
    </derivirana_varijabla>
  </DomainObject.Predmet.OstaliListFormatedWithAdress>
  <DomainObject.Predmet.OstaliListFormatedWithAdressOIB>
    <izvorni_sadrzaj>
      <item>Samanta Kuzmanović, OIB 75916972070, Jurja Šižgorića 12, 21000 Split</item>
    </izvorni_sadrzaj>
    <derivirana_varijabla naziv="DomainObject.Predmet.OstaliListFormatedWithAdressOIB_1">
      <item>Samanta Kuzmanović, OIB 75916972070, Jurja Šižgorića 12, 21000 Split</item>
    </derivirana_varijabla>
  </DomainObject.Predmet.OstaliListFormatedWithAdressOIB>
  <DomainObject.Predmet.OstaliListNazivFormated>
    <izvorni_sadrzaj>
      <item>Samanta Kuzmanović</item>
    </izvorni_sadrzaj>
    <derivirana_varijabla naziv="DomainObject.Predmet.OstaliListNazivFormated_1">
      <item>Samanta Kuzmanović</item>
    </derivirana_varijabla>
  </DomainObject.Predmet.OstaliListNazivFormated>
  <DomainObject.Predmet.OstaliListNazivFormatedOIB>
    <izvorni_sadrzaj>
      <item>Samanta Kuzmanović, OIB 75916972070</item>
    </izvorni_sadrzaj>
    <derivirana_varijabla naziv="DomainObject.Predmet.OstaliListNazivFormatedOIB_1">
      <item>Samanta Kuzmanović, OIB 75916972070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SAMANTA jednostavno društvo s ograničenom odgovornošću za ugostiteljstvo i usluge</izvorni_sadrzaj>
    <derivirana_varijabla naziv="DomainObject.Predmet.ProtustrankaIDrugi_1">SAMANTA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SAMANTA jednostavno društvo s ograničenom odgovornošću za ugostiteljstvo i usluge, OIB 98719798855, Jurja Šižgorića 12, 21000 Split</izvorni_sadrzaj>
    <derivirana_varijabla naziv="DomainObject.Predmet.ProtustrankaIDrugiAdressOIB_1">SAMANTA jednostavno društvo s ograničenom odgovornošću za ugostiteljstvo i usluge, OIB 98719798855, Jurja Šižgorića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SAMANTA jednostavno društvo s ograničenom odgovornošću za ugostiteljstvo i usluge</item>
      <item>FINANCIJSKA AGENCIJA, RC SPLIT</item>
      <item>Samanta Kuzmanović</item>
    </izvorni_sadrzaj>
    <derivirana_varijabla naziv="DomainObject.Predmet.SudioniciListNaziv_1">
      <item>SAMANTA jednostavno društvo s ograničenom odgovornošću za ugostiteljstvo i usluge</item>
      <item>FINANCIJSKA AGENCIJA, RC SPLIT</item>
      <item>Samanta Kuzmanović</item>
    </derivirana_varijabla>
  </DomainObject.Predmet.SudioniciListNaziv>
  <DomainObject.Predmet.SudioniciListAdressOIB>
    <izvorni_sadrzaj>
      <item>SAMANTA jednostavno društvo s ograničenom odgovornošću za ugostiteljstvo i usluge, OIB 98719798855, Jurja Šižgorića 12,21000 Split</item>
      <item>FINANCIJSKA AGENCIJA, RC SPLIT, OIB 85821130368, Mažuranićevo šetalište 24 b,21000 Split</item>
      <item>Samanta Kuzmanović, OIB 75916972070, Jurja Šižgorića 12,21000 Split</item>
    </izvorni_sadrzaj>
    <derivirana_varijabla naziv="DomainObject.Predmet.SudioniciListAdressOIB_1">
      <item>SAMANTA jednostavno društvo s ograničenom odgovornošću za ugostiteljstvo i usluge, OIB 98719798855, Jurja Šižgorića 12,21000 Split</item>
      <item>FINANCIJSKA AGENCIJA, RC SPLIT, OIB 85821130368, Mažuranićevo šetalište 24 b,21000 Split</item>
      <item>Samanta Kuzmanović, OIB 75916972070, Jurja Šižgorića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98719798855</item>
      <item>, OIB 85821130368</item>
      <item>, OIB 75916972070</item>
    </izvorni_sadrzaj>
    <derivirana_varijabla naziv="DomainObject.Predmet.SudioniciListNazivOIB_1">
      <item>, OIB 98719798855</item>
      <item>, OIB 85821130368</item>
      <item>, OIB 75916972070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B6288-6D1C-4853-B52E-86863C20FE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3571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2018-07-03T12:26:00Z</dcterms:created>
  <dc:creator>Diana Butigan Granić</dc:creator>
  <cp:lastModifiedBy>Ivana Mendeš</cp:lastModifiedBy>
  <cp:lastPrinted>2018-06-05T08:22:00Z</cp:lastPrinted>
  <dcterms:modified xmlns:xsi="http://www.w3.org/2001/XMLSchema-instance" xsi:type="dcterms:W3CDTF">2018-07-03T12:32:00Z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(1113-17 -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