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f7c79" w14:paraId="4af7c79" w:rsidRDefault="00C4761A" w:rsidP="001B0559" w:rsidR="0023558C" w:rsidRPr="007C723E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0559" w:rsidP="001B0559" w:rsidR="001B0559" w:rsidRPr="007C723E">
      <w:r w:rsidRPr="007C723E">
        <w:t>REPUBLIKA HRVATSKA</w:t>
      </w:r>
    </w:p>
    <w:p w:rsidRDefault="00C4761A" w:rsidP="001B0559" w:rsidR="001B0559" w:rsidRPr="007C723E">
      <w:r>
        <w:t xml:space="preserve">  </w:t>
      </w:r>
      <w:r w:rsidR="001B0559" w:rsidRPr="007C723E">
        <w:t>Trgovački sud u Zagrebu</w:t>
      </w:r>
    </w:p>
    <w:p w:rsidRDefault="00C4761A" w:rsidP="007C723E" w:rsidR="0023558C" w:rsidRPr="007C723E">
      <w:r>
        <w:t xml:space="preserve">   </w:t>
      </w:r>
      <w:r w:rsidR="001B0559" w:rsidRPr="007C723E">
        <w:t xml:space="preserve">Zagreb, </w:t>
      </w:r>
      <w:proofErr w:type="spellStart"/>
      <w:r w:rsidR="001B0559" w:rsidRPr="007C723E">
        <w:t>Amruševa</w:t>
      </w:r>
      <w:proofErr w:type="spellEnd"/>
      <w:r w:rsidR="001B0559" w:rsidRPr="007C723E">
        <w:t xml:space="preserve"> 2/II                                                   </w:t>
      </w:r>
      <w:r w:rsidR="00E70925" w:rsidRPr="007C723E">
        <w:t xml:space="preserve">             </w:t>
      </w:r>
      <w:r w:rsidR="007E2ACB" w:rsidRPr="007C723E">
        <w:t xml:space="preserve">                 </w:t>
      </w:r>
      <w:smartTag w:element="metricconverter" w:uri="urn:schemas-microsoft-com:office:smarttags">
        <w:smartTagPr>
          <w:attr w:val="67. St" w:name="ProductID"/>
        </w:smartTagPr>
        <w:r w:rsidR="007E2ACB" w:rsidRPr="007C723E">
          <w:t xml:space="preserve">67. </w:t>
        </w:r>
        <w:r w:rsidR="00E2685B" w:rsidRPr="007C723E">
          <w:t>St</w:t>
        </w:r>
      </w:smartTag>
      <w:r w:rsidR="001159B9">
        <w:t>-517</w:t>
      </w:r>
      <w:r w:rsidR="00F553B3">
        <w:t>/15</w:t>
      </w:r>
      <w:r>
        <w:t>-69</w:t>
      </w:r>
    </w:p>
    <w:p w:rsidRDefault="003A319F" w:rsidP="008E64B2" w:rsidR="003A319F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1159B9" w:rsidP="000D56F6" w:rsidR="007E2ACB" w:rsidRPr="007C723E">
      <w:pPr>
        <w:ind w:firstLine="720"/>
        <w:jc w:val="both"/>
      </w:pPr>
      <w:r w:rsidRPr="001159B9">
        <w:t xml:space="preserve">Trgovački sud u Zagrebu, po sucu Gordanu </w:t>
      </w:r>
      <w:proofErr w:type="spellStart"/>
      <w:r w:rsidRPr="001159B9">
        <w:t>Zubaku</w:t>
      </w:r>
      <w:proofErr w:type="spellEnd"/>
      <w:r w:rsidRPr="001159B9">
        <w:t xml:space="preserve">, u stečajnom postupku nad dužnikom </w:t>
      </w:r>
      <w:r w:rsidRPr="001159B9">
        <w:rPr>
          <w:bCs/>
          <w:lang w:val="pt-BR"/>
        </w:rPr>
        <w:t>SERVIS d.o.o. u stečaju, Novska, Brestača 97, OIB: 43519087965</w:t>
      </w:r>
      <w:r w:rsidR="00E2685B" w:rsidRPr="007C723E">
        <w:t xml:space="preserve">, </w:t>
      </w:r>
      <w:r>
        <w:t>22. studenoga</w:t>
      </w:r>
      <w:r w:rsidR="00F553B3">
        <w:t xml:space="preserve"> 2018.</w:t>
      </w:r>
      <w:r w:rsidR="00E2685B" w:rsidRPr="007C723E">
        <w:t xml:space="preserve">,  </w:t>
      </w:r>
    </w:p>
    <w:p w:rsidRDefault="000D56F6" w:rsidP="00E70925" w:rsidR="008E64B2" w:rsidRPr="007C723E">
      <w:pPr>
        <w:jc w:val="both"/>
      </w:pPr>
      <w:r w:rsidRPr="007C723E">
        <w:t xml:space="preserve">                      </w:t>
      </w:r>
      <w:r w:rsidR="00E70925" w:rsidRPr="007C723E">
        <w:t xml:space="preserve">                                             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7C723E"/>
    <w:p w:rsidRDefault="008E64B2" w:rsidP="008E64B2" w:rsidR="003179DC">
      <w:pPr>
        <w:jc w:val="both"/>
      </w:pPr>
      <w:r w:rsidRPr="007C723E">
        <w:tab/>
      </w:r>
      <w:r w:rsidR="003137AE" w:rsidRPr="007C723E">
        <w:t>Is</w:t>
      </w:r>
      <w:r w:rsidR="00E70925" w:rsidRPr="007C723E">
        <w:t>pravlja se rješenje</w:t>
      </w:r>
      <w:r w:rsidR="0023558C" w:rsidRPr="007C723E">
        <w:t xml:space="preserve"> ovog suda</w:t>
      </w:r>
      <w:r w:rsidR="007E2ACB" w:rsidRPr="007C723E">
        <w:t xml:space="preserve"> poslovni broj </w:t>
      </w:r>
      <w:r w:rsidR="007C723E">
        <w:t>St-</w:t>
      </w:r>
      <w:r w:rsidR="001159B9">
        <w:t>517</w:t>
      </w:r>
      <w:r w:rsidR="00F553B3">
        <w:t>/15</w:t>
      </w:r>
      <w:r w:rsidR="007E2ACB" w:rsidRPr="007C723E">
        <w:t xml:space="preserve"> od </w:t>
      </w:r>
      <w:r w:rsidR="001159B9">
        <w:t>14. studenoga</w:t>
      </w:r>
      <w:r w:rsidR="00F553B3">
        <w:t xml:space="preserve"> 2018</w:t>
      </w:r>
      <w:r w:rsidR="007E2ACB" w:rsidRPr="007C723E">
        <w:t>.</w:t>
      </w:r>
      <w:r w:rsidR="001159B9">
        <w:t xml:space="preserve"> u točki </w:t>
      </w:r>
      <w:r w:rsidR="00F84A2D">
        <w:t>V</w:t>
      </w:r>
      <w:r w:rsidR="001159B9">
        <w:t>I</w:t>
      </w:r>
      <w:r w:rsidR="003179DC">
        <w:t>. izreke, treći</w:t>
      </w:r>
      <w:r w:rsidR="00F84A2D">
        <w:t xml:space="preserve"> red, tako da umjesto</w:t>
      </w:r>
      <w:r w:rsidR="008415DB">
        <w:t xml:space="preserve"> navoda</w:t>
      </w:r>
      <w:r w:rsidR="003179DC">
        <w:t>: "oslobođen</w:t>
      </w:r>
      <w:r w:rsidR="008415DB">
        <w:t xml:space="preserve"> plaćanja </w:t>
      </w:r>
      <w:proofErr w:type="spellStart"/>
      <w:r w:rsidR="008415DB">
        <w:t>kupovnine</w:t>
      </w:r>
      <w:proofErr w:type="spellEnd"/>
      <w:r w:rsidR="008415DB">
        <w:t xml:space="preserve">" ima stajati: "položio </w:t>
      </w:r>
      <w:proofErr w:type="spellStart"/>
      <w:r w:rsidR="008415DB">
        <w:t>kupovninu</w:t>
      </w:r>
      <w:proofErr w:type="spellEnd"/>
      <w:r w:rsidR="008415DB">
        <w:t xml:space="preserve">". </w:t>
      </w:r>
    </w:p>
    <w:p w:rsidRDefault="001B0559" w:rsidP="001B0559" w:rsidR="001B0559" w:rsidRPr="007C723E">
      <w:pPr>
        <w:jc w:val="both"/>
      </w:pPr>
    </w:p>
    <w:p w:rsidRDefault="001B0559" w:rsidP="001B0559" w:rsidR="001B0559" w:rsidRPr="007C723E">
      <w:pPr>
        <w:jc w:val="center"/>
      </w:pPr>
      <w:r w:rsidRPr="007C723E">
        <w:t>Obrazloženje</w:t>
      </w:r>
    </w:p>
    <w:p w:rsidRDefault="001B0559" w:rsidP="001B0559" w:rsidR="001B0559" w:rsidRPr="007C723E">
      <w:pPr>
        <w:jc w:val="center"/>
        <w:rPr>
          <w:b/>
        </w:rPr>
      </w:pPr>
    </w:p>
    <w:p w:rsidRDefault="00F553B3" w:rsidP="00284169" w:rsidR="008415DB">
      <w:pPr>
        <w:ind w:firstLine="720"/>
        <w:jc w:val="both"/>
      </w:pPr>
      <w:r>
        <w:t>S</w:t>
      </w:r>
      <w:r w:rsidRPr="00F553B3">
        <w:t xml:space="preserve">ud je </w:t>
      </w:r>
      <w:r w:rsidR="008415DB">
        <w:t>22. studenoga</w:t>
      </w:r>
      <w:r>
        <w:t xml:space="preserve"> 2018</w:t>
      </w:r>
      <w:r w:rsidR="00E2685B" w:rsidRPr="007C723E">
        <w:t>.</w:t>
      </w:r>
      <w:r w:rsidR="007C723E">
        <w:t xml:space="preserve"> </w:t>
      </w:r>
      <w:r>
        <w:t xml:space="preserve">donio rješenje o </w:t>
      </w:r>
      <w:r w:rsidR="008415DB">
        <w:t>dosudi</w:t>
      </w:r>
      <w:r>
        <w:t>.</w:t>
      </w:r>
      <w:r w:rsidR="007E1639">
        <w:t xml:space="preserve"> U točki </w:t>
      </w:r>
      <w:r w:rsidR="002E2733">
        <w:t>V</w:t>
      </w:r>
      <w:r w:rsidR="007E1639">
        <w:t>I</w:t>
      </w:r>
      <w:r w:rsidR="002E2733">
        <w:t>. izreke naved</w:t>
      </w:r>
      <w:r w:rsidR="001D1079">
        <w:t>en</w:t>
      </w:r>
      <w:r w:rsidR="008415DB">
        <w:t>o</w:t>
      </w:r>
      <w:r w:rsidR="007E1639">
        <w:t xml:space="preserve"> </w:t>
      </w:r>
      <w:r w:rsidR="00A93A80">
        <w:t xml:space="preserve">je </w:t>
      </w:r>
      <w:r w:rsidR="007E1639">
        <w:t xml:space="preserve">da se nalaže </w:t>
      </w:r>
      <w:r w:rsidR="007E1639" w:rsidRPr="007E1639">
        <w:t>Općinskom sudu u Bjelovaru, zemljišnoknjižnom odjelu Daruvar, upisati pravo vlasništva za korist kupca iz točke I. izreke rješenja</w:t>
      </w:r>
      <w:r w:rsidR="007E1639">
        <w:t xml:space="preserve"> od 22. studenoga 2018.</w:t>
      </w:r>
      <w:r w:rsidR="007E1639" w:rsidRPr="007E1639">
        <w:t xml:space="preserve"> te brisanje prava i tereta na temelju pravomoćnog rješenja o dosudi i potvrde ovog suda da je kupac oslobođen plaćanja kupovine</w:t>
      </w:r>
      <w:r w:rsidR="00B73CFC">
        <w:t xml:space="preserve">. S obzirom na to da je kupac prema točki III. izreke navedenog rješenja dužan položiti </w:t>
      </w:r>
      <w:proofErr w:type="spellStart"/>
      <w:r w:rsidR="00B73CFC">
        <w:t>kupovninu</w:t>
      </w:r>
      <w:proofErr w:type="spellEnd"/>
      <w:r w:rsidR="00B73CFC">
        <w:t xml:space="preserve">, radi se o očitoj </w:t>
      </w:r>
      <w:r w:rsidR="00A93A80">
        <w:t>po</w:t>
      </w:r>
      <w:r w:rsidR="00B73CFC">
        <w:t xml:space="preserve">grešci u pisanju pa je sud </w:t>
      </w:r>
      <w:r w:rsidR="00B843A4">
        <w:t>riješio kao u izreci.</w:t>
      </w:r>
    </w:p>
    <w:p w:rsidRDefault="008415DB" w:rsidP="00284169" w:rsidR="008415DB">
      <w:pPr>
        <w:ind w:firstLine="720"/>
        <w:jc w:val="both"/>
      </w:pPr>
    </w:p>
    <w:p w:rsidRDefault="00E2685B" w:rsidP="00B843A4" w:rsidR="00E2685B" w:rsidRPr="007C723E">
      <w:pPr>
        <w:jc w:val="both"/>
      </w:pPr>
    </w:p>
    <w:p w:rsidRDefault="001B0559" w:rsidP="007C723E" w:rsidR="0023558C" w:rsidRPr="007C723E">
      <w:pPr>
        <w:jc w:val="center"/>
      </w:pPr>
      <w:r w:rsidRPr="007C723E">
        <w:t>U Z</w:t>
      </w:r>
      <w:r w:rsidR="00E70925" w:rsidRPr="007C723E">
        <w:t xml:space="preserve">agrebu </w:t>
      </w:r>
      <w:r w:rsidR="00B843A4" w:rsidRPr="00B843A4">
        <w:t xml:space="preserve">22. studenoga </w:t>
      </w:r>
      <w:r w:rsidR="00F553B3" w:rsidRPr="00F553B3">
        <w:t>2018</w:t>
      </w:r>
      <w:r w:rsidRPr="007C723E">
        <w:t>.</w:t>
      </w:r>
    </w:p>
    <w:p w:rsidRDefault="001B0559" w:rsidP="00476CA9" w:rsidR="001B0559" w:rsidRPr="007C723E">
      <w:pPr>
        <w:pStyle w:val="Tijeloteksta"/>
        <w:ind w:left="5760"/>
      </w:pPr>
      <w:r w:rsidRPr="007C723E">
        <w:tab/>
        <w:t>SUDAC:</w:t>
      </w:r>
    </w:p>
    <w:p w:rsidRDefault="00C4761A" w:rsidP="00476CA9" w:rsidR="001B0559" w:rsidRPr="007C723E">
      <w:pPr>
        <w:pStyle w:val="Tijeloteksta"/>
        <w:ind w:left="5760"/>
      </w:pPr>
      <w:r>
        <w:t xml:space="preserve">     Gordan Zubak</w:t>
      </w:r>
      <w:r w:rsidR="008333F9">
        <w:t>,v.r.</w:t>
      </w:r>
      <w:r>
        <w:t xml:space="preserve"> </w:t>
      </w:r>
    </w:p>
    <w:p w:rsidRDefault="00476CA9" w:rsidP="001B0559" w:rsidR="00476CA9" w:rsidRPr="007C723E"/>
    <w:p w:rsidRDefault="001B0559" w:rsidP="001B0559" w:rsidR="001B0559" w:rsidRPr="007C723E">
      <w:r w:rsidRPr="007C723E">
        <w:t>POUKA O PRAVNOM LIJEKU:</w:t>
      </w:r>
    </w:p>
    <w:p w:rsidRDefault="00E65940" w:rsidP="007C723E" w:rsidR="00A75755" w:rsidRPr="007C723E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</w:p>
    <w:p w:rsidRDefault="00B639DE" w:rsidP="009808C2" w:rsidR="00B639DE">
      <w:pPr>
        <w:overflowPunct w:val="false"/>
        <w:autoSpaceDE w:val="false"/>
        <w:autoSpaceDN w:val="false"/>
        <w:adjustRightInd w:val="false"/>
        <w:ind w:left="360"/>
        <w:jc w:val="both"/>
        <w:textAlignment w:val="baseline"/>
      </w:pPr>
    </w:p>
    <w:p w:rsidRDefault="008333F9" w:rsidP="009808C2" w:rsidR="008333F9">
      <w:pPr>
        <w:overflowPunct w:val="false"/>
        <w:autoSpaceDE w:val="false"/>
        <w:autoSpaceDN w:val="false"/>
        <w:adjustRightInd w:val="false"/>
        <w:ind w:left="360"/>
        <w:jc w:val="both"/>
        <w:textAlignment w:val="baseline"/>
      </w:pPr>
    </w:p>
    <w:p w:rsidRDefault="008333F9" w:rsidP="00400817" w:rsidR="008333F9" w:rsidRPr="00400817">
      <w:pPr>
        <w:jc w:val="right"/>
      </w:pPr>
      <w:r w:rsidRPr="00400817"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  <w:r>
        <w:t>:</w:t>
      </w:r>
    </w:p>
    <w:p w:rsidRDefault="008333F9" w:rsidP="00400817" w:rsidR="008333F9" w:rsidRPr="00400817">
      <w:pPr>
        <w:ind w:left="5664"/>
      </w:pPr>
      <w:r w:rsidRPr="00400817">
        <w:t xml:space="preserve">        Dijana Hadžić</w:t>
      </w:r>
    </w:p>
    <w:p w:rsidRDefault="008333F9" w:rsidP="009808C2" w:rsidR="008333F9">
      <w:pPr>
        <w:overflowPunct w:val="false"/>
        <w:autoSpaceDE w:val="false"/>
        <w:autoSpaceDN w:val="false"/>
        <w:adjustRightInd w:val="false"/>
        <w:ind w:left="360"/>
        <w:jc w:val="both"/>
        <w:textAlignment w:val="baseline"/>
      </w:pPr>
    </w:p>
    <w:p w:rsidRDefault="008333F9" w:rsidP="009808C2" w:rsidR="008333F9" w:rsidRPr="007C723E">
      <w:pPr>
        <w:overflowPunct w:val="false"/>
        <w:autoSpaceDE w:val="false"/>
        <w:autoSpaceDN w:val="false"/>
        <w:adjustRightInd w:val="false"/>
        <w:ind w:left="360"/>
        <w:jc w:val="both"/>
        <w:textAlignment w:val="baseline"/>
      </w:pPr>
    </w:p>
    <w:sectPr w:rsidSect="001B0559" w:rsidR="008333F9" w:rsidRPr="007C723E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76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57FA3"/>
    <w:rsid w:val="000B54AC"/>
    <w:rsid w:val="000D56F6"/>
    <w:rsid w:val="001159B9"/>
    <w:rsid w:val="001642FC"/>
    <w:rsid w:val="001B0559"/>
    <w:rsid w:val="001D1079"/>
    <w:rsid w:val="002041AF"/>
    <w:rsid w:val="0023558C"/>
    <w:rsid w:val="0025014C"/>
    <w:rsid w:val="00284169"/>
    <w:rsid w:val="002E2733"/>
    <w:rsid w:val="003137AE"/>
    <w:rsid w:val="003179DC"/>
    <w:rsid w:val="00321AF4"/>
    <w:rsid w:val="00347BB4"/>
    <w:rsid w:val="00362D9E"/>
    <w:rsid w:val="003A319F"/>
    <w:rsid w:val="003B38F4"/>
    <w:rsid w:val="003B603E"/>
    <w:rsid w:val="003F6AAB"/>
    <w:rsid w:val="00476CA9"/>
    <w:rsid w:val="00491D7F"/>
    <w:rsid w:val="004B7F3F"/>
    <w:rsid w:val="004E5469"/>
    <w:rsid w:val="004F022B"/>
    <w:rsid w:val="005071FA"/>
    <w:rsid w:val="005A49D2"/>
    <w:rsid w:val="005D62C1"/>
    <w:rsid w:val="005F6C6D"/>
    <w:rsid w:val="00607062"/>
    <w:rsid w:val="0065201D"/>
    <w:rsid w:val="006E4475"/>
    <w:rsid w:val="007141AF"/>
    <w:rsid w:val="007508E7"/>
    <w:rsid w:val="007A6843"/>
    <w:rsid w:val="007B3F07"/>
    <w:rsid w:val="007C723E"/>
    <w:rsid w:val="007E1639"/>
    <w:rsid w:val="007E1C33"/>
    <w:rsid w:val="007E2ACB"/>
    <w:rsid w:val="007E414B"/>
    <w:rsid w:val="008333F9"/>
    <w:rsid w:val="008415DB"/>
    <w:rsid w:val="00862799"/>
    <w:rsid w:val="00874F17"/>
    <w:rsid w:val="0089775F"/>
    <w:rsid w:val="008B05F8"/>
    <w:rsid w:val="008E64B2"/>
    <w:rsid w:val="008F084B"/>
    <w:rsid w:val="009808C2"/>
    <w:rsid w:val="00A04911"/>
    <w:rsid w:val="00A75755"/>
    <w:rsid w:val="00A93A80"/>
    <w:rsid w:val="00AD7D71"/>
    <w:rsid w:val="00B639DE"/>
    <w:rsid w:val="00B73CFC"/>
    <w:rsid w:val="00B843A4"/>
    <w:rsid w:val="00C4761A"/>
    <w:rsid w:val="00DA4A9F"/>
    <w:rsid w:val="00DB06B8"/>
    <w:rsid w:val="00E01CAB"/>
    <w:rsid w:val="00E2685B"/>
    <w:rsid w:val="00E65940"/>
    <w:rsid w:val="00E70925"/>
    <w:rsid w:val="00EA7BA9"/>
    <w:rsid w:val="00ED1ACD"/>
    <w:rsid w:val="00F00191"/>
    <w:rsid w:val="00F553B3"/>
    <w:rsid w:val="00F618B0"/>
    <w:rsid w:val="00F83457"/>
    <w:rsid w:val="00F84A2D"/>
    <w:rsid w:val="00F91679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semiHidden/>
    <w:unhideWhenUsed/>
    <w:rsid w:val="00284169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semiHidden/>
    <w:rsid w:val="00284169"/>
    <w:rPr>
      <w:rFonts w:cs="Segoe U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33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3F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3F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3F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3F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semiHidden/>
    <w:unhideWhenUsed/>
    <w:rsid w:val="00284169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semiHidden/>
    <w:rsid w:val="00284169"/>
    <w:rPr>
      <w:rFonts w:ascii="Segoe UI" w:cs="Segoe U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33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3F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3F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3F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3F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2015.</izvorni_sadrzaj>
    <derivirana_varijabla naziv="DomainObject.Predmet.DatumOsnivanja_1">14.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St-517/2015</izvorni_sadrzaj>
    <derivirana_varijabla naziv="DomainObject.Predmet.OznakaBroj_1">St-517/2015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 d.o.o.</izvorni_sadrzaj>
    <derivirana_varijabla naziv="DomainObject.Predmet.ProtustrankaFormated_1">  SERVIS d.o.o.</derivirana_varijabla>
  </DomainObject.Predmet.ProtustrankaFormated>
  <DomainObject.Predmet.ProtustrankaFormatedOIB>
    <izvorni_sadrzaj>  SERVIS d.o.o., OIB 43519087965</izvorni_sadrzaj>
    <derivirana_varijabla naziv="DomainObject.Predmet.ProtustrankaFormatedOIB_1">  SERVIS d.o.o., OIB 43519087965</derivirana_varijabla>
  </DomainObject.Predmet.ProtustrankaFormatedOIB>
  <DomainObject.Predmet.ProtustrankaFormatedWithAdress>
    <izvorni_sadrzaj> SERVIS d.o.o., Brestača 97, 44330 Novska</izvorni_sadrzaj>
    <derivirana_varijabla naziv="DomainObject.Predmet.ProtustrankaFormatedWithAdress_1"> SERVIS d.o.o., Brestača 97, 44330 Novska</derivirana_varijabla>
  </DomainObject.Predmet.ProtustrankaFormatedWithAdress>
  <DomainObject.Predmet.ProtustrankaFormatedWithAdressOIB>
    <izvorni_sadrzaj> SERVIS d.o.o., OIB 43519087965, Brestača 97, 44330 Novska</izvorni_sadrzaj>
    <derivirana_varijabla naziv="DomainObject.Predmet.ProtustrankaFormatedWithAdressOIB_1"> SERVIS d.o.o., OIB 43519087965, Brestača 97, 44330 Novska</derivirana_varijabla>
  </DomainObject.Predmet.ProtustrankaFormatedWithAdressOIB>
  <DomainObject.Predmet.ProtustrankaWithAdress>
    <izvorni_sadrzaj>SERVIS d.o.o. Brestača 97, 44330 Novska</izvorni_sadrzaj>
    <derivirana_varijabla naziv="DomainObject.Predmet.ProtustrankaWithAdress_1">SERVIS d.o.o. Brestača 97, 44330 Novska</derivirana_varijabla>
  </DomainObject.Predmet.ProtustrankaWithAdress>
  <DomainObject.Predmet.ProtustrankaWithAdressOIB>
    <izvorni_sadrzaj>SERVIS d.o.o., OIB 43519087965, Brestača 97, 44330 Novska</izvorni_sadrzaj>
    <derivirana_varijabla naziv="DomainObject.Predmet.ProtustrankaWithAdressOIB_1">SERVIS d.o.o., OIB 43519087965, Brestača 97, 44330 Novska</derivirana_varijabla>
  </DomainObject.Predmet.ProtustrankaWithAdressOIB>
  <DomainObject.Predmet.ProtustrankaNazivFormated>
    <izvorni_sadrzaj>SERVIS d.o.o.</izvorni_sadrzaj>
    <derivirana_varijabla naziv="DomainObject.Predmet.ProtustrankaNazivFormated_1">SERVIS d.o.o.</derivirana_varijabla>
  </DomainObject.Predmet.ProtustrankaNazivFormated>
  <DomainObject.Predmet.ProtustrankaNazivFormatedOIB>
    <izvorni_sadrzaj>SERVIS d.o.o., OIB 43519087965</izvorni_sadrzaj>
    <derivirana_varijabla naziv="DomainObject.Predmet.ProtustrankaNazivFormatedOIB_1">SERVIS d.o.o., OIB 43519087965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Ul.grada vukovara 70, 10000 Zagreb</izvorni_sadrzaj>
    <derivirana_varijabla naziv="DomainObject.Predmet.StrankaFormatedWithAdress_1"> FINA Regionalni centar Zagreb, Ul.grada vukovara 70, 10000 Zagreb</derivirana_varijabla>
  </DomainObject.Predmet.StrankaFormatedWithAdress>
  <DomainObject.Predmet.StrankaFormatedWithAdressOIB>
    <izvorni_sadrzaj> FINA Regionalni centar Zagreb, OIB 85821130368, Ul.grada vukovara 70, 10000 Zagreb</izvorni_sadrzaj>
    <derivirana_varijabla naziv="DomainObject.Predmet.StrankaFormatedWithAdressOIB_1"> FINA Regionalni centar Zagreb, OIB 85821130368, Ul.grada vukovara 70, 10000 Zagreb</derivirana_varijabla>
  </DomainObject.Predmet.StrankaFormatedWithAdressOIB>
  <DomainObject.Predmet.StrankaWithAdress>
    <izvorni_sadrzaj>FINA Regionalni centar Zagreb Ul.grada vukovara 70,10000 Zagreb</izvorni_sadrzaj>
    <derivirana_varijabla naziv="DomainObject.Predmet.StrankaWithAdress_1">FINA Regionalni centar Zagreb Ul.grada vukovara 70,10000 Zagreb</derivirana_varijabla>
  </DomainObject.Predmet.StrankaWithAdress>
  <DomainObject.Predmet.StrankaWithAdressOIB>
    <izvorni_sadrzaj>FINA Regionalni centar Zagreb, OIB 85821130368, Ul.grada vukovara 70,10000 Zagreb</izvorni_sadrzaj>
    <derivirana_varijabla naziv="DomainObject.Predmet.StrankaWithAdressOIB_1">FINA Regionalni centar Zagreb, OIB 85821130368, Ul.grada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Ul.grada vukovara 70, 10000 Zagreb</item>
    </izvorni_sadrzaj>
    <derivirana_varijabla naziv="DomainObject.Predmet.StrankaListFormatedWithAdress_1">
      <item>FINA Regionalni centar Zagreb, Ul.grada vukovara 70, 10000 Zagreb</item>
    </derivirana_varijabla>
  </DomainObject.Predmet.StrankaListFormatedWithAdress>
  <DomainObject.Predmet.StrankaListFormatedWithAdressOIB>
    <izvorni_sadrzaj>
      <item>FINA Regionalni centar Zagreb, OIB 85821130368, Ul.grada vukovara 70, 10000 Zagreb</item>
    </izvorni_sadrzaj>
    <derivirana_varijabla naziv="DomainObject.Predmet.StrankaListFormatedWithAdressOIB_1">
      <item>FINA Regionalni centar Zagreb, OIB 85821130368, Ul.grada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SERVIS d.o.o.</item>
    </izvorni_sadrzaj>
    <derivirana_varijabla naziv="DomainObject.Predmet.ProtuStrankaListFormated_1">
      <item>SERVIS d.o.o.</item>
    </derivirana_varijabla>
  </DomainObject.Predmet.ProtuStrankaListFormated>
  <DomainObject.Predmet.ProtuStrankaListFormatedOIB>
    <izvorni_sadrzaj>
      <item>SERVIS d.o.o., OIB 43519087965</item>
    </izvorni_sadrzaj>
    <derivirana_varijabla naziv="DomainObject.Predmet.ProtuStrankaListFormatedOIB_1">
      <item>SERVIS d.o.o., OIB 43519087965</item>
    </derivirana_varijabla>
  </DomainObject.Predmet.ProtuStrankaListFormatedOIB>
  <DomainObject.Predmet.ProtuStrankaListFormatedWithAdress>
    <izvorni_sadrzaj>
      <item>SERVIS d.o.o., Brestača 97, 44330 Novska</item>
    </izvorni_sadrzaj>
    <derivirana_varijabla naziv="DomainObject.Predmet.ProtuStrankaListFormatedWithAdress_1">
      <item>SERVIS d.o.o., Brestača 97, 44330 Novska</item>
    </derivirana_varijabla>
  </DomainObject.Predmet.ProtuStrankaListFormatedWithAdress>
  <DomainObject.Predmet.ProtuStrankaListFormatedWithAdressOIB>
    <izvorni_sadrzaj>
      <item>SERVIS d.o.o., OIB 43519087965, Brestača 97, 44330 Novska</item>
    </izvorni_sadrzaj>
    <derivirana_varijabla naziv="DomainObject.Predmet.ProtuStrankaListFormatedWithAdressOIB_1">
      <item>SERVIS d.o.o., OIB 43519087965, Brestača 97, 44330 Novska</item>
    </derivirana_varijabla>
  </DomainObject.Predmet.ProtuStrankaListFormatedWithAdressOIB>
  <DomainObject.Predmet.ProtuStrankaListNazivFormated>
    <izvorni_sadrzaj>
      <item>SERVIS d.o.o.</item>
    </izvorni_sadrzaj>
    <derivirana_varijabla naziv="DomainObject.Predmet.ProtuStrankaListNazivFormated_1">
      <item>SERVIS d.o.o.</item>
    </derivirana_varijabla>
  </DomainObject.Predmet.ProtuStrankaListNazivFormated>
  <DomainObject.Predmet.ProtuStrankaListNazivFormatedOIB>
    <izvorni_sadrzaj>
      <item>SERVIS d.o.o., OIB 43519087965</item>
    </izvorni_sadrzaj>
    <derivirana_varijabla naziv="DomainObject.Predmet.ProtuStrankaListNazivFormatedOIB_1">
      <item>SERVIS d.o.o., OIB 43519087965</item>
    </derivirana_varijabla>
  </DomainObject.Predmet.ProtuStrankaListNazivFormatedOIB>
  <DomainObject.Predmet.OstaliList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Formated_1">
      <item>PETAR PLEŠ</item>
      <item>DRAŽEN VIDMAN</item>
      <item>VELIČKI KAMEN d.o.o. za proizvodnju, prijevoz i usluge</item>
      <item>Mila Selak</item>
    </derivirana_varijabla>
  </DomainObject.Predmet.OstaliListFormated>
  <DomainObject.Predmet.OstaliList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FormatedOIB>
  <DomainObject.Predmet.OstaliListFormatedWithAdress>
    <izvorni_sadrzaj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izvorni_sadrzaj>
    <derivirana_varijabla naziv="DomainObject.Predmet.OstaliListFormatedWithAdress_1"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derivirana_varijabla>
  </DomainObject.Predmet.OstaliListFormatedWithAdress>
  <DomainObject.Predmet.OstaliListFormatedWithAdressOIB>
    <izvorni_sadrzaj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izvorni_sadrzaj>
    <derivirana_varijabla naziv="DomainObject.Predmet.OstaliListFormatedWithAdressOIB_1"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derivirana_varijabla>
  </DomainObject.Predmet.OstaliListFormatedWithAdressOIB>
  <DomainObject.Predmet.OstaliListNaziv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NazivFormated_1">
      <item>PETAR PLEŠ</item>
      <item>DRAŽEN VIDMAN</item>
      <item>VELIČKI KAMEN d.o.o. za proizvodnju, prijevoz i usluge</item>
      <item>Mila Selak</item>
    </derivirana_varijabla>
  </DomainObject.Predmet.OstaliListNazivFormated>
  <DomainObject.Predmet.OstaliListNaziv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Naziv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SERVIS d.o.o.</izvorni_sadrzaj>
    <derivirana_varijabla naziv="DomainObject.Predmet.ProtustrankaIDrugi_1">SERVIS d.o.o.</derivirana_varijabla>
  </DomainObject.Predmet.ProtustrankaIDrugi>
  <DomainObject.Predmet.StrankaIDrugiAdressOIB>
    <izvorni_sadrzaj>FINA Regionalni centar Zagreb, OIB 85821130368, Ul.grada vukovara 70, 10000 Zagreb</izvorni_sadrzaj>
    <derivirana_varijabla naziv="DomainObject.Predmet.StrankaIDrugiAdressOIB_1">FINA Regionalni centar Zagreb, OIB 85821130368, Ul.grada vukovara 70, 10000 Zagreb</derivirana_varijabla>
  </DomainObject.Predmet.StrankaIDrugiAdressOIB>
  <DomainObject.Predmet.ProtustrankaIDrugiAdressOIB>
    <izvorni_sadrzaj>SERVIS d.o.o., OIB 43519087965, Brestača 97, 44330 Novska</izvorni_sadrzaj>
    <derivirana_varijabla naziv="DomainObject.Predmet.ProtustrankaIDrugiAdressOIB_1">SERVIS d.o.o., OIB 43519087965, Brestača 97,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SERVIS d.o.o.</item>
      <item>PETAR PLEŠ</item>
      <item>DRAŽEN VIDMAN</item>
      <item>VELIČKI KAMEN d.o.o. za proizvodnju, prijevoz i usluge</item>
      <item>Mila Selak</item>
    </izvorni_sadrzaj>
    <derivirana_varijabla naziv="DomainObject.Predmet.SudioniciListNaziv_1">
      <item>FINA Regionalni centar Zagreb</item>
      <item>SERVIS d.o.o.</item>
      <item>PETAR PLEŠ</item>
      <item>DRAŽEN VIDMAN</item>
      <item>VELIČKI KAMEN d.o.o. za proizvodnju, prijevoz i usluge</item>
      <item>Mila Selak</item>
    </derivirana_varijabla>
  </DomainObject.Predmet.SudioniciListNaziv>
  <DomainObject.Predmet.SudioniciListAdressOIB>
    <izvorni_sadrzaj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izvorni_sadrzaj>
    <derivirana_varijabla naziv="DomainObject.Predmet.SudioniciListAdressOIB_1"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43519087965</item>
      <item>, OIB 41760309169</item>
      <item>, OIB 42883746819</item>
      <item>, OIB 40910558665</item>
      <item>, OIB null</item>
    </izvorni_sadrzaj>
    <derivirana_varijabla naziv="DomainObject.Predmet.SudioniciListNazivOIB_1">
      <item>, OIB 85821130368</item>
      <item>, OIB 43519087965</item>
      <item>, OIB 41760309169</item>
      <item>, OIB 42883746819</item>
      <item>, OIB 40910558665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rujna 2017.</izvorni_sadrzaj>
    <derivirana_varijabla naziv="DomainObject.Predmet.DatumZadnjeOdrzaneSudskeRadnje_1">14. rujna 2017.</derivirana_varijabla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St-517/2015-61</izvorni_sadrzaj>
    <derivirana_varijabla naziv="DomainObject.PredzadnjaOdlukaIzPredmeta.Oznaka_1">St-517/2015-61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1183</properties:Characters>
  <properties:Lines>42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2018-11-22T10:34:00Z</dcterms:created>
  <dc:creator>nmarkovic</dc:creator>
  <cp:lastModifiedBy>Dijana Hadžić</cp:lastModifiedBy>
  <cp:lastPrinted>2018-11-22T10:39:00Z</cp:lastPrinted>
  <dcterms:modified xmlns:xsi="http://www.w3.org/2001/XMLSchema-instance" xsi:type="dcterms:W3CDTF">2018-11-22T10:39:00Z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(28. rješenje - 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