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0c341ef" w14:paraId="0c341ef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F555F1">
        <w:t>673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F555F1" w:rsidRPr="00F555F1">
        <w:rPr>
          <w:lang w:val="hr-HR"/>
        </w:rPr>
        <w:t>RADIAL j.d.o.o.</w:t>
      </w:r>
      <w:r w:rsidR="00F555F1">
        <w:rPr>
          <w:lang w:val="hr-HR"/>
        </w:rPr>
        <w:t xml:space="preserve">, </w:t>
      </w:r>
      <w:proofErr w:type="spellStart"/>
      <w:r w:rsidR="00F555F1">
        <w:rPr>
          <w:lang w:val="hr-HR"/>
        </w:rPr>
        <w:t>Terzićeva</w:t>
      </w:r>
      <w:proofErr w:type="spellEnd"/>
      <w:r w:rsidR="00F555F1">
        <w:rPr>
          <w:lang w:val="hr-HR"/>
        </w:rPr>
        <w:t xml:space="preserve"> 1, Split, OIB: </w:t>
      </w:r>
      <w:r w:rsidR="00F555F1" w:rsidRPr="00F555F1">
        <w:rPr>
          <w:lang w:val="hr-HR"/>
        </w:rPr>
        <w:t>35568560556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555F1" w:rsidRPr="00F555F1">
        <w:rPr>
          <w:lang w:val="hr-HR"/>
        </w:rPr>
        <w:t>RADIAL j.d.o.o.</w:t>
      </w:r>
      <w:r w:rsidR="00F555F1">
        <w:rPr>
          <w:lang w:val="hr-HR"/>
        </w:rPr>
        <w:t xml:space="preserve">, </w:t>
      </w:r>
      <w:proofErr w:type="spellStart"/>
      <w:r w:rsidR="00F555F1">
        <w:rPr>
          <w:lang w:val="hr-HR"/>
        </w:rPr>
        <w:t>Terzićeva</w:t>
      </w:r>
      <w:proofErr w:type="spellEnd"/>
      <w:r w:rsidR="00F555F1">
        <w:rPr>
          <w:lang w:val="hr-HR"/>
        </w:rPr>
        <w:t xml:space="preserve"> 1, Split, OIB: </w:t>
      </w:r>
      <w:r w:rsidR="00F555F1" w:rsidRPr="00F555F1">
        <w:rPr>
          <w:lang w:val="hr-HR"/>
        </w:rPr>
        <w:t>35568560556</w:t>
      </w:r>
      <w:r w:rsidR="00F555F1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F555F1">
        <w:rPr>
          <w:lang w:val="hr-HR"/>
        </w:rPr>
        <w:t>4</w:t>
      </w:r>
      <w:r w:rsidR="002403EE">
        <w:rPr>
          <w:lang w:val="hr-HR"/>
        </w:rPr>
        <w:t>. 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555F1">
        <w:rPr>
          <w:lang w:val="hr-HR"/>
        </w:rPr>
        <w:t>211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555F1">
        <w:rPr>
          <w:lang w:val="hr-HR"/>
        </w:rPr>
        <w:t>30.207,74</w:t>
      </w:r>
      <w:r w:rsidR="00134461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Pr="003453DA">
        <w:t xml:space="preserve"> </w:t>
      </w:r>
      <w:r w:rsidR="000C729A">
        <w:t>14.</w:t>
      </w:r>
      <w:proofErr w:type="gramEnd"/>
      <w:r w:rsidR="000C729A">
        <w:t xml:space="preserve"> </w:t>
      </w:r>
      <w:proofErr w:type="spellStart"/>
      <w:proofErr w:type="gramStart"/>
      <w:r w:rsidR="000C729A">
        <w:t>rujna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66FD8" w:rsidR="00473132">
    <w:pPr>
      <w:pStyle w:val="Zaglavlje"/>
      <w:jc w:val="center"/>
    </w:pPr>
  </w:p>
  <w:p w:rsidRDefault="00366FD8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134461"/>
    <w:rsid w:val="002403EE"/>
    <w:rsid w:val="00291D1D"/>
    <w:rsid w:val="002F43E6"/>
    <w:rsid w:val="003453DA"/>
    <w:rsid w:val="003652A6"/>
    <w:rsid w:val="00366FD8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02BCC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85481"/>
    <w:rsid w:val="00A979EE"/>
    <w:rsid w:val="00AE46D9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555F1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66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F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F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F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F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66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F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F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F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F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RADIAL jednostavno društvo s ograničenom odgovornošću za usluge i građevinarstvo</izvorni_sadrzaj>
    <derivirana_varijabla naziv="DomainObject.Predmet.ProtustrankaFormated_1">  RADIAL jednostavno društvo s ograničenom odgovornošću za usluge i građevinarstvo</derivirana_varijabla>
  </DomainObject.Predmet.ProtustrankaFormated>
  <DomainObject.Predmet.ProtustrankaFormatedOIB>
    <izvorni_sadrzaj>  RADIAL jednostavno društvo s ograničenom odgovornošću za usluge i građevinarstvo, OIB 35568560556</izvorni_sadrzaj>
    <derivirana_varijabla naziv="DomainObject.Predmet.ProtustrankaFormatedOIB_1">  RADIAL jednostavno društvo s ograničenom odgovornošću za usluge i građevinarstvo, OIB 35568560556</derivirana_varijabla>
  </DomainObject.Predmet.ProtustrankaFormatedOIB>
  <DomainObject.Predmet.ProtustrankaFormatedWithAdress>
    <izvorni_sadrzaj> RADIAL jednostavno društvo s ograničenom odgovornošću za usluge i građevinarstvo, Terzićeva 1, 21000 Split</izvorni_sadrzaj>
    <derivirana_varijabla naziv="DomainObject.Predmet.ProtustrankaFormatedWithAdress_1"> RADIAL jednostavno društvo s ograničenom odgovornošću za usluge i građevinarstvo, Terzićeva 1, 21000 Split</derivirana_varijabla>
  </DomainObject.Predmet.ProtustrankaFormatedWithAdress>
  <DomainObject.Predmet.ProtustrankaFormatedWithAdressOIB>
    <izvorni_sadrzaj> RADIAL jednostavno društvo s ograničenom odgovornošću za usluge i građevinarstvo, OIB 35568560556, Terzićeva 1, 21000 Split</izvorni_sadrzaj>
    <derivirana_varijabla naziv="DomainObject.Predmet.ProtustrankaFormatedWithAdressOIB_1"> RADIAL jednostavno društvo s ograničenom odgovornošću za usluge i građevinarstvo, OIB 35568560556, Terzićeva 1, 21000 Split</derivirana_varijabla>
  </DomainObject.Predmet.ProtustrankaFormatedWithAdressOIB>
  <DomainObject.Predmet.ProtustrankaWithAdress>
    <izvorni_sadrzaj>RADIAL jednostavno društvo s ograničenom odgovornošću za usluge i građevinarstvo Terzićeva 1, 21000 Split</izvorni_sadrzaj>
    <derivirana_varijabla naziv="DomainObject.Predmet.ProtustrankaWithAdress_1">RADIAL jednostavno društvo s ograničenom odgovornošću za usluge i građevinarstvo Terzićeva 1, 21000 Split</derivirana_varijabla>
  </DomainObject.Predmet.ProtustrankaWithAdress>
  <DomainObject.Predmet.ProtustrankaWithAdressOIB>
    <izvorni_sadrzaj>RADIAL jednostavno društvo s ograničenom odgovornošću za usluge i građevinarstvo, OIB 35568560556, Terzićeva 1, 21000 Split</izvorni_sadrzaj>
    <derivirana_varijabla naziv="DomainObject.Predmet.ProtustrankaWithAdressOIB_1">RADIAL jednostavno društvo s ograničenom odgovornošću za usluge i građevinarstvo, OIB 35568560556, Terzićeva 1, 21000 Split</derivirana_varijabla>
  </DomainObject.Predmet.ProtustrankaWithAdressOIB>
  <DomainObject.Predmet.ProtustrankaNazivFormated>
    <izvorni_sadrzaj>RADIAL jednostavno društvo s ograničenom odgovornošću za usluge i građevinarstvo</izvorni_sadrzaj>
    <derivirana_varijabla naziv="DomainObject.Predmet.ProtustrankaNazivFormated_1">RADIAL jednostavno društvo s ograničenom odgovornošću za usluge i građevinarstvo</derivirana_varijabla>
  </DomainObject.Predmet.ProtustrankaNazivFormated>
  <DomainObject.Predmet.ProtustrankaNazivFormatedOIB>
    <izvorni_sadrzaj>RADIAL jednostavno društvo s ograničenom odgovornošću za usluge i građevinarstvo, OIB 35568560556</izvorni_sadrzaj>
    <derivirana_varijabla naziv="DomainObject.Predmet.ProtustrankaNazivFormatedOIB_1">RADIAL jednostavno društvo s ograničenom odgovornošću za usluge i građevinarstvo, OIB 35568560556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30207.74</izvorni_sadrzaj>
    <derivirana_varijabla naziv="DomainObject.Predmet.TrenutnaVrijednost_1">30207.74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RADIAL jednostavno društvo s ograničenom odgovornošću za usluge i građevinarstvo</item>
    </izvorni_sadrzaj>
    <derivirana_varijabla naziv="DomainObject.Predmet.ProtuStrankaListFormated_1">
      <item>RADIAL jednostavno društvo s ograničenom odgovornošću za usluge i građevinarstvo</item>
    </derivirana_varijabla>
  </DomainObject.Predmet.ProtuStrankaListFormated>
  <DomainObject.Predmet.ProtuStrankaListFormatedOIB>
    <izvorni_sadrzaj>
      <item>RADIAL jednostavno društvo s ograničenom odgovornošću za usluge i građevinarstvo, OIB 35568560556</item>
    </izvorni_sadrzaj>
    <derivirana_varijabla naziv="DomainObject.Predmet.ProtuStrankaListFormatedOIB_1">
      <item>RADIAL jednostavno društvo s ograničenom odgovornošću za usluge i građevinarstvo, OIB 35568560556</item>
    </derivirana_varijabla>
  </DomainObject.Predmet.ProtuStrankaListFormatedOIB>
  <DomainObject.Predmet.ProtuStrankaListFormatedWithAdress>
    <izvorni_sadrzaj>
      <item>RADIAL jednostavno društvo s ograničenom odgovornošću za usluge i građevinarstvo, Terzićeva 1, 21000 Split</item>
    </izvorni_sadrzaj>
    <derivirana_varijabla naziv="DomainObject.Predmet.ProtuStrankaListFormatedWithAdress_1">
      <item>RADIAL jednostavno društvo s ograničenom odgovornošću za usluge i građevinarstvo, Terzićeva 1, 21000 Split</item>
    </derivirana_varijabla>
  </DomainObject.Predmet.ProtuStrankaListFormatedWithAdress>
  <DomainObject.Predmet.ProtuStrankaListFormatedWithAdressOIB>
    <izvorni_sadrzaj>
      <item>RADIAL jednostavno društvo s ograničenom odgovornošću za usluge i građevinarstvo, OIB 35568560556, Terzićeva 1, 21000 Split</item>
    </izvorni_sadrzaj>
    <derivirana_varijabla naziv="DomainObject.Predmet.ProtuStrankaListFormatedWithAdressOIB_1">
      <item>RADIAL jednostavno društvo s ograničenom odgovornošću za usluge i građevinarstvo, OIB 35568560556, Terzićeva 1, 21000 Split</item>
    </derivirana_varijabla>
  </DomainObject.Predmet.ProtuStrankaListFormatedWithAdressOIB>
  <DomainObject.Predmet.ProtuStrankaListNazivFormated>
    <izvorni_sadrzaj>
      <item>RADIAL jednostavno društvo s ograničenom odgovornošću za usluge i građevinarstvo</item>
    </izvorni_sadrzaj>
    <derivirana_varijabla naziv="DomainObject.Predmet.ProtuStrankaListNazivFormated_1">
      <item>RADIAL jednostavno društvo s ograničenom odgovornošću za usluge i građevinarstvo</item>
    </derivirana_varijabla>
  </DomainObject.Predmet.ProtuStrankaListNazivFormated>
  <DomainObject.Predmet.ProtuStrankaListNazivFormatedOIB>
    <izvorni_sadrzaj>
      <item>RADIAL jednostavno društvo s ograničenom odgovornošću za usluge i građevinarstvo, OIB 35568560556</item>
    </izvorni_sadrzaj>
    <derivirana_varijabla naziv="DomainObject.Predmet.ProtuStrankaListNazivFormatedOIB_1">
      <item>RADIAL jednostavno društvo s ograničenom odgovornošću za usluge i građevinarstvo, OIB 35568560556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RADIAL jednostavno društvo s ograničenom odgovornošću za usluge i građevinarstvo</izvorni_sadrzaj>
    <derivirana_varijabla naziv="DomainObject.Predmet.ProtustrankaIDrugi_1">RADIAL jednostavno društvo s ograničenom odgovornošću za usluge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RADIAL jednostavno društvo s ograničenom odgovornošću za usluge i građevinarstvo, OIB 35568560556, Terzićeva 1, 21000 Split</izvorni_sadrzaj>
    <derivirana_varijabla naziv="DomainObject.Predmet.ProtustrankaIDrugiAdressOIB_1">RADIAL jednostavno društvo s ograničenom odgovornošću za usluge i građevinarstvo, OIB 35568560556, Terzićeva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RADIAL jednostavno društvo s ograničenom odgovornošću za usluge i građevinarstvo</item>
      <item>FINANCIJSKA AGENCIJA, RC SPLIT</item>
    </izvorni_sadrzaj>
    <derivirana_varijabla naziv="DomainObject.Predmet.SudioniciListNaziv_1">
      <item>RADIAL jednostavno društvo s ograničenom odgovornošću za usluge i građevinarstvo</item>
      <item>FINANCIJSKA AGENCIJA, RC SPLIT</item>
    </derivirana_varijabla>
  </DomainObject.Predmet.SudioniciListNaziv>
  <DomainObject.Predmet.SudioniciListAdressOIB>
    <izvorni_sadrzaj>
      <item>RADIAL jednostavno društvo s ograničenom odgovornošću za usluge i građevinarstvo, OIB 35568560556, Terzićeva 1,21000 Split</item>
      <item>FINANCIJSKA AGENCIJA, RC SPLIT, OIB 85821130368, Mažuranićevo šetalište 24 b,21000 Split</item>
    </izvorni_sadrzaj>
    <derivirana_varijabla naziv="DomainObject.Predmet.SudioniciListAdressOIB_1">
      <item>RADIAL jednostavno društvo s ograničenom odgovornošću za usluge i građevinarstvo, OIB 35568560556, Terzićeva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35568560556</item>
      <item>, OIB 85821130368</item>
    </izvorni_sadrzaj>
    <derivirana_varijabla naziv="DomainObject.Predmet.SudioniciListNazivOIB_1">
      <item>, OIB 35568560556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1745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2018-09-14T05:48:00Z</cp:lastPrinted>
  <dcterms:modified xmlns:xsi="http://www.w3.org/2001/XMLSchema-instance" xsi:type="dcterms:W3CDTF">2018-09-14T06:56:00Z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