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bbc4" w14:paraId="468bbc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73CF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St-8446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D73CF4" w:rsidRPr="00D73CF4">
        <w:t>GROM d.o.o.</w:t>
      </w:r>
      <w:r w:rsidR="00D73CF4">
        <w:t xml:space="preserve"> OIB: </w:t>
      </w:r>
      <w:r w:rsidR="00D73CF4" w:rsidRPr="00D73CF4">
        <w:t>76036105969</w:t>
      </w:r>
      <w:r w:rsidR="00D73CF4">
        <w:t xml:space="preserve">, MBS: </w:t>
      </w:r>
      <w:r w:rsidR="00D73CF4" w:rsidRPr="00D73CF4">
        <w:t>080354867</w:t>
      </w:r>
      <w:r w:rsidR="00D73CF4">
        <w:t xml:space="preserve"> iz Zagreba, Kotoripska 74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D73CF4" w:rsidRPr="00D73CF4">
        <w:t xml:space="preserve"> GROM d.o.o. OIB: 76036105969, MBS: 080354867 iz Zagreba, Kotoripska 74 </w:t>
      </w:r>
      <w:r w:rsidR="00A01C56" w:rsidRPr="00A01C56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2520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73CF4" w:rsidRPr="00D73CF4">
        <w:t xml:space="preserve"> GROM d.o.o. OIB: 76036105969, MBS: 080354867 iz Zagreba, Kotoripska 74</w:t>
      </w:r>
      <w:r w:rsidR="0062520A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7244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73CF4">
          <w:t>70.St-8446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2520A"/>
    <w:rsid w:val="006E1039"/>
    <w:rsid w:val="006E4E2E"/>
    <w:rsid w:val="007C052C"/>
    <w:rsid w:val="0092290B"/>
    <w:rsid w:val="0097244D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73CF4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72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72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8446</izvorni_sadrzaj>
    <derivirana_varijabla naziv="DomainObject.Predmet.Broj_1">8446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St-8446/2015</izvorni_sadrzaj>
    <derivirana_varijabla naziv="DomainObject.Predmet.OznakaBroj_1">St-8446/2015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GROM d.o.o. zastupanog po punomoćniku MIRJANA BITUH</izvorni_sadrzaj>
    <derivirana_varijabla naziv="DomainObject.Predmet.ProtustrankaFormated_1">  GROM d.o.o. zastupanog po punomoćniku MIRJANA BITUH</derivirana_varijabla>
  </DomainObject.Predmet.ProtustrankaFormated>
  <DomainObject.Predmet.ProtustrankaFormatedOIB>
    <izvorni_sadrzaj>  GROM d.o.o., OIB 76036105969 zastupanog po punomoćniku MIRJANA BITUH</izvorni_sadrzaj>
    <derivirana_varijabla naziv="DomainObject.Predmet.ProtustrankaFormatedOIB_1">  GROM d.o.o., OIB 76036105969 zastupanog po punomoćniku MIRJANA BITUH</derivirana_varijabla>
  </DomainObject.Predmet.ProtustrankaFormatedOIB>
  <DomainObject.Predmet.ProtustrankaFormatedWithAdress>
    <izvorni_sadrzaj> GROM d.o.o., Kotoripska 74, 10000 Zagreb zastupanog po punomoćniku MIRJANA BITUH</izvorni_sadrzaj>
    <derivirana_varijabla naziv="DomainObject.Predmet.ProtustrankaFormatedWithAdress_1"> GROM d.o.o., Kotoripska 74, 10000 Zagreb zastupanog po punomoćniku MIRJANA BITUH</derivirana_varijabla>
  </DomainObject.Predmet.ProtustrankaFormatedWithAdress>
  <DomainObject.Predmet.ProtustrankaFormatedWithAdressOIB>
    <izvorni_sadrzaj> GROM d.o.o., OIB 76036105969, Kotoripska 74, 10000 Zagreb zastupanog po punomoćniku MIRJANA BITUH</izvorni_sadrzaj>
    <derivirana_varijabla naziv="DomainObject.Predmet.ProtustrankaFormatedWithAdressOIB_1"> GROM d.o.o., OIB 76036105969, Kotoripska 74, 10000 Zagreb zastupanog po punomoćniku MIRJANA BITUH</derivirana_varijabla>
  </DomainObject.Predmet.ProtustrankaFormatedWithAdressOIB>
  <DomainObject.Predmet.ProtustrankaWithAdress>
    <izvorni_sadrzaj>GROM d.o.o. Kotoripska 74, 10000 Zagreb</izvorni_sadrzaj>
    <derivirana_varijabla naziv="DomainObject.Predmet.ProtustrankaWithAdress_1">GROM d.o.o. Kotoripska 74, 10000 Zagreb</derivirana_varijabla>
  </DomainObject.Predmet.ProtustrankaWithAdress>
  <DomainObject.Predmet.ProtustrankaWithAdressOIB>
    <izvorni_sadrzaj>GROM d.o.o., OIB 76036105969, Kotoripska 74, 10000 Zagreb</izvorni_sadrzaj>
    <derivirana_varijabla naziv="DomainObject.Predmet.ProtustrankaWithAdressOIB_1">GROM d.o.o., OIB 76036105969, Kotoripska 74, 10000 Zagreb</derivirana_varijabla>
  </DomainObject.Predmet.ProtustrankaWithAdressOIB>
  <DomainObject.Predmet.ProtustrankaNazivFormated>
    <izvorni_sadrzaj>GROM d.o.o.</izvorni_sadrzaj>
    <derivirana_varijabla naziv="DomainObject.Predmet.ProtustrankaNazivFormated_1">GROM d.o.o.</derivirana_varijabla>
  </DomainObject.Predmet.ProtustrankaNazivFormated>
  <DomainObject.Predmet.ProtustrankaNazivFormatedOIB>
    <izvorni_sadrzaj>GROM d.o.o., OIB 76036105969</izvorni_sadrzaj>
    <derivirana_varijabla naziv="DomainObject.Predmet.ProtustrankaNazivFormatedOIB_1">GROM d.o.o., OIB 76036105969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GROM d.o.o. zastupanog po punomoćniku MIRJANA BITUH</item>
    </izvorni_sadrzaj>
    <derivirana_varijabla naziv="DomainObject.Predmet.ProtuStrankaListFormated_1">
      <item>GROM d.o.o. zastupanog po punomoćniku MIRJANA BITUH</item>
    </derivirana_varijabla>
  </DomainObject.Predmet.ProtuStrankaListFormated>
  <DomainObject.Predmet.ProtuStrankaListFormatedOIB>
    <izvorni_sadrzaj>
      <item>GROM d.o.o., OIB 76036105969 zastupanog po punomoćniku MIRJANA BITUH</item>
    </izvorni_sadrzaj>
    <derivirana_varijabla naziv="DomainObject.Predmet.ProtuStrankaListFormatedOIB_1">
      <item>GROM d.o.o., OIB 76036105969 zastupanog po punomoćniku MIRJANA BITUH</item>
    </derivirana_varijabla>
  </DomainObject.Predmet.ProtuStrankaListFormatedOIB>
  <DomainObject.Predmet.ProtuStrankaListFormatedWithAdress>
    <izvorni_sadrzaj>
      <item>GROM d.o.o., Kotoripska 74, 10000 Zagreb zastupanog po punomoćniku MIRJANA BITUH</item>
    </izvorni_sadrzaj>
    <derivirana_varijabla naziv="DomainObject.Predmet.ProtuStrankaListFormatedWithAdress_1">
      <item>GROM d.o.o., Kotoripska 74, 10000 Zagreb zastupanog po punomoćniku MIRJANA BITUH</item>
    </derivirana_varijabla>
  </DomainObject.Predmet.ProtuStrankaListFormatedWithAdress>
  <DomainObject.Predmet.ProtuStrankaListFormatedWithAdressOIB>
    <izvorni_sadrzaj>
      <item>GROM d.o.o., OIB 76036105969, Kotoripska 74, 10000 Zagreb zastupanog po punomoćniku MIRJANA BITUH</item>
    </izvorni_sadrzaj>
    <derivirana_varijabla naziv="DomainObject.Predmet.ProtuStrankaListFormatedWithAdressOIB_1">
      <item>GROM d.o.o., OIB 76036105969, Kotoripska 74, 10000 Zagreb zastupanog po punomoćniku MIRJANA BITUH</item>
    </derivirana_varijabla>
  </DomainObject.Predmet.ProtuStrankaListFormatedWithAdressOIB>
  <DomainObject.Predmet.ProtuStrankaListNazivFormated>
    <izvorni_sadrzaj>
      <item>GROM d.o.o.</item>
    </izvorni_sadrzaj>
    <derivirana_varijabla naziv="DomainObject.Predmet.ProtuStrankaListNazivFormated_1">
      <item>GROM d.o.o.</item>
    </derivirana_varijabla>
  </DomainObject.Predmet.ProtuStrankaListNazivFormated>
  <DomainObject.Predmet.ProtuStrankaListNazivFormatedOIB>
    <izvorni_sadrzaj>
      <item>GROM d.o.o., OIB 76036105969</item>
    </izvorni_sadrzaj>
    <derivirana_varijabla naziv="DomainObject.Predmet.ProtuStrankaListNazivFormatedOIB_1">
      <item>GROM d.o.o., OIB 76036105969</item>
    </derivirana_varijabla>
  </DomainObject.Predmet.ProtuStrankaListNazivFormatedOIB>
  <DomainObject.Predmet.OstaliListFormated>
    <izvorni_sadrzaj>
      <item>MIRJANA BITUH punomoćnik sudionika u postupku GROM d.o.o.</item>
    </izvorni_sadrzaj>
    <derivirana_varijabla naziv="DomainObject.Predmet.OstaliListFormated_1">
      <item>MIRJANA BITUH punomoćnik sudionika u postupku GROM d.o.o.</item>
    </derivirana_varijabla>
  </DomainObject.Predmet.OstaliListFormated>
  <DomainObject.Predmet.OstaliListFormatedOIB>
    <izvorni_sadrzaj>
      <item>MIRJANA BITUH, OIB 15875379457 punomoćnik sudionika u postupku GROM d.o.o.</item>
    </izvorni_sadrzaj>
    <derivirana_varijabla naziv="DomainObject.Predmet.OstaliListFormatedOIB_1">
      <item>MIRJANA BITUH, OIB 15875379457 punomoćnik sudionika u postupku GROM d.o.o.</item>
    </derivirana_varijabla>
  </DomainObject.Predmet.OstaliListFormatedOIB>
  <DomainObject.Predmet.OstaliListFormatedWithAdress>
    <izvorni_sadrzaj>
      <item>MIRJANA BITUH, KOTORIPSKA 74, 10000 Zagreb punomoćnik sudionika u postupku GROM d.o.o.</item>
    </izvorni_sadrzaj>
    <derivirana_varijabla naziv="DomainObject.Predmet.OstaliListFormatedWithAdress_1">
      <item>MIRJANA BITUH, KOTORIPSKA 74, 10000 Zagreb punomoćnik sudionika u postupku GROM d.o.o.</item>
    </derivirana_varijabla>
  </DomainObject.Predmet.OstaliListFormatedWithAdress>
  <DomainObject.Predmet.OstaliListFormatedWithAdressOIB>
    <izvorni_sadrzaj>
      <item>MIRJANA BITUH, OIB 15875379457, KOTORIPSKA 74, 10000 Zagreb punomoćnik sudionika u postupku GROM d.o.o.</item>
    </izvorni_sadrzaj>
    <derivirana_varijabla naziv="DomainObject.Predmet.OstaliListFormatedWithAdressOIB_1">
      <item>MIRJANA BITUH, OIB 15875379457, KOTORIPSKA 74, 10000 Zagreb punomoćnik sudionika u postupku GROM d.o.o.</item>
    </derivirana_varijabla>
  </DomainObject.Predmet.OstaliListFormatedWithAdressOIB>
  <DomainObject.Predmet.OstaliListNazivFormated>
    <izvorni_sadrzaj>
      <item>MIRJANA BITUH</item>
    </izvorni_sadrzaj>
    <derivirana_varijabla naziv="DomainObject.Predmet.OstaliListNazivFormated_1">
      <item>MIRJANA BITUH</item>
    </derivirana_varijabla>
  </DomainObject.Predmet.OstaliListNazivFormated>
  <DomainObject.Predmet.OstaliListNazivFormatedOIB>
    <izvorni_sadrzaj>
      <item>MIRJANA BITUH, OIB 15875379457</item>
    </izvorni_sadrzaj>
    <derivirana_varijabla naziv="DomainObject.Predmet.OstaliListNazivFormatedOIB_1">
      <item>MIRJANA BITUH, OIB 15875379457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GROM d.o.o.</izvorni_sadrzaj>
    <derivirana_varijabla naziv="DomainObject.Predmet.ProtustrankaIDrugi_1">GROM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GROM d.o.o., OIB 76036105969, Kotoripska 74, 10000 Zagreb</izvorni_sadrzaj>
    <derivirana_varijabla naziv="DomainObject.Predmet.ProtustrankaIDrugiAdressOIB_1">GROM d.o.o., OIB 76036105969, Kotoripska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 d.o.o.</item>
      <item>MIRJANA BITUH</item>
    </izvorni_sadrzaj>
    <derivirana_varijabla naziv="DomainObject.Predmet.SudioniciListNaziv_1">
      <item>FINA Regionalni centar Zagreb</item>
      <item>GROM d.o.o.</item>
      <item>MIRJANA BITUH</item>
    </derivirana_varijabla>
  </DomainObject.Predmet.SudioniciListNaziv>
  <DomainObject.Predmet.SudioniciListAdressOIB>
    <izvorni_sadrzaj>
      <item>FINA Regionalni centar Zagreb, OIB 85821130368, Trg svibanjskih žrtava 1995. 1,10000 Zagreb</item>
      <item>GROM d.o.o., OIB 76036105969, Kotoripska 74,10000 Zagreb</item>
      <item>MIRJANA BITUH, OIB 15875379457, KOTORIPSKA 74,10000 Zagreb</item>
    </izvorni_sadrzaj>
    <derivirana_varijabla naziv="DomainObject.Predmet.SudioniciListAdressOIB_1">
      <item>FINA Regionalni centar Zagreb, OIB 85821130368, Trg svibanjskih žrtava 1995. 1,10000 Zagreb</item>
      <item>GROM d.o.o., OIB 76036105969, Kotoripska 74,10000 Zagreb</item>
      <item>MIRJANA BITUH, OIB 15875379457, KOTORIPSKA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76036105969</item>
      <item>, OIB 15875379457</item>
    </izvorni_sadrzaj>
    <derivirana_varijabla naziv="DomainObject.Predmet.SudioniciListNazivOIB_1">
      <item>, OIB 85821130368</item>
      <item>, OIB 76036105969</item>
      <item>, OIB 15875379457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1709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2016-01-04T11:07:00Z</dcterms:created>
  <dc:creator>Maja Jurovicki</dc:creator>
  <cp:lastModifiedBy>Višnja Svečak</cp:lastModifiedBy>
  <cp:lastPrinted>2016-01-04T11:07:00Z</cp:lastPrinted>
  <dcterms:modified xmlns:xsi="http://www.w3.org/2001/XMLSchema-instance" xsi:type="dcterms:W3CDTF">2016-01-21T08:02:00Z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