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b808" w14:paraId="ed8b808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 w:rsidR="0040384A">
        <w:t xml:space="preserve">u </w:t>
      </w:r>
      <w:r w:rsidR="0040384A" w:rsidRPr="00D75CED">
        <w:t xml:space="preserve">pravnoj stvari </w:t>
      </w:r>
      <w:r w:rsidR="0040384A">
        <w:t xml:space="preserve">stečaja potrošača, povodom prijedloga </w:t>
      </w:r>
      <w:r w:rsidR="00933F22">
        <w:t>Roberta Šiškovskog iz Šibenika, Petra Preradovića 3, OIB:98526083113,</w:t>
      </w:r>
      <w:r w:rsidR="006453BB">
        <w:t xml:space="preserve"> </w:t>
      </w:r>
      <w:r w:rsidR="0040384A">
        <w:t xml:space="preserve">izvan ročišta, </w:t>
      </w:r>
      <w:r w:rsidRPr="00D75CED">
        <w:t xml:space="preserve">dana </w:t>
      </w:r>
      <w:r w:rsidR="00933F22">
        <w:t>4</w:t>
      </w:r>
      <w:r>
        <w:t xml:space="preserve">. </w:t>
      </w:r>
      <w:r w:rsidR="004C3872">
        <w:t>s</w:t>
      </w:r>
      <w:r w:rsidR="00933F22">
        <w:t>rpnj</w:t>
      </w:r>
      <w:r w:rsidR="0040384A">
        <w:t>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6453BB">
        <w:t xml:space="preserve">Dana </w:t>
      </w:r>
      <w:r w:rsidR="00933F22">
        <w:t>30</w:t>
      </w:r>
      <w:r w:rsidR="0040384A">
        <w:t xml:space="preserve">. </w:t>
      </w:r>
      <w:r w:rsidR="00933F22">
        <w:t>lipnja 2017</w:t>
      </w:r>
      <w:r w:rsidR="0040384A">
        <w:t xml:space="preserve">.g. predlagatelj je </w:t>
      </w:r>
      <w:r w:rsidR="006453BB">
        <w:t xml:space="preserve">dostavio </w:t>
      </w:r>
      <w:r w:rsidR="0040384A">
        <w:t xml:space="preserve"> sudu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</w:t>
      </w:r>
      <w:r w:rsidR="00933F22">
        <w:t>7</w:t>
      </w:r>
      <w:r w:rsidR="00EF5654">
        <w:t>-01</w:t>
      </w:r>
      <w:r w:rsidR="005A6BD9" w:rsidRPr="007A4AF7">
        <w:t>/</w:t>
      </w:r>
      <w:r w:rsidR="00933F22">
        <w:t>42</w:t>
      </w:r>
      <w:r w:rsidR="005A6BD9" w:rsidRPr="007A4AF7">
        <w:t>, U</w:t>
      </w:r>
      <w:r w:rsidR="00030AB3">
        <w:t>R</w:t>
      </w:r>
      <w:r w:rsidR="005A6BD9" w:rsidRPr="007A4AF7">
        <w:t>.</w:t>
      </w:r>
      <w:r w:rsidR="00030AB3">
        <w:t>BROJ</w:t>
      </w:r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</w:t>
      </w:r>
      <w:r w:rsidR="00933F22">
        <w:t>/</w:t>
      </w:r>
      <w:r w:rsidR="0040384A">
        <w:t>4-1</w:t>
      </w:r>
      <w:r w:rsidR="00933F22">
        <w:t>7</w:t>
      </w:r>
      <w:r w:rsidR="0040384A">
        <w:t>-</w:t>
      </w:r>
      <w:r w:rsidR="00933F22">
        <w:t>14</w:t>
      </w:r>
      <w:r w:rsidR="005A6BD9" w:rsidRPr="007A4AF7">
        <w:t xml:space="preserve"> </w:t>
      </w:r>
      <w:r w:rsidR="00EF5654">
        <w:t xml:space="preserve">od dana </w:t>
      </w:r>
      <w:r w:rsidR="0040384A">
        <w:t>3</w:t>
      </w:r>
      <w:r w:rsidR="00933F22">
        <w:t>1</w:t>
      </w:r>
      <w:r w:rsidR="00EF5654">
        <w:t>.</w:t>
      </w:r>
      <w:r w:rsidR="0040384A">
        <w:t xml:space="preserve"> </w:t>
      </w:r>
      <w:r w:rsidR="00030AB3">
        <w:t>s</w:t>
      </w:r>
      <w:r w:rsidR="00933F22">
        <w:t>vibnja</w:t>
      </w:r>
      <w:r w:rsidR="0040384A">
        <w:t xml:space="preserve"> 201</w:t>
      </w:r>
      <w:r w:rsidR="00933F22">
        <w:t>7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6453BB">
        <w:t>.</w:t>
      </w:r>
    </w:p>
    <w:p w:rsidRDefault="00303D48" w:rsidP="005A6BD9" w:rsidR="00885DCB">
      <w:pPr>
        <w:pStyle w:val="Tijeloteksta"/>
        <w:ind w:firstLine="708"/>
      </w:pPr>
      <w:r>
        <w:t>Slijedom naprijed navedenog, sukladno čl.16. st.1.</w:t>
      </w:r>
      <w:r w:rsidR="005A6BD9" w:rsidRPr="007A4AF7">
        <w:t xml:space="preserve"> Zakona o sudskim pristojbama („N</w:t>
      </w:r>
      <w:r w:rsidR="005A6BD9">
        <w:t>N</w:t>
      </w:r>
      <w:r w:rsidR="005A6BD9" w:rsidRPr="007A4AF7">
        <w:t>“ broj 26/03, 125/11</w:t>
      </w:r>
      <w:r w:rsidR="005A6BD9">
        <w:t>,</w:t>
      </w:r>
      <w:r w:rsidR="005A6BD9" w:rsidRPr="007A4AF7">
        <w:t xml:space="preserve"> 112/12</w:t>
      </w:r>
      <w:r w:rsidR="005A6BD9">
        <w:t>,</w:t>
      </w:r>
      <w:r w:rsidR="005A6BD9" w:rsidRPr="007A4AF7">
        <w:t xml:space="preserve"> 157/13) </w:t>
      </w:r>
      <w:r>
        <w:t xml:space="preserve">predlagatelj je </w:t>
      </w:r>
      <w:r w:rsidR="005A6BD9" w:rsidRPr="007A4AF7">
        <w:t>oslobođen od plaćanje sudskih pristojbi u ovom postupku</w:t>
      </w:r>
      <w:r>
        <w:t xml:space="preserve"> radi čega</w:t>
      </w:r>
      <w:r w:rsidR="00885DCB">
        <w:t xml:space="preserve"> je odluč</w:t>
      </w:r>
      <w:r>
        <w:t>eno</w:t>
      </w:r>
      <w:r w:rsidR="00885DCB">
        <w:t xml:space="preserve"> kao u izreci.</w:t>
      </w:r>
    </w:p>
    <w:p w:rsidRDefault="00EE2E34" w:rsidR="00EE2E34" w:rsidRPr="003F138B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="00502689" w:rsidRPr="003F138B">
        <w:tab/>
      </w:r>
    </w:p>
    <w:p w:rsidRDefault="00502689" w:rsidP="00511897" w:rsidR="00EE2E34">
      <w:pPr>
        <w:jc w:val="center"/>
      </w:pPr>
      <w:r w:rsidRPr="003F138B">
        <w:t xml:space="preserve">U Šibeniku, </w:t>
      </w:r>
      <w:r w:rsidR="00933F22">
        <w:t>4</w:t>
      </w:r>
      <w:r w:rsidR="007C3192">
        <w:t>.</w:t>
      </w:r>
      <w:r w:rsidR="00316BCC">
        <w:t xml:space="preserve"> </w:t>
      </w:r>
      <w:r w:rsidR="004C3872">
        <w:t>s</w:t>
      </w:r>
      <w:r w:rsidR="00933F22">
        <w:t>rpnja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>Ana Kević Brakus</w:t>
      </w:r>
      <w:r w:rsidR="00303D48">
        <w:t xml:space="preserve"> </w:t>
      </w:r>
      <w:r w:rsidR="00933F22">
        <w:t>v.r.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P="00030AB3" w:rsidR="00030AB3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p w:rsidRDefault="00316BCC" w:rsidR="00316BCC" w:rsidRPr="003F138B">
      <w:pPr>
        <w:jc w:val="both"/>
      </w:pPr>
    </w:p>
    <w:p w:rsidRDefault="00030AB3" w:rsidP="00190E9B" w:rsidR="00190E9B">
      <w:pPr>
        <w:jc w:val="both"/>
      </w:pPr>
      <w:r>
        <w:t>Poštom (čl.56. ZSP-a):</w:t>
      </w:r>
      <w:r w:rsidR="008969DD">
        <w:t xml:space="preserve"> - </w:t>
      </w:r>
      <w:r w:rsidR="0040384A">
        <w:t>predlagatelju</w:t>
      </w:r>
      <w:r>
        <w:t xml:space="preserve"> </w:t>
      </w:r>
      <w:r w:rsidR="00933F22">
        <w:t>Robert Šiškovski iz Šibenika, Petra Preradovića 3</w:t>
      </w:r>
    </w:p>
    <w:sectPr w:rsidSect="00933F22" w:rsidR="00190E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82D" w:rsidR="0079082D">
      <w:r>
        <w:separator/>
      </w:r>
    </w:p>
  </w:endnote>
  <w:endnote w:id="0" w:type="continuationSeparator">
    <w:p w:rsidRDefault="0079082D" w:rsidR="00790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82D" w:rsidR="0079082D">
      <w:r>
        <w:separator/>
      </w:r>
    </w:p>
  </w:footnote>
  <w:footnote w:id="0" w:type="continuationSeparator">
    <w:p w:rsidRDefault="0079082D" w:rsidR="00790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Ovr-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r w:rsidR="0040384A">
      <w:t>Sp</w:t>
    </w:r>
    <w:r>
      <w:t>-</w:t>
    </w:r>
    <w:r w:rsidR="00933F22">
      <w:t>5</w:t>
    </w:r>
    <w:r>
      <w:t>/1</w:t>
    </w:r>
    <w:r w:rsidR="006453B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42C57"/>
    <w:rsid w:val="00467FA8"/>
    <w:rsid w:val="00492921"/>
    <w:rsid w:val="00497B51"/>
    <w:rsid w:val="004C3872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453BB"/>
    <w:rsid w:val="00650A41"/>
    <w:rsid w:val="00653A17"/>
    <w:rsid w:val="00677C09"/>
    <w:rsid w:val="00694019"/>
    <w:rsid w:val="00696692"/>
    <w:rsid w:val="006B2838"/>
    <w:rsid w:val="006C54F9"/>
    <w:rsid w:val="006D361E"/>
    <w:rsid w:val="006D7735"/>
    <w:rsid w:val="006E10B4"/>
    <w:rsid w:val="0072092D"/>
    <w:rsid w:val="0079082D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906A44"/>
    <w:rsid w:val="00933F22"/>
    <w:rsid w:val="00934AD9"/>
    <w:rsid w:val="009906AE"/>
    <w:rsid w:val="009A7D09"/>
    <w:rsid w:val="009D6F55"/>
    <w:rsid w:val="00A779C1"/>
    <w:rsid w:val="00AA2A40"/>
    <w:rsid w:val="00AA5665"/>
    <w:rsid w:val="00B1281B"/>
    <w:rsid w:val="00B97381"/>
    <w:rsid w:val="00BA0170"/>
    <w:rsid w:val="00BA275C"/>
    <w:rsid w:val="00BA7C93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7585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2017.</izvorni_sadrzaj>
    <derivirana_varijabla naziv="DomainObject.Predmet.DatumRjesavanja_1">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Šiškovski</izvorni_sadrzaj>
    <derivirana_varijabla naziv="DomainObject.Predmet.StrankaFormated_1">  Robert Šiškovski</derivirana_varijabla>
  </DomainObject.Predmet.StrankaFormated>
  <DomainObject.Predmet.StrankaFormatedOIB>
    <izvorni_sadrzaj>  Robert Šiškovski, OIB 98526083113</izvorni_sadrzaj>
    <derivirana_varijabla naziv="DomainObject.Predmet.StrankaFormatedOIB_1">  Robert Šiškovski, OIB 98526083113</derivirana_varijabla>
  </DomainObject.Predmet.StrankaFormatedOIB>
  <DomainObject.Predmet.StrankaFormatedWithAdress>
    <izvorni_sadrzaj> Robert Šiškovski, Petra Preradovića 3, 22000 Šibenik</izvorni_sadrzaj>
    <derivirana_varijabla naziv="DomainObject.Predmet.StrankaFormatedWithAdress_1"> Robert Šiškovski, Petra Preradovića 3, 22000 Šibenik</derivirana_varijabla>
  </DomainObject.Predmet.StrankaFormatedWithAdress>
  <DomainObject.Predmet.StrankaFormatedWithAdressOIB>
    <izvorni_sadrzaj> Robert Šiškovski, OIB 98526083113, Petra Preradovića 3, 22000 Šibenik</izvorni_sadrzaj>
    <derivirana_varijabla naziv="DomainObject.Predmet.StrankaFormatedWithAdressOIB_1"> Robert Šiškovski, OIB 98526083113, Petra Preradovića 3, 22000 Šibenik</derivirana_varijabla>
  </DomainObject.Predmet.StrankaFormatedWithAdressOIB>
  <DomainObject.Predmet.StrankaWithAdress>
    <izvorni_sadrzaj>Robert Šiškovski Petra Preradovića 3,22000 Šibenik</izvorni_sadrzaj>
    <derivirana_varijabla naziv="DomainObject.Predmet.StrankaWithAdress_1">Robert Šiškovski Petra Preradovića 3,22000 Šibenik</derivirana_varijabla>
  </DomainObject.Predmet.StrankaWithAdress>
  <DomainObject.Predmet.StrankaWithAdressOIB>
    <izvorni_sadrzaj>Robert Šiškovski, OIB 98526083113, Petra Preradovića 3,22000 Šibenik</izvorni_sadrzaj>
    <derivirana_varijabla naziv="DomainObject.Predmet.StrankaWithAdressOIB_1">Robert Šiškovski, OIB 98526083113, Petra Preradovića 3,22000 Šibenik</derivirana_varijabla>
  </DomainObject.Predmet.StrankaWithAdressOIB>
  <DomainObject.Predmet.StrankaNazivFormated>
    <izvorni_sadrzaj>Robert Šiškovski</izvorni_sadrzaj>
    <derivirana_varijabla naziv="DomainObject.Predmet.StrankaNazivFormated_1">Robert Šiškovski</derivirana_varijabla>
  </DomainObject.Predmet.StrankaNazivFormated>
  <DomainObject.Predmet.StrankaNazivFormatedOIB>
    <izvorni_sadrzaj>Robert Šiškovski, OIB 98526083113</izvorni_sadrzaj>
    <derivirana_varijabla naziv="DomainObject.Predmet.StrankaNazivFormatedOIB_1">Robert Šiškovski, OIB 98526083113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Robert Šiškovski</item>
    </izvorni_sadrzaj>
    <derivirana_varijabla naziv="DomainObject.Predmet.StrankaListFormated_1">
      <item>Robert Šiškovski</item>
    </derivirana_varijabla>
  </DomainObject.Predmet.StrankaListFormated>
  <DomainObject.Predmet.StrankaListFormatedOIB>
    <izvorni_sadrzaj>
      <item>Robert Šiškovski, OIB 98526083113</item>
    </izvorni_sadrzaj>
    <derivirana_varijabla naziv="DomainObject.Predmet.StrankaListFormatedOIB_1">
      <item>Robert Šiškovski, OIB 98526083113</item>
    </derivirana_varijabla>
  </DomainObject.Predmet.StrankaListFormatedOIB>
  <DomainObject.Predmet.StrankaListFormatedWithAdress>
    <izvorni_sadrzaj>
      <item>Robert Šiškovski, Petra Preradovića 3, 22000 Šibenik</item>
    </izvorni_sadrzaj>
    <derivirana_varijabla naziv="DomainObject.Predmet.StrankaListFormatedWithAdress_1">
      <item>Robert Šiškovski, Petra Preradovića 3, 22000 Šibenik</item>
    </derivirana_varijabla>
  </DomainObject.Predmet.StrankaListFormatedWithAdress>
  <DomainObject.Predmet.StrankaListFormatedWithAdressOIB>
    <izvorni_sadrzaj>
      <item>Robert Šiškovski, OIB 98526083113, Petra Preradovića 3, 22000 Šibenik</item>
    </izvorni_sadrzaj>
    <derivirana_varijabla naziv="DomainObject.Predmet.StrankaListFormatedWithAdressOIB_1">
      <item>Robert Šiškovski, OIB 98526083113, Petra Preradovića 3, 22000 Šibenik</item>
    </derivirana_varijabla>
  </DomainObject.Predmet.StrankaListFormatedWithAdressOIB>
  <DomainObject.Predmet.StrankaListNazivFormated>
    <izvorni_sadrzaj>
      <item>Robert Šiškovski</item>
    </izvorni_sadrzaj>
    <derivirana_varijabla naziv="DomainObject.Predmet.StrankaListNazivFormated_1">
      <item>Robert Šiškovski</item>
    </derivirana_varijabla>
  </DomainObject.Predmet.StrankaListNazivFormated>
  <DomainObject.Predmet.StrankaListNazivFormatedOIB>
    <izvorni_sadrzaj>
      <item>Robert Šiškovski, OIB 98526083113</item>
    </izvorni_sadrzaj>
    <derivirana_varijabla naziv="DomainObject.Predmet.StrankaListNazivFormatedOIB_1">
      <item>Robert Šiškovski, OIB 98526083113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Šiškovski</izvorni_sadrzaj>
    <derivirana_varijabla naziv="DomainObject.Predmet.StrankaIDrugi_1">Robert Šiškovski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Šiškovski, OIB 98526083113, Petra Preradovića 3, 22000 Šibenik</izvorni_sadrzaj>
    <derivirana_varijabla naziv="DomainObject.Predmet.StrankaIDrugiAdressOIB_1">Robert Šiškovski, OIB 98526083113, Petra Preradovića 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2017.</izvorni_sadrzaj>
    <derivirana_varijabla naziv="DomainObject.Predmet.OdlukaRjesenje.DatumDonosenjaOdluke_1">3.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Sp-5/2017-8</izvorni_sadrzaj>
    <derivirana_varijabla naziv="DomainObject.Predmet.OdlukaRjesenje.Oznaka_1">Sp-5/2017-8</derivirana_varijabla>
  </DomainObject.Predmet.OdlukaRjesenje.Oznaka>
  <DomainObject.Predmet.SudioniciListNaziv>
    <izvorni_sadrzaj>
      <item>Robert Šiškovski</item>
    </izvorni_sadrzaj>
    <derivirana_varijabla naziv="DomainObject.Predmet.SudioniciListNaziv_1">
      <item>Robert Šiškovski</item>
    </derivirana_varijabla>
  </DomainObject.Predmet.SudioniciListNaziv>
  <DomainObject.Predmet.SudioniciListAdressOIB>
    <izvorni_sadrzaj>
      <item>Robert Šiškovski, OIB 98526083113, Petra Preradovića 3,22000 Šibenik</item>
    </izvorni_sadrzaj>
    <derivirana_varijabla naziv="DomainObject.Predmet.SudioniciListAdressOIB_1">
      <item>Robert Šiškovski, OIB 98526083113, Petra Preradovića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98526083113</item>
    </izvorni_sadrzaj>
    <derivirana_varijabla naziv="DomainObject.Predmet.SudioniciListNazivOIB_1">
      <item>, OIB 98526083113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1301</properties:Characters>
  <properties:Lines>45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2017-03-21T10:19:00Z</dcterms:created>
  <dc:creator>Trgovacki sud u Sibeniku</dc:creator>
  <cp:lastModifiedBy>Ana Kević Brakus</cp:lastModifiedBy>
  <cp:lastPrinted>2017-07-04T08:42:00Z</cp:lastPrinted>
  <dcterms:modified xmlns:xsi="http://www.w3.org/2001/XMLSchema-instance" xsi:type="dcterms:W3CDTF">2017-07-04T08:43:00Z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