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ced2" w14:paraId="b61ced2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1973E1">
        <w:t>RACA - MARMI d.o.o. Buje, Montrin bb, OIB: 49836895630</w:t>
      </w:r>
      <w:r w:rsidRPr="00900BCB">
        <w:t xml:space="preserve">, </w:t>
      </w:r>
      <w:r w:rsidR="00E847F4">
        <w:t>19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1973E1">
        <w:t>RACA - MARMI d.o.o. Buje, Montrin bb, OIB: 49836895630</w:t>
      </w:r>
      <w:r w:rsidRPr="0000405A">
        <w:rPr>
          <w:color w:val="FF0000"/>
        </w:rPr>
        <w:t>.</w:t>
      </w:r>
    </w:p>
    <w:p w:rsidRDefault="005D6592" w:rsidP="005D6592" w:rsidR="005D6592" w:rsidRPr="00014479">
      <w:pPr>
        <w:jc w:val="both"/>
      </w:pPr>
    </w:p>
    <w:p w:rsidRDefault="002302FD" w:rsidP="002302FD" w:rsidR="002302FD">
      <w:pPr>
        <w:ind w:firstLine="720"/>
        <w:jc w:val="both"/>
      </w:pPr>
      <w:r w:rsidRPr="00A61AA0">
        <w:t xml:space="preserve">II. Za stečajnog upravitelja imenuje </w:t>
      </w:r>
      <w:r w:rsidRPr="004C2F44">
        <w:t xml:space="preserve">se </w:t>
      </w:r>
      <w:r>
        <w:t>Ivan Gjurašić, Zagreb, Petrinjska 28, OIB: 66025260916.</w:t>
      </w:r>
    </w:p>
    <w:p w:rsidRDefault="002302FD" w:rsidP="005D6592" w:rsidR="002302FD">
      <w:pPr>
        <w:ind w:firstLine="720"/>
        <w:jc w:val="both"/>
      </w:pPr>
    </w:p>
    <w:p w:rsidRDefault="005D6592" w:rsidP="005D6592" w:rsidR="005D6592" w:rsidRPr="00E847F4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na broj </w:t>
      </w:r>
      <w:r w:rsidR="00E847F4" w:rsidRPr="00E847F4">
        <w:t>020</w:t>
      </w:r>
      <w:r w:rsidRPr="00E847F4">
        <w:t>-</w:t>
      </w:r>
      <w:r w:rsidR="001973E1" w:rsidRPr="00E847F4">
        <w:t>799</w:t>
      </w:r>
      <w:r w:rsidRPr="00E847F4">
        <w:t>-1</w:t>
      </w:r>
      <w:r w:rsidR="00297F11" w:rsidRPr="00E847F4">
        <w:t>6</w:t>
      </w:r>
      <w:r w:rsidRPr="00E847F4">
        <w:t xml:space="preserve">, </w:t>
      </w:r>
      <w:r>
        <w:t xml:space="preserve">te da nastavi sa daljnjom pljenidbom do iznosa </w:t>
      </w:r>
      <w:r w:rsidRPr="00E847F4">
        <w:t xml:space="preserve">od </w:t>
      </w:r>
      <w:r w:rsidR="00297F11" w:rsidRPr="00E847F4">
        <w:t>3</w:t>
      </w:r>
      <w:r w:rsidRPr="00E847F4">
        <w:t>.000,00 kn prema rješenju ovog suda posl. broj: 1 St-</w:t>
      </w:r>
      <w:r w:rsidR="001973E1" w:rsidRPr="00E847F4">
        <w:t>799</w:t>
      </w:r>
      <w:r w:rsidRPr="00E847F4">
        <w:t>/1</w:t>
      </w:r>
      <w:r w:rsidR="002A2E61" w:rsidRPr="00E847F4">
        <w:t>6</w:t>
      </w:r>
      <w:r w:rsidRPr="00E847F4">
        <w:t>-</w:t>
      </w:r>
      <w:r w:rsidR="002A2E61" w:rsidRPr="00E847F4">
        <w:t>3</w:t>
      </w:r>
      <w:r w:rsidRPr="00E847F4">
        <w:t xml:space="preserve"> od </w:t>
      </w:r>
      <w:r w:rsidR="00252586" w:rsidRPr="00E847F4">
        <w:t>1</w:t>
      </w:r>
      <w:r w:rsidR="00E847F4" w:rsidRPr="00E847F4">
        <w:t>3</w:t>
      </w:r>
      <w:r w:rsidR="002A2E61" w:rsidRPr="00E847F4">
        <w:t xml:space="preserve">. </w:t>
      </w:r>
      <w:r w:rsidR="00252586" w:rsidRPr="00E847F4">
        <w:t xml:space="preserve">lipnja </w:t>
      </w:r>
      <w:r w:rsidRPr="00E847F4">
        <w:t>201</w:t>
      </w:r>
      <w:r w:rsidR="002A2E61" w:rsidRPr="00E847F4">
        <w:t>6</w:t>
      </w:r>
      <w:r w:rsidRPr="00E847F4"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1973E1">
        <w:t>RACA - MARMI d.o.o. Buje, Montrin bb, OIB: 49836895630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1973E1">
        <w:t>799</w:t>
      </w:r>
      <w:r w:rsidR="002A2E61">
        <w:t>/16-</w:t>
      </w:r>
      <w:r w:rsidR="00184B01">
        <w:t>4</w:t>
      </w:r>
      <w:r w:rsidR="002A2E61">
        <w:t xml:space="preserve"> od </w:t>
      </w:r>
      <w:r w:rsidR="005540D9">
        <w:t>1</w:t>
      </w:r>
      <w:r w:rsidR="001973E1">
        <w:t>3</w:t>
      </w:r>
      <w:r w:rsidR="002A2E61">
        <w:t xml:space="preserve">. </w:t>
      </w:r>
      <w:r w:rsidR="005540D9">
        <w:t xml:space="preserve">lipnja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5540D9">
        <w:t>1</w:t>
      </w:r>
      <w:r w:rsidR="001973E1">
        <w:t>3</w:t>
      </w:r>
      <w:r w:rsidRPr="002A2E61">
        <w:t xml:space="preserve">. </w:t>
      </w:r>
      <w:r w:rsidR="005540D9">
        <w:t xml:space="preserve">lipnja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0E6D51">
        <w:t xml:space="preserve">I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1973E1">
        <w:t>799</w:t>
      </w:r>
      <w:r w:rsidR="002423AF">
        <w:t>/16-</w:t>
      </w:r>
      <w:r w:rsidR="000E6D51">
        <w:t>8</w:t>
      </w:r>
      <w:r w:rsidR="00234408">
        <w:t xml:space="preserve"> </w:t>
      </w:r>
      <w:r w:rsidR="002423AF">
        <w:t xml:space="preserve">od </w:t>
      </w:r>
      <w:r w:rsidR="005540D9">
        <w:t>1</w:t>
      </w:r>
      <w:r w:rsidR="000E6D51">
        <w:t>1</w:t>
      </w:r>
      <w:r w:rsidR="002423AF">
        <w:t xml:space="preserve">. </w:t>
      </w:r>
      <w:r w:rsidR="000E6D51">
        <w:t xml:space="preserve">listopada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lastRenderedPageBreak/>
        <w:tab/>
        <w:t xml:space="preserve">Navedeno rješenje objavljeno je na e-oglasnoj ploči suda </w:t>
      </w:r>
      <w:r w:rsidR="000E6D51">
        <w:t>11</w:t>
      </w:r>
      <w:r w:rsidR="002423AF">
        <w:t xml:space="preserve">. </w:t>
      </w:r>
      <w:r w:rsidR="000E6D51">
        <w:t xml:space="preserve">listopada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0E6D51">
        <w:t>19</w:t>
      </w:r>
      <w:r w:rsidR="002423AF">
        <w:t xml:space="preserve">. </w:t>
      </w:r>
      <w:r w:rsidR="000E6D51">
        <w:t xml:space="preserve">listopada </w:t>
      </w:r>
      <w:r w:rsidR="002423AF">
        <w:t>2016</w:t>
      </w:r>
      <w:r>
        <w:t xml:space="preserve">. U roku od 15 dana, koji rok je istekao </w:t>
      </w:r>
      <w:r w:rsidR="00B07D1A">
        <w:t>5</w:t>
      </w:r>
      <w:r w:rsidR="009D6164">
        <w:t xml:space="preserve">. </w:t>
      </w:r>
      <w:r w:rsidR="00B07D1A">
        <w:t xml:space="preserve">studenog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9D6164">
        <w:t>1</w:t>
      </w:r>
      <w:r w:rsidR="00E847F4">
        <w:t>9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427DAD" w:rsidR="005D6592" w:rsidRPr="001B1D09">
      <w:pPr>
        <w:ind w:firstLine="708" w:left="5664"/>
        <w:jc w:val="both"/>
      </w:pPr>
      <w:r>
        <w:t xml:space="preserve"> Damir Rabar</w:t>
      </w:r>
      <w:r w:rsidR="00427DAD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E847F4" w:rsidP="00E847F4" w:rsidR="00E847F4" w:rsidRPr="00592548">
      <w:pPr>
        <w:ind w:firstLine="708"/>
        <w:jc w:val="both"/>
      </w:pPr>
      <w:r w:rsidRPr="00592548">
        <w:t xml:space="preserve">- dužniku </w:t>
      </w:r>
      <w:r>
        <w:t>RACA - MARMI d.o.o. Buje, Montrin bb</w:t>
      </w:r>
      <w:r w:rsidRPr="00592548">
        <w:t>,</w:t>
      </w:r>
    </w:p>
    <w:p w:rsidRDefault="00E847F4" w:rsidP="00E847F4" w:rsidR="00E847F4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E847F4" w:rsidP="00E847F4" w:rsidR="00E847F4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Ivanu Gjurašić, Zagreb, Petrinjska 28,</w:t>
      </w:r>
    </w:p>
    <w:p w:rsidRDefault="00E847F4" w:rsidP="00E847F4" w:rsidR="00E847F4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E847F4" w:rsidP="00E847F4" w:rsidR="00E847F4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E847F4" w:rsidP="00E847F4" w:rsidR="00E847F4" w:rsidRPr="00592548">
      <w:pPr>
        <w:jc w:val="both"/>
      </w:pPr>
      <w:r w:rsidRPr="00592548">
        <w:t xml:space="preserve">            - e-oglasna ploča suda – osam dana</w:t>
      </w:r>
      <w:r>
        <w:t>,,</w:t>
      </w:r>
    </w:p>
    <w:p w:rsidRDefault="00E847F4" w:rsidP="00E847F4" w:rsidR="00E847F4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E847F4" w:rsidP="00E847F4" w:rsidR="00E847F4" w:rsidRPr="00592548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E847F4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11C" w:rsidR="008D311C">
      <w:r>
        <w:separator/>
      </w:r>
    </w:p>
  </w:endnote>
  <w:endnote w:id="0" w:type="continuationSeparator">
    <w:p w:rsidRDefault="008D311C" w:rsidR="008D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11C" w:rsidR="008D311C">
      <w:r>
        <w:separator/>
      </w:r>
    </w:p>
  </w:footnote>
  <w:footnote w:id="0" w:type="continuationSeparator">
    <w:p w:rsidRDefault="008D311C" w:rsidR="008D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4209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20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E847F4" w:rsidR="00E847F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847F4">
      <w:rPr>
        <w:sz w:val="23"/>
        <w:szCs w:val="23"/>
      </w:rPr>
      <w:t>Poslovni broj: 1 St-799/16-9</w:t>
    </w:r>
  </w:p>
  <w:p w:rsidRDefault="00314209" w:rsidP="0002306C" w:rsidR="0002306C">
    <w:pPr>
      <w:pStyle w:val="Zaglavlje"/>
    </w:pPr>
  </w:p>
  <w:p w:rsidRDefault="00314209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1973E1">
      <w:rPr>
        <w:sz w:val="23"/>
        <w:szCs w:val="23"/>
      </w:rPr>
      <w:t>799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E847F4">
      <w:rPr>
        <w:sz w:val="23"/>
        <w:szCs w:val="23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5A02"/>
    <w:rsid w:val="000C7BAD"/>
    <w:rsid w:val="000E6D51"/>
    <w:rsid w:val="00113961"/>
    <w:rsid w:val="00172CCE"/>
    <w:rsid w:val="00184B01"/>
    <w:rsid w:val="00191D67"/>
    <w:rsid w:val="001973E1"/>
    <w:rsid w:val="00222062"/>
    <w:rsid w:val="002302FD"/>
    <w:rsid w:val="00234408"/>
    <w:rsid w:val="002423AF"/>
    <w:rsid w:val="002465AA"/>
    <w:rsid w:val="00252586"/>
    <w:rsid w:val="00297F11"/>
    <w:rsid w:val="002A2E61"/>
    <w:rsid w:val="002D494D"/>
    <w:rsid w:val="002F7D9D"/>
    <w:rsid w:val="00314209"/>
    <w:rsid w:val="003227C4"/>
    <w:rsid w:val="0034542F"/>
    <w:rsid w:val="00360BE4"/>
    <w:rsid w:val="003A7E68"/>
    <w:rsid w:val="00427DAD"/>
    <w:rsid w:val="005024FD"/>
    <w:rsid w:val="005540D9"/>
    <w:rsid w:val="005D6592"/>
    <w:rsid w:val="00650A27"/>
    <w:rsid w:val="006F18E7"/>
    <w:rsid w:val="0076431D"/>
    <w:rsid w:val="007C0E00"/>
    <w:rsid w:val="0080672B"/>
    <w:rsid w:val="00826B15"/>
    <w:rsid w:val="0082700A"/>
    <w:rsid w:val="008979E6"/>
    <w:rsid w:val="008D2FD3"/>
    <w:rsid w:val="008D311C"/>
    <w:rsid w:val="008D7BA5"/>
    <w:rsid w:val="00900BCB"/>
    <w:rsid w:val="009B2C8A"/>
    <w:rsid w:val="009D6164"/>
    <w:rsid w:val="009E3066"/>
    <w:rsid w:val="00A258B1"/>
    <w:rsid w:val="00AA6939"/>
    <w:rsid w:val="00B07D1A"/>
    <w:rsid w:val="00B13AEF"/>
    <w:rsid w:val="00B528E2"/>
    <w:rsid w:val="00BC44CE"/>
    <w:rsid w:val="00C878E5"/>
    <w:rsid w:val="00C920E9"/>
    <w:rsid w:val="00C9622A"/>
    <w:rsid w:val="00CE3528"/>
    <w:rsid w:val="00CE6590"/>
    <w:rsid w:val="00D8637D"/>
    <w:rsid w:val="00E847F4"/>
    <w:rsid w:val="00EB5B95"/>
    <w:rsid w:val="00EC0D58"/>
    <w:rsid w:val="00F7417E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4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20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20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20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20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4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20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20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20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20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RACA - MARMI d.o.o. BUJE</izvorni_sadrzaj>
    <derivirana_varijabla naziv="DomainObject.Predmet.ProtustrankaFormated_1">  RACA - MARMI d.o.o. BUJE</derivirana_varijabla>
  </DomainObject.Predmet.ProtustrankaFormated>
  <DomainObject.Predmet.ProtustrankaFormatedOIB>
    <izvorni_sadrzaj>  RACA - MARMI d.o.o. BUJE, OIB 49836895630</izvorni_sadrzaj>
    <derivirana_varijabla naziv="DomainObject.Predmet.ProtustrankaFormatedOIB_1">  RACA - MARMI d.o.o. BUJE, OIB 49836895630</derivirana_varijabla>
  </DomainObject.Predmet.ProtustrankaFormatedOIB>
  <DomainObject.Predmet.ProtustrankaFormatedWithAdress>
    <izvorni_sadrzaj> RACA - MARMI d.o.o. BUJE, Montrin/bb, 52460 Buje</izvorni_sadrzaj>
    <derivirana_varijabla naziv="DomainObject.Predmet.ProtustrankaFormatedWithAdress_1"> RACA - MARMI d.o.o. BUJE, Montrin/bb, 52460 Buje</derivirana_varijabla>
  </DomainObject.Predmet.ProtustrankaFormatedWithAdress>
  <DomainObject.Predmet.ProtustrankaFormatedWithAdressOIB>
    <izvorni_sadrzaj> RACA - MARMI d.o.o. BUJE, OIB 49836895630, Montrin/bb, 52460 Buje</izvorni_sadrzaj>
    <derivirana_varijabla naziv="DomainObject.Predmet.ProtustrankaFormatedWithAdressOIB_1"> RACA - MARMI d.o.o. BUJE, OIB 49836895630, Montrin/bb, 52460 Buje</derivirana_varijabla>
  </DomainObject.Predmet.ProtustrankaFormatedWithAdressOIB>
  <DomainObject.Predmet.ProtustrankaWithAdress>
    <izvorni_sadrzaj>RACA - MARMI d.o.o. BUJE Montrin/bb, 52460 Buje</izvorni_sadrzaj>
    <derivirana_varijabla naziv="DomainObject.Predmet.ProtustrankaWithAdress_1">RACA - MARMI d.o.o. BUJE Montrin/bb, 52460 Buje</derivirana_varijabla>
  </DomainObject.Predmet.ProtustrankaWithAdress>
  <DomainObject.Predmet.ProtustrankaWithAdressOIB>
    <izvorni_sadrzaj>RACA - MARMI d.o.o. BUJE, OIB 49836895630, Montrin/bb, 52460 Buje</izvorni_sadrzaj>
    <derivirana_varijabla naziv="DomainObject.Predmet.ProtustrankaWithAdressOIB_1">RACA - MARMI d.o.o. BUJE, OIB 49836895630, Montrin/bb, 52460 Buje</derivirana_varijabla>
  </DomainObject.Predmet.ProtustrankaWithAdressOIB>
  <DomainObject.Predmet.ProtustrankaNazivFormated>
    <izvorni_sadrzaj>RACA - MARMI d.o.o. BUJE</izvorni_sadrzaj>
    <derivirana_varijabla naziv="DomainObject.Predmet.ProtustrankaNazivFormated_1">RACA - MARMI d.o.o. BUJE</derivirana_varijabla>
  </DomainObject.Predmet.ProtustrankaNazivFormated>
  <DomainObject.Predmet.ProtustrankaNazivFormatedOIB>
    <izvorni_sadrzaj>RACA - MARMI d.o.o. BUJE, OIB 49836895630</izvorni_sadrzaj>
    <derivirana_varijabla naziv="DomainObject.Predmet.ProtustrankaNazivFormatedOIB_1">RACA - MARMI d.o.o. BUJE, OIB 49836895630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Giaridni 5, 52100 Pula</izvorni_sadrzaj>
    <derivirana_varijabla naziv="DomainObject.Predmet.StrankaFormatedWithAdress_1"> FINANCIJSKA AGENCIJA, RC RIJEKA, PODRUŽNICA PULA, PULA, Giaridni 5, 52100 Pula</derivirana_varijabla>
  </DomainObject.Predmet.StrankaFormatedWithAdress>
  <DomainObject.Predmet.StrankaFormatedWithAdressOIB>
    <izvorni_sadrzaj> FINANCIJSKA AGENCIJA, RC RIJEKA, PODRUŽNICA PULA, PULA, OIB 85821130368, Giaridni 5, 52100 Pula</izvorni_sadrzaj>
    <derivirana_varijabla naziv="DomainObject.Predmet.StrankaFormatedWithAdressOIB_1"> FINANCIJSKA AGENCIJA, RC RIJEKA, PODRUŽNICA PULA, PULA, OIB 85821130368, Giaridni 5, 52100 Pula</derivirana_varijabla>
  </DomainObject.Predmet.StrankaFormatedWithAdressOIB>
  <DomainObject.Predmet.StrankaWithAdress>
    <izvorni_sadrzaj>FINANCIJSKA AGENCIJA, RC RIJEKA, PODRUŽNICA PULA, PULA Giaridni 5,52100 Pula</izvorni_sadrzaj>
    <derivirana_varijabla naziv="DomainObject.Predmet.StrankaWithAdress_1">FINANCIJSKA AGENCIJA, RC RIJEKA, PODRUŽNICA PULA, PULA Giaridni 5,52100 Pula</derivirana_varijabla>
  </DomainObject.Predmet.StrankaWithAdress>
  <DomainObject.Predmet.StrankaWithAdressOIB>
    <izvorni_sadrzaj>FINANCIJSKA AGENCIJA, RC RIJEKA, PODRUŽNICA PULA, PULA, OIB 85821130368, Giaridni 5,52100 Pula</izvorni_sadrzaj>
    <derivirana_varijabla naziv="DomainObject.Predmet.StrankaWithAdressOIB_1">FINANCIJSKA AGENCIJA, RC RIJEKA, PODRUŽNICA PULA, PULA, OIB 85821130368, Giaridni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138068.35</izvorni_sadrzaj>
    <derivirana_varijabla naziv="DomainObject.Predmet.TrenutnaVrijednost_1">138068.35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Giaridni 5, 52100 Pula</item>
    </izvorni_sadrzaj>
    <derivirana_varijabla naziv="DomainObject.Predmet.StrankaListFormatedWithAdress_1">
      <item>FINANCIJSKA AGENCIJA, RC RIJEKA, PODRUŽNICA PULA, PULA, Giaridni 5, 52100 Pula</item>
    </derivirana_varijabla>
  </DomainObject.Predmet.StrankaListFormatedWithAdress>
  <DomainObject.Predmet.StrankaListFormatedWithAdressOIB>
    <izvorni_sadrzaj>
      <item>FINANCIJSKA AGENCIJA, RC RIJEKA, PODRUŽNICA PULA, PULA, OIB 85821130368, Giaridni 5, 52100 Pula</item>
    </izvorni_sadrzaj>
    <derivirana_varijabla naziv="DomainObject.Predmet.StrankaListFormatedWithAdressOIB_1">
      <item>FINANCIJSKA AGENCIJA, RC RIJEKA, PODRUŽNICA PULA, PULA, OIB 85821130368, Giaridni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RACA - MARMI d.o.o. BUJE</item>
    </izvorni_sadrzaj>
    <derivirana_varijabla naziv="DomainObject.Predmet.ProtuStrankaListFormated_1">
      <item>RACA - MARMI d.o.o. BUJE</item>
    </derivirana_varijabla>
  </DomainObject.Predmet.ProtuStrankaListFormated>
  <DomainObject.Predmet.ProtuStrankaListFormatedOIB>
    <izvorni_sadrzaj>
      <item>RACA - MARMI d.o.o. BUJE, OIB 49836895630</item>
    </izvorni_sadrzaj>
    <derivirana_varijabla naziv="DomainObject.Predmet.ProtuStrankaListFormatedOIB_1">
      <item>RACA - MARMI d.o.o. BUJE, OIB 49836895630</item>
    </derivirana_varijabla>
  </DomainObject.Predmet.ProtuStrankaListFormatedOIB>
  <DomainObject.Predmet.ProtuStrankaListFormatedWithAdress>
    <izvorni_sadrzaj>
      <item>RACA - MARMI d.o.o. BUJE, Montrin/bb, 52460 Buje</item>
    </izvorni_sadrzaj>
    <derivirana_varijabla naziv="DomainObject.Predmet.ProtuStrankaListFormatedWithAdress_1">
      <item>RACA - MARMI d.o.o. BUJE, Montrin/bb, 52460 Buje</item>
    </derivirana_varijabla>
  </DomainObject.Predmet.ProtuStrankaListFormatedWithAdress>
  <DomainObject.Predmet.ProtuStrankaListFormatedWithAdressOIB>
    <izvorni_sadrzaj>
      <item>RACA - MARMI d.o.o. BUJE, OIB 49836895630, Montrin/bb, 52460 Buje</item>
    </izvorni_sadrzaj>
    <derivirana_varijabla naziv="DomainObject.Predmet.ProtuStrankaListFormatedWithAdressOIB_1">
      <item>RACA - MARMI d.o.o. BUJE, OIB 49836895630, Montrin/bb, 52460 Buje</item>
    </derivirana_varijabla>
  </DomainObject.Predmet.ProtuStrankaListFormatedWithAdressOIB>
  <DomainObject.Predmet.ProtuStrankaListNazivFormated>
    <izvorni_sadrzaj>
      <item>RACA - MARMI d.o.o. BUJE</item>
    </izvorni_sadrzaj>
    <derivirana_varijabla naziv="DomainObject.Predmet.ProtuStrankaListNazivFormated_1">
      <item>RACA - MARMI d.o.o. BUJE</item>
    </derivirana_varijabla>
  </DomainObject.Predmet.ProtuStrankaListNazivFormated>
  <DomainObject.Predmet.ProtuStrankaListNazivFormatedOIB>
    <izvorni_sadrzaj>
      <item>RACA - MARMI d.o.o. BUJE, OIB 49836895630</item>
    </izvorni_sadrzaj>
    <derivirana_varijabla naziv="DomainObject.Predmet.ProtuStrankaListNazivFormatedOIB_1">
      <item>RACA - MARMI d.o.o. BUJE, OIB 49836895630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RACA - MARMI d.o.o. BUJE</izvorni_sadrzaj>
    <derivirana_varijabla naziv="DomainObject.Predmet.ProtustrankaIDrugi_1">RACA - MARMI d.o.o. BUJE</derivirana_varijabla>
  </DomainObject.Predmet.ProtustrankaIDrugi>
  <DomainObject.Predmet.StrankaIDrugiAdressOIB>
    <izvorni_sadrzaj>FINANCIJSKA AGENCIJA, RC RIJEKA, PODRUŽNICA PULA, PULA, OIB 85821130368, Giaridni 5, 52100 Pula</izvorni_sadrzaj>
    <derivirana_varijabla naziv="DomainObject.Predmet.StrankaIDrugiAdressOIB_1">FINANCIJSKA AGENCIJA, RC RIJEKA, PODRUŽNICA PULA, PULA, OIB 85821130368, Giaridni 5, 52100 Pula</derivirana_varijabla>
  </DomainObject.Predmet.StrankaIDrugiAdressOIB>
  <DomainObject.Predmet.ProtustrankaIDrugiAdressOIB>
    <izvorni_sadrzaj>RACA - MARMI d.o.o. BUJE, OIB 49836895630, Montrin/bb, 52460 Buje</izvorni_sadrzaj>
    <derivirana_varijabla naziv="DomainObject.Predmet.ProtustrankaIDrugiAdressOIB_1">RACA - MARMI d.o.o. BUJE, OIB 49836895630, Montrin/bb,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RACA - MARMI d.o.o. BUJE</item>
    </izvorni_sadrzaj>
    <derivirana_varijabla naziv="DomainObject.Predmet.SudioniciListNaziv_1">
      <item>FINANCIJSKA AGENCIJA, RC RIJEKA, PODRUŽNICA PULA, PULA</item>
      <item>RACA - MARMI d.o.o. BUJE</item>
    </derivirana_varijabla>
  </DomainObject.Predmet.SudioniciListNaziv>
  <DomainObject.Predmet.SudioniciListAdressOIB>
    <izvorni_sadrzaj>
      <item>FINANCIJSKA AGENCIJA, RC RIJEKA, PODRUŽNICA PULA, PULA, OIB 85821130368, Giaridni 5,52100 Pula</item>
      <item>RACA - MARMI d.o.o. BUJE, OIB 49836895630, Montrin/bb,52460 Buje</item>
    </izvorni_sadrzaj>
    <derivirana_varijabla naziv="DomainObject.Predmet.SudioniciListAdressOIB_1">
      <item>FINANCIJSKA AGENCIJA, RC RIJEKA, PODRUŽNICA PULA, PULA, OIB 85821130368, Giaridni 5,52100 Pula</item>
      <item>RACA - MARMI d.o.o. BUJE, OIB 49836895630, Montrin/bb,52460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49836895630</item>
    </izvorni_sadrzaj>
    <derivirana_varijabla naziv="DomainObject.Predmet.SudioniciListNazivOIB_1">
      <item>, OIB 85821130368</item>
      <item>, OIB 49836895630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3325</properties:Characters>
  <properties:Lines>89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2017-01-19T09:56:00Z</dcterms:created>
  <dc:creator>Damir Rabar</dc:creator>
  <cp:lastModifiedBy>Lorena Paris Aničić</cp:lastModifiedBy>
  <cp:lastPrinted>2017-01-19T09:59:00Z</cp:lastPrinted>
  <dcterms:modified xmlns:xsi="http://www.w3.org/2001/XMLSchema-instance" xsi:type="dcterms:W3CDTF">2017-01-19T10:46:00Z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