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9302c" w14:paraId="c29302c" w:rsidRDefault="009C6798" w:rsidP="002D60CE" w:rsidR="009C6798">
      <w:pPr>
        <w:jc w:val="both"/>
        <w15:collapsed w:val="false"/>
      </w:pPr>
      <w:bookmarkStart w:name="_GoBack" w:id="0"/>
      <w:bookmarkEnd w:id="0"/>
    </w:p>
    <w:p w:rsidRDefault="009C6798" w:rsidR="009C6798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C6798" w:rsidP="002D60CE" w:rsidR="009C6798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973C2C">
        <w:t>-1270</w:t>
      </w:r>
      <w:r w:rsidR="00C90682">
        <w:t>/16</w:t>
      </w:r>
      <w:r w:rsidR="00F82B7B">
        <w:t>-7</w:t>
      </w:r>
    </w:p>
    <w:p w:rsidRDefault="002D60CE" w:rsidP="002D60CE" w:rsidR="002D60CE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>rebu, po sucu Gordanu Zubaku, u</w:t>
      </w:r>
      <w:r w:rsidRPr="00F53100">
        <w:rPr>
          <w:lang w:val="pt-BR"/>
        </w:rPr>
        <w:t xml:space="preserve"> stečajnom predmetu u povodu prijedloga predlagatelja </w:t>
      </w:r>
      <w:r w:rsidR="00591F57" w:rsidRPr="00591F57">
        <w:rPr>
          <w:lang w:val="pt-BR"/>
        </w:rPr>
        <w:t xml:space="preserve">FINANCIJSKE AGENCIJE, Zagreb, Ulica grada Vukovara 70, OIB: </w:t>
      </w:r>
      <w:r w:rsidR="00591F57" w:rsidRPr="00591F57">
        <w:t>85821130368</w:t>
      </w:r>
      <w:r w:rsidR="00591F57" w:rsidRPr="00591F57">
        <w:rPr>
          <w:lang w:val="pt-BR"/>
        </w:rPr>
        <w:t xml:space="preserve">, za otvaranje stečajnog postupka nad dužnikom </w:t>
      </w:r>
      <w:r w:rsidR="00973C2C" w:rsidRPr="00973C2C">
        <w:rPr>
          <w:lang w:val="pt-BR"/>
        </w:rPr>
        <w:t>ČABRAJA PROMET d.o.o., Zagreb, Baošički odvojak II. 8, OIB: 27928296162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9C6798">
        <w:rPr>
          <w:lang w:val="pt-BR"/>
        </w:rPr>
        <w:t>7</w:t>
      </w:r>
      <w:r w:rsidR="00973C2C">
        <w:rPr>
          <w:lang w:val="pt-BR"/>
        </w:rPr>
        <w:t>. travnja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973C2C" w:rsidRPr="00973C2C">
        <w:rPr>
          <w:lang w:val="pt-BR"/>
        </w:rPr>
        <w:t>ČABRAJA PROMET d.o.o., Zagreb, Baošički odvojak II. 8, OIB: 27928296162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973C2C">
        <w:t>1270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973C2C" w:rsidP="00973C2C" w:rsidR="00973C2C" w:rsidRPr="00973C2C">
      <w:pPr>
        <w:ind w:firstLine="709"/>
        <w:jc w:val="both"/>
        <w:rPr>
          <w:lang w:val="pt-BR"/>
        </w:rPr>
      </w:pPr>
      <w:r w:rsidRPr="00973C2C">
        <w:t xml:space="preserve">Financijska agencija, Regionalni centar Zagreb, podnijela je ovom sudu prijedlog za otvaranje stečajnog postupka </w:t>
      </w:r>
      <w:r w:rsidRPr="00973C2C">
        <w:rPr>
          <w:lang w:val="pt-BR"/>
        </w:rPr>
        <w:t>Čabraja promet d.o.o., Zagreb.</w:t>
      </w:r>
    </w:p>
    <w:p w:rsidRDefault="00973C2C" w:rsidP="00973C2C" w:rsidR="00973C2C" w:rsidRPr="00973C2C">
      <w:pPr>
        <w:ind w:firstLine="709"/>
        <w:jc w:val="both"/>
        <w:rPr>
          <w:lang w:val="pt-BR"/>
        </w:rPr>
      </w:pPr>
    </w:p>
    <w:p w:rsidRDefault="00973C2C" w:rsidP="00973C2C" w:rsidR="00973C2C" w:rsidRPr="00973C2C">
      <w:pPr>
        <w:ind w:firstLine="709"/>
        <w:jc w:val="both"/>
      </w:pPr>
      <w:r w:rsidRPr="00973C2C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973C2C" w:rsidP="00973C2C" w:rsidR="00973C2C" w:rsidRPr="00973C2C">
      <w:pPr>
        <w:ind w:firstLine="709"/>
        <w:jc w:val="both"/>
      </w:pPr>
    </w:p>
    <w:p w:rsidRDefault="00973C2C" w:rsidP="00973C2C" w:rsidR="00973C2C" w:rsidRPr="00973C2C">
      <w:pPr>
        <w:ind w:firstLine="709"/>
        <w:jc w:val="both"/>
        <w:rPr>
          <w:lang w:val="en-GB"/>
        </w:rPr>
      </w:pPr>
      <w:r w:rsidRPr="00973C2C">
        <w:t xml:space="preserve">Financijska agencija, kao predlagatelj, navela je u prijedlogu za otvaranje stečajnog postupka kako dužnik na dan 5. veljače 2016. u Očevidniku redoslijeda osnova za plaćanje ima evidentirane neizvršene osnove za plaćanje u neprekinutom razdoblju od 120 dana, u ukupnom iznosu od 8.669,04 kn, kao i da dužnik ima 1 zaposlenog. </w:t>
      </w:r>
      <w:r w:rsidRPr="00973C2C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0C1F96" w:rsidP="0059075B" w:rsidR="000C1F96">
      <w:pPr>
        <w:ind w:firstLine="709"/>
        <w:jc w:val="both"/>
      </w:pPr>
    </w:p>
    <w:p w:rsidRDefault="0059075B" w:rsidP="0059075B" w:rsidR="0059075B" w:rsidRPr="00C37D39">
      <w:pPr>
        <w:ind w:firstLine="709"/>
        <w:jc w:val="both"/>
      </w:pPr>
      <w:r>
        <w:t>Odredbom</w:t>
      </w:r>
      <w:r w:rsidRPr="00C37D39">
        <w:t xml:space="preserve"> čl. </w:t>
      </w:r>
      <w:r>
        <w:t>115</w:t>
      </w:r>
      <w:r w:rsidRPr="00C37D39">
        <w:t xml:space="preserve">. st. 1. </w:t>
      </w:r>
      <w:r>
        <w:t>SZ-a propisano je da sud</w:t>
      </w:r>
      <w:r w:rsidRPr="00C37D39">
        <w:t xml:space="preserve"> </w:t>
      </w:r>
      <w:r>
        <w:t>n</w:t>
      </w:r>
      <w:r w:rsidRPr="00F43EE1">
        <w:t>a temelju prijedloga za otv</w:t>
      </w:r>
      <w:r>
        <w:t>aranje stečajnoga postupka</w:t>
      </w:r>
      <w:r w:rsidRPr="00F43EE1">
        <w:t xml:space="preserve"> donosi rješenje o pokretanju prethodnoga postupka radi utvrđivanja pretpostavki za otvaranje stečajnoga postupka </w:t>
      </w:r>
      <w:r w:rsidRPr="00C37D39">
        <w:t xml:space="preserve">(prethodni postupak). </w:t>
      </w:r>
    </w:p>
    <w:p w:rsidRDefault="009B3D51" w:rsidP="00B9015B" w:rsidR="009B3D51" w:rsidRPr="00B9015B">
      <w:pPr>
        <w:jc w:val="both"/>
      </w:pPr>
    </w:p>
    <w:p w:rsidRDefault="0059075B" w:rsidP="00C90682" w:rsidR="000C1F96">
      <w:pPr>
        <w:pStyle w:val="Tijeloteksta"/>
        <w:ind w:firstLine="708"/>
      </w:pPr>
      <w:r>
        <w:t xml:space="preserve">Sud je rješenjem od </w:t>
      </w:r>
      <w:r w:rsidR="00973C2C">
        <w:t>10</w:t>
      </w:r>
      <w:r w:rsidR="003D0115">
        <w:t>. veljače 2016</w:t>
      </w:r>
      <w:r w:rsidR="00901CFD">
        <w:t xml:space="preserve">. pokrenuo prethodni postupak nad dužnikom, a </w:t>
      </w:r>
      <w:r w:rsidR="00C90682">
        <w:br/>
      </w:r>
      <w:r w:rsidR="00973C2C">
        <w:t>6. travnja</w:t>
      </w:r>
      <w:r w:rsidR="00901CFD">
        <w:t xml:space="preserve"> 2016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973C2C">
        <w:t>Punomoćnica zastupnika</w:t>
      </w:r>
      <w:r w:rsidR="00C90682">
        <w:t xml:space="preserve"> po zakonu dužnika pristupila je na navedeno ročište, na kojem je potvrdila navode iz podneska</w:t>
      </w:r>
      <w:r w:rsidR="00973C2C">
        <w:t xml:space="preserve"> zastupnika po zakonu dužnika od 29</w:t>
      </w:r>
      <w:r w:rsidR="00C90682">
        <w:t xml:space="preserve">. veljače 2016. iz kojeg proizlazi kako dužnik nema imovinu. </w:t>
      </w:r>
      <w:r w:rsidR="00973C2C">
        <w:t>Zastupnik po zakonu dužnika nije osporio</w:t>
      </w:r>
      <w:r w:rsidR="000C1F96">
        <w:t xml:space="preserve"> predl</w:t>
      </w:r>
      <w:r w:rsidR="0005307D">
        <w:t>a</w:t>
      </w:r>
      <w:r w:rsidR="000C1F96">
        <w:t xml:space="preserve">gateljeve </w:t>
      </w:r>
      <w:r w:rsidR="0005307D">
        <w:t>tvrdnje</w:t>
      </w:r>
      <w:r w:rsidR="000C1F96">
        <w:t xml:space="preserve"> o postojanju stečajnog razloga nesposobnosti za plaćanje.</w:t>
      </w:r>
    </w:p>
    <w:p w:rsidRDefault="009B1748" w:rsidP="000C1F96" w:rsidR="009B1748">
      <w:pPr>
        <w:pStyle w:val="Tijeloteksta"/>
      </w:pP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9C6798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F82B7B">
        <w:t>7</w:t>
      </w:r>
      <w:r w:rsidR="00973C2C">
        <w:t>. travnja</w:t>
      </w:r>
      <w:r w:rsidR="002C3072">
        <w:t xml:space="preserve"> 2016</w:t>
      </w:r>
      <w:r w:rsidR="00065B42" w:rsidRPr="00B9015B">
        <w:t xml:space="preserve">.                     </w:t>
      </w:r>
    </w:p>
    <w:p w:rsidRDefault="001013EE" w:rsidP="009C6798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9C6798" w:rsidR="00065B42">
      <w:pPr>
        <w:jc w:val="right"/>
      </w:pPr>
      <w:r w:rsidRPr="00B9015B">
        <w:t>Gordan Zubak</w:t>
      </w:r>
      <w:r w:rsidR="00AC46AD">
        <w:t>, v.r.</w:t>
      </w:r>
      <w:r w:rsidR="009C6798">
        <w:t xml:space="preserve"> </w:t>
      </w:r>
    </w:p>
    <w:p w:rsidRDefault="009C6798" w:rsidP="009C6798" w:rsidR="009C6798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065B42" w:rsidP="00AC46AD" w:rsidR="00065B42"/>
    <w:p w:rsidRDefault="00AC46AD" w:rsidP="001745C1" w:rsidR="00AC46AD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AC46AD" w:rsidP="00AC46AD" w:rsidR="00AC46AD" w:rsidRPr="00B9015B"/>
    <w:sectPr w:rsidSect="009C6798" w:rsidR="00AC46AD" w:rsidRPr="00B9015B"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6798" w:rsidP="009C6798" w:rsidR="009C6798">
      <w:r>
        <w:separator/>
      </w:r>
    </w:p>
  </w:endnote>
  <w:endnote w:id="0" w:type="continuationSeparator">
    <w:p w:rsidRDefault="009C6798" w:rsidP="009C6798" w:rsidR="009C67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6798" w:rsidP="009C6798" w:rsidR="009C6798">
      <w:r>
        <w:separator/>
      </w:r>
    </w:p>
  </w:footnote>
  <w:footnote w:id="0" w:type="continuationSeparator">
    <w:p w:rsidRDefault="009C6798" w:rsidP="009C6798" w:rsidR="009C67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19709186"/>
      <w:docPartObj>
        <w:docPartGallery w:val="Page Numbers (Top of Page)"/>
        <w:docPartUnique/>
      </w:docPartObj>
    </w:sdtPr>
    <w:sdtEndPr/>
    <w:sdtContent>
      <w:p w:rsidRDefault="009C6798" w:rsidP="009C6798" w:rsidR="009C6798">
        <w:pPr>
          <w:pStyle w:val="Zaglavlje"/>
          <w:ind w:firstLine="4536"/>
          <w:jc w:val="center"/>
        </w:pPr>
        <w:r w:rsidRPr="009C6798">
          <w:rPr>
            <w:sz w:val="24"/>
          </w:rPr>
          <w:fldChar w:fldCharType="begin"/>
        </w:r>
        <w:r w:rsidRPr="009C6798">
          <w:rPr>
            <w:sz w:val="24"/>
          </w:rPr>
          <w:instrText>PAGE   \* MERGEFORMAT</w:instrText>
        </w:r>
        <w:r w:rsidRPr="009C6798">
          <w:rPr>
            <w:sz w:val="24"/>
          </w:rPr>
          <w:fldChar w:fldCharType="separate"/>
        </w:r>
        <w:r w:rsidR="00AC46AD">
          <w:rPr>
            <w:noProof/>
            <w:sz w:val="24"/>
          </w:rPr>
          <w:t>2</w:t>
        </w:r>
        <w:r w:rsidRPr="009C6798">
          <w:rPr>
            <w:sz w:val="24"/>
          </w:rPr>
          <w:fldChar w:fldCharType="end"/>
        </w:r>
        <w:r>
          <w:rPr>
            <w:sz w:val="24"/>
          </w:rPr>
          <w:tab/>
          <w:t>67. St-1270/16</w:t>
        </w:r>
        <w:r w:rsidR="00F82B7B">
          <w:rPr>
            <w:sz w:val="24"/>
          </w:rPr>
          <w:t>-7</w:t>
        </w:r>
      </w:p>
    </w:sdtContent>
  </w:sdt>
  <w:p w:rsidRDefault="009C6798" w:rsidR="009C67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C1F96"/>
    <w:rsid w:val="000E335E"/>
    <w:rsid w:val="001013EE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D8E"/>
    <w:rsid w:val="005543BD"/>
    <w:rsid w:val="0059075B"/>
    <w:rsid w:val="00591F57"/>
    <w:rsid w:val="00662884"/>
    <w:rsid w:val="00704DD0"/>
    <w:rsid w:val="007150E9"/>
    <w:rsid w:val="00754CF2"/>
    <w:rsid w:val="007B068E"/>
    <w:rsid w:val="007E6A6F"/>
    <w:rsid w:val="008B669A"/>
    <w:rsid w:val="00901CFD"/>
    <w:rsid w:val="00947BCF"/>
    <w:rsid w:val="00973C2C"/>
    <w:rsid w:val="009B1748"/>
    <w:rsid w:val="009B3D51"/>
    <w:rsid w:val="009C6798"/>
    <w:rsid w:val="00A0793E"/>
    <w:rsid w:val="00A6064D"/>
    <w:rsid w:val="00A75EA1"/>
    <w:rsid w:val="00A75F17"/>
    <w:rsid w:val="00A851A3"/>
    <w:rsid w:val="00AC46AD"/>
    <w:rsid w:val="00B62E90"/>
    <w:rsid w:val="00B9015B"/>
    <w:rsid w:val="00BC67EF"/>
    <w:rsid w:val="00BE5577"/>
    <w:rsid w:val="00BF01D0"/>
    <w:rsid w:val="00BF0DDB"/>
    <w:rsid w:val="00C23ADD"/>
    <w:rsid w:val="00C40A44"/>
    <w:rsid w:val="00C90682"/>
    <w:rsid w:val="00D24310"/>
    <w:rsid w:val="00D677F7"/>
    <w:rsid w:val="00D803A5"/>
    <w:rsid w:val="00DE0F86"/>
    <w:rsid w:val="00E0682D"/>
    <w:rsid w:val="00E24B5E"/>
    <w:rsid w:val="00EF3D26"/>
    <w:rsid w:val="00F324F6"/>
    <w:rsid w:val="00F82B7B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9C67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679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2B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B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B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B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B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9C67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679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2B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B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B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B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B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1270</izvorni_sadrzaj>
    <derivirana_varijabla naziv="DomainObject.Predmet.Broj_1">1270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St-1270/2016</izvorni_sadrzaj>
    <derivirana_varijabla naziv="DomainObject.Predmet.OznakaBroj_1">St-1270/2016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ČABRAJA PROMET d.o.o.</izvorni_sadrzaj>
    <derivirana_varijabla naziv="DomainObject.Predmet.ProtustrankaFormated_1">  ČABRAJA PROMET d.o.o.</derivirana_varijabla>
  </DomainObject.Predmet.ProtustrankaFormated>
  <DomainObject.Predmet.ProtustrankaFormatedOIB>
    <izvorni_sadrzaj>  ČABRAJA PROMET d.o.o., OIB 27928296162</izvorni_sadrzaj>
    <derivirana_varijabla naziv="DomainObject.Predmet.ProtustrankaFormatedOIB_1">  ČABRAJA PROMET d.o.o., OIB 27928296162</derivirana_varijabla>
  </DomainObject.Predmet.ProtustrankaFormatedOIB>
  <DomainObject.Predmet.ProtustrankaFormatedWithAdress>
    <izvorni_sadrzaj> ČABRAJA PROMET d.o.o., Baošički odvojak II. 8, 10000 Zagreb</izvorni_sadrzaj>
    <derivirana_varijabla naziv="DomainObject.Predmet.ProtustrankaFormatedWithAdress_1"> ČABRAJA PROMET d.o.o., Baošički odvojak II. 8, 10000 Zagreb</derivirana_varijabla>
  </DomainObject.Predmet.ProtustrankaFormatedWithAdress>
  <DomainObject.Predmet.ProtustrankaFormatedWithAdressOIB>
    <izvorni_sadrzaj> ČABRAJA PROMET d.o.o., OIB 27928296162, Baošički odvojak II. 8, 10000 Zagreb</izvorni_sadrzaj>
    <derivirana_varijabla naziv="DomainObject.Predmet.ProtustrankaFormatedWithAdressOIB_1"> ČABRAJA PROMET d.o.o., OIB 27928296162, Baošički odvojak II. 8, 10000 Zagreb</derivirana_varijabla>
  </DomainObject.Predmet.ProtustrankaFormatedWithAdressOIB>
  <DomainObject.Predmet.ProtustrankaWithAdress>
    <izvorni_sadrzaj>ČABRAJA PROMET d.o.o. Baošički odvojak II. 8, 10000 Zagreb</izvorni_sadrzaj>
    <derivirana_varijabla naziv="DomainObject.Predmet.ProtustrankaWithAdress_1">ČABRAJA PROMET d.o.o. Baošički odvojak II. 8, 10000 Zagreb</derivirana_varijabla>
  </DomainObject.Predmet.ProtustrankaWithAdress>
  <DomainObject.Predmet.ProtustrankaWithAdressOIB>
    <izvorni_sadrzaj>ČABRAJA PROMET d.o.o., OIB 27928296162, Baošički odvojak II. 8, 10000 Zagreb</izvorni_sadrzaj>
    <derivirana_varijabla naziv="DomainObject.Predmet.ProtustrankaWithAdressOIB_1">ČABRAJA PROMET d.o.o., OIB 27928296162, Baošički odvojak II. 8, 10000 Zagreb</derivirana_varijabla>
  </DomainObject.Predmet.ProtustrankaWithAdressOIB>
  <DomainObject.Predmet.ProtustrankaNazivFormated>
    <izvorni_sadrzaj>ČABRAJA PROMET d.o.o.</izvorni_sadrzaj>
    <derivirana_varijabla naziv="DomainObject.Predmet.ProtustrankaNazivFormated_1">ČABRAJA PROMET d.o.o.</derivirana_varijabla>
  </DomainObject.Predmet.ProtustrankaNazivFormated>
  <DomainObject.Predmet.ProtustrankaNazivFormatedOIB>
    <izvorni_sadrzaj>ČABRAJA PROMET d.o.o., OIB 27928296162</izvorni_sadrzaj>
    <derivirana_varijabla naziv="DomainObject.Predmet.ProtustrankaNazivFormatedOIB_1">ČABRAJA PROMET d.o.o., OIB 27928296162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ČABRAJA PROMET d.o.o.</item>
    </izvorni_sadrzaj>
    <derivirana_varijabla naziv="DomainObject.Predmet.ProtuStrankaListFormated_1">
      <item>ČABRAJA PROMET d.o.o.</item>
    </derivirana_varijabla>
  </DomainObject.Predmet.ProtuStrankaListFormated>
  <DomainObject.Predmet.ProtuStrankaListFormatedOIB>
    <izvorni_sadrzaj>
      <item>ČABRAJA PROMET d.o.o., OIB 27928296162</item>
    </izvorni_sadrzaj>
    <derivirana_varijabla naziv="DomainObject.Predmet.ProtuStrankaListFormatedOIB_1">
      <item>ČABRAJA PROMET d.o.o., OIB 27928296162</item>
    </derivirana_varijabla>
  </DomainObject.Predmet.ProtuStrankaListFormatedOIB>
  <DomainObject.Predmet.ProtuStrankaListFormatedWithAdress>
    <izvorni_sadrzaj>
      <item>ČABRAJA PROMET d.o.o., Baošički odvojak II. 8, 10000 Zagreb</item>
    </izvorni_sadrzaj>
    <derivirana_varijabla naziv="DomainObject.Predmet.ProtuStrankaListFormatedWithAdress_1">
      <item>ČABRAJA PROMET d.o.o., Baošički odvojak II. 8, 10000 Zagreb</item>
    </derivirana_varijabla>
  </DomainObject.Predmet.ProtuStrankaListFormatedWithAdress>
  <DomainObject.Predmet.ProtuStrankaListFormatedWithAdressOIB>
    <izvorni_sadrzaj>
      <item>ČABRAJA PROMET d.o.o., OIB 27928296162, Baošički odvojak II. 8, 10000 Zagreb</item>
    </izvorni_sadrzaj>
    <derivirana_varijabla naziv="DomainObject.Predmet.ProtuStrankaListFormatedWithAdressOIB_1">
      <item>ČABRAJA PROMET d.o.o., OIB 27928296162, Baošički odvojak II. 8, 10000 Zagreb</item>
    </derivirana_varijabla>
  </DomainObject.Predmet.ProtuStrankaListFormatedWithAdressOIB>
  <DomainObject.Predmet.ProtuStrankaListNazivFormated>
    <izvorni_sadrzaj>
      <item>ČABRAJA PROMET d.o.o.</item>
    </izvorni_sadrzaj>
    <derivirana_varijabla naziv="DomainObject.Predmet.ProtuStrankaListNazivFormated_1">
      <item>ČABRAJA PROMET d.o.o.</item>
    </derivirana_varijabla>
  </DomainObject.Predmet.ProtuStrankaListNazivFormated>
  <DomainObject.Predmet.ProtuStrankaListNazivFormatedOIB>
    <izvorni_sadrzaj>
      <item>ČABRAJA PROMET d.o.o., OIB 27928296162</item>
    </izvorni_sadrzaj>
    <derivirana_varijabla naziv="DomainObject.Predmet.ProtuStrankaListNazivFormatedOIB_1">
      <item>ČABRAJA PROMET d.o.o., OIB 27928296162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ČABRAJA PROMET d.o.o.</izvorni_sadrzaj>
    <derivirana_varijabla naziv="DomainObject.Predmet.ProtustrankaIDrugi_1">ČABRAJA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ČABRAJA PROMET d.o.o., OIB 27928296162, Baošički odvojak II. 8, 10000 Zagreb</izvorni_sadrzaj>
    <derivirana_varijabla naziv="DomainObject.Predmet.ProtustrankaIDrugiAdressOIB_1">ČABRAJA PROMET d.o.o., OIB 27928296162, Baošički odvojak II.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ČABRAJA PROMET d.o.o.</item>
    </izvorni_sadrzaj>
    <derivirana_varijabla naziv="DomainObject.Predmet.SudioniciListNaziv_1">
      <item>FINA Regionalni centar Zagreb</item>
      <item>ČABRAJA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ČABRAJA PROMET d.o.o., OIB 27928296162, Baošički odvojak II. 8,10000 Zagreb</item>
    </izvorni_sadrzaj>
    <derivirana_varijabla naziv="DomainObject.Predmet.SudioniciListAdressOIB_1">
      <item>FINA Regionalni centar Zagreb, OIB 85821130368, Trg svibanjskih žrtava 1995. 1,10000 Zagreb</item>
      <item>ČABRAJA PROMET d.o.o., OIB 27928296162, Baošički odvojak II.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27928296162</item>
    </izvorni_sadrzaj>
    <derivirana_varijabla naziv="DomainObject.Predmet.SudioniciListNazivOIB_1">
      <item>, OIB 85821130368</item>
      <item>, OIB 27928296162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608491-23CC-4B13-8FF5-95B869D63B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783</properties:Words>
  <properties:Characters>4421</properties:Characters>
  <properties:Lines>94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2016-04-06T13:16:00Z</dcterms:created>
  <dc:creator>gzubak</dc:creator>
  <cp:lastModifiedBy>Ivana Rogić</cp:lastModifiedBy>
  <cp:lastPrinted>2016-04-07T12:27:00Z</cp:lastPrinted>
  <dcterms:modified xmlns:xsi="http://www.w3.org/2001/XMLSchema-instance" xsi:type="dcterms:W3CDTF">2016-04-07T12:28:00Z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