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10aa" w14:paraId="4de10aa" w:rsidRDefault="00AB4602" w:rsidP="00661C1E" w:rsidR="00661C1E" w:rsidRPr="00661C1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1C1E" w:rsidRPr="00661C1E">
        <w:rPr>
          <w:rFonts w:cs="Times New Roman"/>
        </w:rPr>
        <w:t xml:space="preserve">     REPUBLIKA HRVATSKA</w:t>
      </w:r>
    </w:p>
    <w:p w:rsidRDefault="00661C1E" w:rsidP="00661C1E" w:rsidR="00661C1E" w:rsidRPr="00661C1E">
      <w:pPr>
        <w:spacing w:after="0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 xml:space="preserve"> TRGOVAČKI SUD U ZAGREBU</w:t>
      </w:r>
    </w:p>
    <w:p w:rsidRDefault="00661C1E" w:rsidP="00661C1E" w:rsidR="00661C1E" w:rsidRPr="00661C1E">
      <w:pPr>
        <w:spacing w:after="0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 xml:space="preserve">       STALNA SLUŽBA </w:t>
      </w:r>
    </w:p>
    <w:p w:rsidRDefault="00661C1E" w:rsidP="00661C1E" w:rsidR="00661C1E" w:rsidRPr="00661C1E">
      <w:pPr>
        <w:spacing w:after="0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>Karlovac, Trg hrvatskih branitelja 1/II</w:t>
      </w:r>
    </w:p>
    <w:p w:rsidRDefault="00661C1E" w:rsidP="00661C1E" w:rsidR="00661C1E" w:rsidRPr="00661C1E">
      <w:pPr>
        <w:spacing w:after="0"/>
        <w:rPr>
          <w:rFonts w:cs="Times New Roman" w:eastAsia="Times New Roman"/>
          <w:lang w:eastAsia="hr-HR"/>
        </w:rPr>
      </w:pPr>
    </w:p>
    <w:p w:rsidRDefault="00661C1E" w:rsidP="00661C1E" w:rsidR="00661C1E" w:rsidRPr="00661C1E">
      <w:pPr>
        <w:spacing w:after="0"/>
        <w:jc w:val="center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>R E P U B L I K A   H R V A T S  K A</w:t>
      </w:r>
    </w:p>
    <w:p w:rsidRDefault="00661C1E" w:rsidP="00661C1E" w:rsidR="00661C1E" w:rsidRPr="00661C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1C1E" w:rsidP="00661C1E" w:rsidR="00661C1E" w:rsidRPr="00661C1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ab/>
        <w:t>R J E Š E N J E</w:t>
      </w:r>
    </w:p>
    <w:p w:rsidRDefault="00661C1E" w:rsidP="00661C1E" w:rsidR="00661C1E" w:rsidRPr="00661C1E">
      <w:pPr>
        <w:spacing w:after="0"/>
        <w:rPr>
          <w:rFonts w:cs="Times New Roman" w:eastAsia="Times New Roman"/>
          <w:lang w:eastAsia="hr-HR"/>
        </w:rPr>
      </w:pPr>
    </w:p>
    <w:p w:rsidRDefault="00661C1E" w:rsidP="00661C1E" w:rsidR="00661C1E" w:rsidRPr="00661C1E">
      <w:pPr>
        <w:spacing w:after="0"/>
        <w:jc w:val="both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dužnikom PAŠKO T &amp; T putnička agencija d.o.o., Zagreb, Trnsko 42B, OIB: 35881480245, 1. rujna 2017.</w:t>
      </w:r>
    </w:p>
    <w:p w:rsidRDefault="00661C1E" w:rsidP="00661C1E" w:rsidR="00661C1E" w:rsidRPr="00661C1E">
      <w:pPr>
        <w:spacing w:after="0"/>
        <w:rPr>
          <w:rFonts w:cs="Times New Roman" w:eastAsia="Times New Roman"/>
          <w:lang w:eastAsia="hr-HR"/>
        </w:rPr>
      </w:pPr>
    </w:p>
    <w:p w:rsidRDefault="00661C1E" w:rsidP="00661C1E" w:rsidR="00661C1E" w:rsidRPr="00661C1E">
      <w:pPr>
        <w:spacing w:after="0"/>
        <w:jc w:val="center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>r i j e š i o   j e</w:t>
      </w:r>
    </w:p>
    <w:p w:rsidRDefault="00661C1E" w:rsidP="00661C1E" w:rsidR="00661C1E" w:rsidRPr="00661C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1C1E" w:rsidP="00661C1E" w:rsidR="00661C1E" w:rsidRPr="00661C1E">
      <w:pPr>
        <w:spacing w:after="0"/>
        <w:rPr>
          <w:rFonts w:cs="Times New Roman" w:eastAsia="Times New Roman"/>
          <w:lang w:eastAsia="hr-HR"/>
        </w:rPr>
      </w:pPr>
    </w:p>
    <w:p w:rsidRDefault="00661C1E" w:rsidP="00661C1E" w:rsidR="00661C1E" w:rsidRPr="00661C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661C1E">
        <w:rPr>
          <w:rFonts w:cs="Times New Roman" w:eastAsia="Times New Roman"/>
          <w:lang w:eastAsia="hr-HR"/>
        </w:rPr>
        <w:t>Privremenom stečajnom upravitelju Josipu Lončariću, Zagreb, Kosirnikova 9, OIB: 14673501229, određuje se jednokratna nagrada za poslove obavljene u prethodnom postupku u iznosu od 3.000,00 kn bruto.</w:t>
      </w:r>
    </w:p>
    <w:p w:rsidRDefault="00661C1E" w:rsidP="00661C1E" w:rsidR="00661C1E" w:rsidRPr="00661C1E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661C1E" w:rsidP="00661C1E" w:rsidR="00661C1E" w:rsidRPr="00661C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661C1E">
        <w:rPr>
          <w:rFonts w:cs="Times New Roman" w:eastAsia="Times New Roman"/>
          <w:lang w:eastAsia="hr-HR"/>
        </w:rPr>
        <w:t>Nalaže se računovodstvu ovog suda da privremenom stečajnom upravitelju Josipu Lončariću, Zagreb, Kosirnikova 9, OIB: 14673501229, isplati po pravomoćnosti ovog rješenja na teret Fonda za namirenje troškova stečajnog postupka iznos iz točke 1. ovog rješenja na žiro račun IBAN: HR6923600003116604763.</w:t>
      </w:r>
    </w:p>
    <w:p w:rsidRDefault="00661C1E" w:rsidP="00661C1E" w:rsidR="00661C1E" w:rsidRPr="00661C1E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661C1E" w:rsidP="00661C1E" w:rsidR="00661C1E" w:rsidRPr="00661C1E">
      <w:pPr>
        <w:spacing w:after="0"/>
        <w:jc w:val="center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>Obrazloženje</w:t>
      </w:r>
    </w:p>
    <w:p w:rsidRDefault="00661C1E" w:rsidP="00661C1E" w:rsidR="00661C1E" w:rsidRPr="00661C1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1C1E" w:rsidP="00661C1E" w:rsidR="00661C1E" w:rsidRPr="00661C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>Rješenjem ovog suda posl. broj St-4518/16 od 9. veljače 2017. imenovan je za privremenog stečajnog upravitelja Josip Lončarić, Zagreb, Kosirnikova 9, OIB: 14673501229,.</w:t>
      </w:r>
    </w:p>
    <w:p w:rsidRDefault="00661C1E" w:rsidP="00661C1E" w:rsidR="00661C1E" w:rsidRPr="00661C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1C1E" w:rsidP="00661C1E" w:rsidR="00661C1E" w:rsidRPr="00661C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>Privremeni stečajni upravitelj je podneskom od 9. kolovoza 2017. predložio da mu sud odredi nagradu za rad.</w:t>
      </w:r>
    </w:p>
    <w:p w:rsidRDefault="00661C1E" w:rsidP="00661C1E" w:rsidR="00661C1E" w:rsidRPr="00661C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1C1E" w:rsidP="00661C1E" w:rsidR="00661C1E" w:rsidRPr="00661C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dalje:SZ) vodeći računa o složenosti poslova koje je obavio.</w:t>
      </w:r>
    </w:p>
    <w:p w:rsidRDefault="00661C1E" w:rsidP="00661C1E" w:rsidR="00661C1E" w:rsidRPr="00661C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1C1E" w:rsidP="00661C1E" w:rsidR="00661C1E" w:rsidRPr="00661C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>Slijedom navedenog odlučeno je kao u izreci</w:t>
      </w:r>
    </w:p>
    <w:p w:rsidRDefault="00661C1E" w:rsidP="00661C1E" w:rsidR="00661C1E" w:rsidRPr="00661C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C1E" w:rsidP="00661C1E" w:rsidR="00661C1E" w:rsidRPr="00661C1E">
      <w:pPr>
        <w:spacing w:after="0"/>
        <w:jc w:val="center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>U Karlovcu 1. rujna 2017.</w:t>
      </w:r>
    </w:p>
    <w:p w:rsidRDefault="00661C1E" w:rsidP="00661C1E" w:rsidR="00661C1E" w:rsidRPr="00661C1E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 xml:space="preserve">   Stečajni sudac:</w:t>
      </w:r>
    </w:p>
    <w:p w:rsidRDefault="00661C1E" w:rsidP="00661C1E" w:rsidR="00661C1E" w:rsidRPr="00661C1E">
      <w:pPr>
        <w:spacing w:after="0"/>
        <w:jc w:val="both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</w:t>
      </w:r>
      <w:r w:rsidRPr="00661C1E">
        <w:rPr>
          <w:rFonts w:cs="Times New Roman" w:eastAsia="Times New Roman"/>
          <w:lang w:eastAsia="hr-HR"/>
        </w:rPr>
        <w:t xml:space="preserve">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661C1E" w:rsidP="00661C1E" w:rsidR="00661C1E" w:rsidRPr="00661C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C1E" w:rsidP="00661C1E" w:rsidR="00661C1E" w:rsidRPr="00661C1E">
      <w:pPr>
        <w:spacing w:after="0"/>
        <w:jc w:val="right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661C1E" w:rsidP="00661C1E" w:rsidR="00661C1E" w:rsidRPr="00661C1E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>Draženka Prpić</w:t>
      </w:r>
    </w:p>
    <w:p w:rsidRDefault="00661C1E" w:rsidP="00661C1E" w:rsidR="00661C1E" w:rsidRPr="00661C1E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661C1E" w:rsidP="00661C1E" w:rsidR="00661C1E" w:rsidRPr="00661C1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>PRAVNA POUKA:</w:t>
      </w:r>
    </w:p>
    <w:p w:rsidRDefault="00661C1E" w:rsidP="00661C1E" w:rsidR="00661C1E" w:rsidRPr="00661C1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61C1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661C1E" w:rsidP="00661C1E" w:rsidR="00661C1E" w:rsidRPr="00661C1E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661C1E" w:rsidRPr="00661C1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4971096"/>
      <w:docPartObj>
        <w:docPartGallery w:val="Page Numbers (Top of Page)"/>
        <w:docPartUnique/>
      </w:docPartObj>
    </w:sdtPr>
    <w:sdtContent>
      <w:p w:rsidRDefault="00661C1E" w:rsidR="00661C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61C1E" w:rsidR="008333A9">
    <w:pPr>
      <w:pStyle w:val="Zaglavlje"/>
    </w:pPr>
    <w:r>
      <w:t>1 St-4518/16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C1E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2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St-4518/2016-24</izvorni_sadrzaj>
    <derivirana_varijabla naziv="DomainObject.Oznaka_1">St-4518/2016-24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4518</izvorni_sadrzaj>
    <derivirana_varijabla naziv="DomainObject.Predmet.Broj_1">4518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kolovoza 2017.</izvorni_sadrzaj>
    <derivirana_varijabla naziv="DomainObject.Predmet.DatumRjesavanja_1">7.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St-4518/2016</izvorni_sadrzaj>
    <derivirana_varijabla naziv="DomainObject.Predmet.OznakaBroj_1">St-4518/2016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PAŠKO T &amp; T putnička agencija d.o.o. zastupanog po punomoćniku Anthony Bruce Gorton</izvorni_sadrzaj>
    <derivirana_varijabla naziv="DomainObject.Predmet.ProtustrankaFormated_1">  PAŠKO T &amp; T putnička agencija d.o.o. zastupanog po punomoćniku Anthony Bruce Gorton</derivirana_varijabla>
  </DomainObject.Predmet.ProtustrankaFormated>
  <DomainObject.Predmet.ProtustrankaFormatedOIB>
    <izvorni_sadrzaj>  PAŠKO T &amp; T putnička agencija d.o.o., OIB 35881480245 zastupanog po punomoćniku Anthony Bruce Gorton</izvorni_sadrzaj>
    <derivirana_varijabla naziv="DomainObject.Predmet.ProtustrankaFormatedOIB_1">  PAŠKO T &amp; T putnička agencija d.o.o., OIB 35881480245 zastupanog po punomoćniku Anthony Bruce Gorton</derivirana_varijabla>
  </DomainObject.Predmet.ProtustrankaFormatedOIB>
  <DomainObject.Predmet.ProtustrankaFormatedWithAdress>
    <izvorni_sadrzaj> PAŠKO T &amp; T putnička agencija d.o.o., Trnsko 42/B, 10000 Zagreb zastupanog po punomoćniku Anthony Bruce Gorton</izvorni_sadrzaj>
    <derivirana_varijabla naziv="DomainObject.Predmet.ProtustrankaFormatedWithAdress_1"> PAŠKO T &amp; T putnička agencija d.o.o., Trnsko 42/B, 10000 Zagreb zastupanog po punomoćniku Anthony Bruce Gorton</derivirana_varijabla>
  </DomainObject.Predmet.ProtustrankaFormatedWithAdress>
  <DomainObject.Predmet.ProtustrankaFormatedWithAdressOIB>
    <izvorni_sadrzaj> PAŠKO T &amp; T putnička agencija d.o.o., OIB 35881480245, Trnsko 42/B, 10000 Zagreb zastupanog po punomoćniku Anthony Bruce Gorton</izvorni_sadrzaj>
    <derivirana_varijabla naziv="DomainObject.Predmet.ProtustrankaFormatedWithAdressOIB_1"> PAŠKO T &amp; T putnička agencija d.o.o., OIB 35881480245, Trnsko 42/B, 10000 Zagreb zastupanog po punomoćniku Anthony Bruce Gorton</derivirana_varijabla>
  </DomainObject.Predmet.ProtustrankaFormatedWithAdressOIB>
  <DomainObject.Predmet.ProtustrankaWithAdress>
    <izvorni_sadrzaj>PAŠKO T &amp; T putnička agencija d.o.o. Trnsko 42/B, 10000 Zagreb</izvorni_sadrzaj>
    <derivirana_varijabla naziv="DomainObject.Predmet.ProtustrankaWithAdress_1">PAŠKO T &amp; T putnička agencija d.o.o. Trnsko 42/B, 10000 Zagreb</derivirana_varijabla>
  </DomainObject.Predmet.ProtustrankaWithAdress>
  <DomainObject.Predmet.ProtustrankaWithAdressOIB>
    <izvorni_sadrzaj>PAŠKO T &amp; T putnička agencija d.o.o., OIB 35881480245, Trnsko 42/B, 10000 Zagreb</izvorni_sadrzaj>
    <derivirana_varijabla naziv="DomainObject.Predmet.ProtustrankaWithAdressOIB_1">PAŠKO T &amp; T putnička agencija d.o.o., OIB 35881480245, Trnsko 42/B, 10000 Zagreb</derivirana_varijabla>
  </DomainObject.Predmet.ProtustrankaWithAdressOIB>
  <DomainObject.Predmet.ProtustrankaNazivFormated>
    <izvorni_sadrzaj>PAŠKO T &amp; T putnička agencija d.o.o.</izvorni_sadrzaj>
    <derivirana_varijabla naziv="DomainObject.Predmet.ProtustrankaNazivFormated_1">PAŠKO T &amp; T putnička agencija d.o.o.</derivirana_varijabla>
  </DomainObject.Predmet.ProtustrankaNazivFormated>
  <DomainObject.Predmet.ProtustrankaNazivFormatedOIB>
    <izvorni_sadrzaj>PAŠKO T &amp; T putnička agencija d.o.o., OIB 35881480245</izvorni_sadrzaj>
    <derivirana_varijabla naziv="DomainObject.Predmet.ProtustrankaNazivFormatedOIB_1">PAŠKO T &amp; T putnička agencija d.o.o., OIB 35881480245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T &amp; T putnička agencija d.o.o. zastupanog po punomoćniku Anthony Bruce Gorton</item>
    </izvorni_sadrzaj>
    <derivirana_varijabla naziv="DomainObject.Predmet.ProtuStrankaListFormated_1">
      <item>PAŠKO T &amp; T putnička agencija d.o.o. zastupanog po punomoćniku Anthony Bruce Gorton</item>
    </derivirana_varijabla>
  </DomainObject.Predmet.ProtuStrankaListFormated>
  <DomainObject.Predmet.ProtuStrankaListFormatedOIB>
    <izvorni_sadrzaj>
      <item>PAŠKO T &amp; T putnička agencija d.o.o., OIB 35881480245 zastupanog po punomoćniku Anthony Bruce Gorton</item>
    </izvorni_sadrzaj>
    <derivirana_varijabla naziv="DomainObject.Predmet.ProtuStrankaListFormatedOIB_1">
      <item>PAŠKO T &amp; T putnička agencija d.o.o., OIB 35881480245 zastupanog po punomoćniku Anthony Bruce Gorton</item>
    </derivirana_varijabla>
  </DomainObject.Predmet.ProtuStrankaListFormatedOIB>
  <DomainObject.Predmet.ProtuStrankaListFormatedWithAdress>
    <izvorni_sadrzaj>
      <item>PAŠKO T &amp; T putnička agencija d.o.o., Trnsko 42/B, 10000 Zagreb zastupanog po punomoćniku Anthony Bruce Gorton</item>
    </izvorni_sadrzaj>
    <derivirana_varijabla naziv="DomainObject.Predmet.ProtuStrankaListFormatedWithAdress_1">
      <item>PAŠKO T &amp; T putnička agencija d.o.o., Trnsko 42/B, 10000 Zagreb zastupanog po punomoćniku Anthony Bruce Gorton</item>
    </derivirana_varijabla>
  </DomainObject.Predmet.ProtuStrankaListFormatedWithAdress>
  <DomainObject.Predmet.ProtuStrankaListFormatedWithAdressOIB>
    <izvorni_sadrzaj>
      <item>PAŠKO T &amp; T putnička agencija d.o.o., OIB 35881480245, Trnsko 42/B, 10000 Zagreb zastupanog po punomoćniku Anthony Bruce Gorton</item>
    </izvorni_sadrzaj>
    <derivirana_varijabla naziv="DomainObject.Predmet.ProtuStrankaListFormatedWithAdressOIB_1">
      <item>PAŠKO T &amp; T putnička agencija d.o.o., OIB 35881480245, Trnsko 42/B, 10000 Zagreb zastupanog po punomoćniku Anthony Bruce Gorton</item>
    </derivirana_varijabla>
  </DomainObject.Predmet.ProtuStrankaListFormatedWithAdressOIB>
  <DomainObject.Predmet.ProtuStrankaListNazivFormated>
    <izvorni_sadrzaj>
      <item>PAŠKO T &amp; T putnička agencija d.o.o.</item>
    </izvorni_sadrzaj>
    <derivirana_varijabla naziv="DomainObject.Predmet.ProtuStrankaListNazivFormated_1">
      <item>PAŠKO T &amp; T putnička agencija d.o.o.</item>
    </derivirana_varijabla>
  </DomainObject.Predmet.ProtuStrankaListNazivFormated>
  <DomainObject.Predmet.ProtuStrankaListNazivFormatedOIB>
    <izvorni_sadrzaj>
      <item>PAŠKO T &amp; T putnička agencija d.o.o., OIB 35881480245</item>
    </izvorni_sadrzaj>
    <derivirana_varijabla naziv="DomainObject.Predmet.ProtuStrankaListNazivFormatedOIB_1">
      <item>PAŠKO T &amp; T putnička agencija d.o.o., OIB 35881480245</item>
    </derivirana_varijabla>
  </DomainObject.Predmet.ProtuStrankaListNazivFormatedOIB>
  <DomainObject.Predmet.OstaliListFormated>
    <izvorni_sadrzaj>
      <item>Anthony Bruce Gorton punomoćnik sudionika u postupku PAŠKO T &amp; T putnička agencija d.o.o.</item>
    </izvorni_sadrzaj>
    <derivirana_varijabla naziv="DomainObject.Predmet.OstaliListFormated_1">
      <item>Anthony Bruce Gorton punomoćnik sudionika u postupku PAŠKO T &amp; T putnička agencija d.o.o.</item>
    </derivirana_varijabla>
  </DomainObject.Predmet.OstaliListFormated>
  <DomainObject.Predmet.OstaliListFormatedOIB>
    <izvorni_sadrzaj>
      <item>Anthony Bruce Gorton punomoćnik sudionika u postupku PAŠKO T &amp; T putnička agencija d.o.o.</item>
    </izvorni_sadrzaj>
    <derivirana_varijabla naziv="DomainObject.Predmet.OstaliListFormatedOIB_1">
      <item>Anthony Bruce Gorton punomoćnik sudionika u postupku PAŠKO T &amp; T putnička agencija d.o.o.</item>
    </derivirana_varijabla>
  </DomainObject.Predmet.OstaliListFormatedOIB>
  <DomainObject.Predmet.OstaliListFormatedWithAdress>
    <izvorni_sadrzaj>
      <item>Anthony Bruce Gorton, 40 Arklow Ru., 000001 Johannesburg punomoćnik sudionika u postupku PAŠKO T &amp; T putnička agencija d.o.o.</item>
    </izvorni_sadrzaj>
    <derivirana_varijabla naziv="DomainObject.Predmet.OstaliListFormatedWithAdress_1">
      <item>Anthony Bruce Gorton, 40 Arklow Ru., 000001 Johannesburg punomoćnik sudionika u postupku PAŠKO T &amp; T putnička agencija d.o.o.</item>
    </derivirana_varijabla>
  </DomainObject.Predmet.OstaliListFormatedWithAdress>
  <DomainObject.Predmet.OstaliListFormatedWithAdressOIB>
    <izvorni_sadrzaj>
      <item>Anthony Bruce Gorton, 40 Arklow Ru., 000001 Johannesburg punomoćnik sudionika u postupku PAŠKO T &amp; T putnička agencija d.o.o.</item>
    </izvorni_sadrzaj>
    <derivirana_varijabla naziv="DomainObject.Predmet.OstaliListFormatedWithAdressOIB_1">
      <item>Anthony Bruce Gorton, 40 Arklow Ru., 000001 Johannesburg punomoćnik sudionika u postupku PAŠKO T &amp; T putnička agencija d.o.o.</item>
    </derivirana_varijabla>
  </DomainObject.Predmet.OstaliListFormatedWithAdressOIB>
  <DomainObject.Predmet.OstaliListNazivFormated>
    <izvorni_sadrzaj>
      <item>Anthony Bruce Gorton</item>
    </izvorni_sadrzaj>
    <derivirana_varijabla naziv="DomainObject.Predmet.OstaliListNazivFormated_1">
      <item>Anthony Bruce Gorton</item>
    </derivirana_varijabla>
  </DomainObject.Predmet.OstaliListNazivFormated>
  <DomainObject.Predmet.OstaliListNazivFormatedOIB>
    <izvorni_sadrzaj>
      <item>Anthony Bruce Gorton</item>
    </izvorni_sadrzaj>
    <derivirana_varijabla naziv="DomainObject.Predmet.OstaliListNazivFormatedOIB_1">
      <item>Anthony Bruce Gorton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St-4518/2016-24</izvorni_sadrzaj>
    <derivirana_varijabla naziv="DomainObject.PoslovniBrojDokumenta_1">St-4518/2016-24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T &amp; T putnička agencija d.o.o.</izvorni_sadrzaj>
    <derivirana_varijabla naziv="DomainObject.Predmet.ProtustrankaIDrugi_1">PAŠKO T &amp; T putnička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PAŠKO T &amp; T putnička agencija d.o.o., OIB 35881480245, Trnsko 42/B, 10000 Zagreb</izvorni_sadrzaj>
    <derivirana_varijabla naziv="DomainObject.Predmet.ProtustrankaIDrugiAdressOIB_1">PAŠKO T &amp; T putnička agencija d.o.o., OIB 35881480245, Trnsko 42/B,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kolovoza 2017.</izvorni_sadrzaj>
    <derivirana_varijabla naziv="DomainObject.Predmet.OdlukaRjesenje.DatumDonosenjaOdluke_1">7.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St-4518/2016-20</izvorni_sadrzaj>
    <derivirana_varijabla naziv="DomainObject.Predmet.OdlukaRjesenje.Oznaka_1">St-4518/2016-20</derivirana_varijabla>
  </DomainObject.Predmet.OdlukaRjesenje.Oznaka>
  <DomainObject.Predmet.SudioniciListNaziv>
    <izvorni_sadrzaj>
      <item>PAŠKO T &amp; T putnička agencija d.o.o.</item>
      <item>FINA Regionalni centar Zagreb</item>
      <item>Anthony Bruce Gorton</item>
    </izvorni_sadrzaj>
    <derivirana_varijabla naziv="DomainObject.Predmet.SudioniciListNaziv_1">
      <item>PAŠKO T &amp; T putnička agencija d.o.o.</item>
      <item>FINA Regionalni centar Zagreb</item>
      <item>Anthony Bruce Gorton</item>
    </derivirana_varijabla>
  </DomainObject.Predmet.SudioniciListNaziv>
  <DomainObject.Predmet.SudioniciListAdressOIB>
    <izvorni_sadrzaj>
      <item>PAŠKO T &amp; T putnička agencija d.o.o., OIB 35881480245, Trnsko 42/B,10000 Zagreb</item>
      <item>FINA Regionalni centar Zagreb, OIB 85821130368, Trg svibanjskih žrtava 1995. br. 1,10000 Zagreb</item>
      <item>Anthony Bruce Gorton, 40 Arklow Ru.,000001 Johannesburg</item>
    </izvorni_sadrzaj>
    <derivirana_varijabla naziv="DomainObject.Predmet.SudioniciListAdressOIB_1">
      <item>PAŠKO T &amp; T putnička agencija d.o.o., OIB 35881480245, Trnsko 42/B,10000 Zagreb</item>
      <item>FINA Regionalni centar Zagreb, OIB 85821130368, Trg svibanjskih žrtava 1995. br. 1,10000 Zagreb</item>
      <item>Anthony Bruce Gorton, 40 Arklow Ru.,000001 Johannesburg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FBE41-1C46-47C6-BCEA-9D1071B39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1560</properties:Characters>
  <properties:Lines>52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2017-09-01T12:14:00Z</cp:lastPrinted>
  <dcterms:modified xmlns:xsi="http://www.w3.org/2001/XMLSchema-instance" xsi:type="dcterms:W3CDTF">2017-09-01T12:14:00Z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St-4518/2016-24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