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12c0762" w14:textId="12c0762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 w:rsidR="00060133">
        <w:t xml:space="preserve">1 </w:t>
      </w:r>
      <w:r w:rsidRPr="00AF1EFD">
        <w:t>St-</w:t>
      </w:r>
      <w:r w:rsidR="00AA07D4">
        <w:t>27</w:t>
      </w:r>
      <w:r w:rsidR="00C942A7">
        <w:t>5</w:t>
      </w:r>
      <w:r w:rsidR="00AA07D4">
        <w:t>/2017</w:t>
      </w:r>
    </w:p>
    <w:p w:rsidRPr="00AF1EFD" w:rsidR="002C5A29" w:rsidRDefault="00C241E6">
      <w:r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/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B74CF9" w:rsidR="008B73DD" w:rsidP="00060133" w:rsidRDefault="008B73DD"/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C942A7">
        <w:t>NEWS WORK j.d.o.o., Zagreb, Velimira Škorpika 6, OIB: 66866932715</w:t>
      </w:r>
      <w:r w:rsidR="009C1482">
        <w:t>,</w:t>
      </w:r>
      <w:r w:rsidR="003E16C8">
        <w:t xml:space="preserve"> </w:t>
      </w:r>
      <w:r w:rsidR="00AA07D4">
        <w:t>7.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942A7">
        <w:t>NEWS WORK j.d.o.o., Zagreb, Velimira Škorpika 6, OIB: 66866932715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AA07D4">
        <w:t>7.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AA07D4">
        <w:t>14,</w:t>
      </w:r>
      <w:r w:rsidR="00C942A7">
        <w:t>45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A07D4">
        <w:t>Snježana Vrkljan, Zagreb, Kralja Zvonimira 75, OIB: 44740101731.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="00C942A7">
        <w:t>NEWS WORK j.d.o.o., Zagreb, Velimira Škorpika 6, OIB: 66866932715</w:t>
      </w:r>
      <w:r w:rsidR="00C62D5C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AA07D4">
        <w:rPr>
          <w:rFonts w:eastAsia="Calibri"/>
          <w:lang w:eastAsia="en-US"/>
        </w:rPr>
        <w:t>7.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942A7">
        <w:t>NEWS WORK j.d.o.o., Zagreb, Velimira Škorpika 6, OIB: 66866932715</w:t>
      </w:r>
      <w:r w:rsidR="00AA07D4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942A7">
        <w:t>NEWS WORK j.d.o.o., Zagreb, Velimira Škorpika 6, OIB: 66866932715</w:t>
      </w:r>
      <w:r w:rsidR="00C62D5C">
        <w:t>,</w:t>
      </w:r>
      <w:r w:rsidR="00631A90">
        <w:t xml:space="preserve"> dana </w:t>
      </w:r>
      <w:r w:rsidR="00AA07D4">
        <w:t>2</w:t>
      </w:r>
      <w:r w:rsidR="00C942A7">
        <w:t>6</w:t>
      </w:r>
      <w:r w:rsidR="00AA07D4">
        <w:t>. siječnja 2017</w:t>
      </w:r>
      <w:r w:rsidR="0029045B">
        <w:t>.</w:t>
      </w:r>
    </w:p>
    <w:p w:rsidR="00B0604A" w:rsidP="00B0604A" w:rsidRDefault="00B0604A">
      <w:pPr>
        <w:ind w:firstLine="708"/>
        <w:jc w:val="both"/>
      </w:pPr>
    </w:p>
    <w:p w:rsidR="00282E1E" w:rsidP="00282E1E" w:rsidRDefault="00F6264F">
      <w:pPr>
        <w:ind w:firstLine="708"/>
        <w:jc w:val="both"/>
      </w:pPr>
      <w:r>
        <w:t>Ovosudnim rješenjem poslovni broj St-</w:t>
      </w:r>
      <w:r w:rsidR="00AA07D4">
        <w:t>27</w:t>
      </w:r>
      <w:r w:rsidR="00943FFA">
        <w:t>5</w:t>
      </w:r>
      <w:r w:rsidR="00AA07D4">
        <w:t>/17 od 24. listopada 2017</w:t>
      </w:r>
      <w:r>
        <w:t>.</w:t>
      </w:r>
      <w:r w:rsidR="00F2607C">
        <w:t xml:space="preserve"> pokrenut je prethodni postupak</w:t>
      </w:r>
      <w:r w:rsidR="00AA07D4">
        <w:t>.</w:t>
      </w:r>
    </w:p>
    <w:p w:rsidR="008D3271" w:rsidP="00282E1E" w:rsidRDefault="008D3271">
      <w:pPr>
        <w:ind w:firstLine="708"/>
        <w:jc w:val="both"/>
      </w:pPr>
    </w:p>
    <w:p w:rsidRPr="00AA07D4" w:rsidR="00AA07D4" w:rsidP="00AA07D4" w:rsidRDefault="00AA07D4">
      <w:pPr>
        <w:ind w:firstLine="708"/>
        <w:jc w:val="both"/>
      </w:pPr>
      <w:r w:rsidRPr="00AA07D4">
        <w:t xml:space="preserve">Iz </w:t>
      </w:r>
      <w:r w:rsidR="00943FFA">
        <w:t>podneska</w:t>
      </w:r>
      <w:r w:rsidRPr="00AA07D4">
        <w:t xml:space="preserve"> FINA-e od 27. listopada 2017. proizlazi da dužnik na dan </w:t>
      </w:r>
      <w:r w:rsidR="00943FFA">
        <w:t>23</w:t>
      </w:r>
      <w:r w:rsidRPr="00AA07D4">
        <w:t xml:space="preserve">. siječnja 2017. u Očevidniku redoslijeda osnova za plaćanje ima neizvršene osnove za plaćanje u neprekinutom razdoblju od 120 dana u iznosu od </w:t>
      </w:r>
      <w:r w:rsidR="00943FFA">
        <w:t>76.147,41</w:t>
      </w:r>
      <w:r w:rsidRPr="00AA07D4">
        <w:t xml:space="preserve"> kn (list 1</w:t>
      </w:r>
      <w:r w:rsidR="00943FFA">
        <w:t>2</w:t>
      </w:r>
      <w:r w:rsidRPr="00AA07D4">
        <w:t xml:space="preserve"> spisa). </w:t>
      </w:r>
    </w:p>
    <w:p w:rsidRPr="00AA07D4" w:rsidR="00AA07D4" w:rsidP="00AA07D4" w:rsidRDefault="00AA07D4">
      <w:pPr>
        <w:ind w:firstLine="708"/>
        <w:jc w:val="both"/>
      </w:pPr>
    </w:p>
    <w:p w:rsidRPr="00AA07D4" w:rsidR="00AA07D4" w:rsidP="00AA07D4" w:rsidRDefault="00AA07D4">
      <w:pPr>
        <w:ind w:firstLine="708"/>
        <w:jc w:val="both"/>
      </w:pPr>
      <w:r w:rsidRPr="00AA07D4">
        <w:t>Iz informacijskog sustava zemljišnih knjiga proizlazi da dužnik nije vlasnik nekretnina (list 16 spisa).</w:t>
      </w:r>
    </w:p>
    <w:p w:rsidRPr="00AA07D4" w:rsidR="00AA07D4" w:rsidP="00AA07D4" w:rsidRDefault="00AA07D4">
      <w:pPr>
        <w:ind w:firstLine="708"/>
        <w:jc w:val="both"/>
      </w:pPr>
    </w:p>
    <w:p w:rsidR="00AA07D4" w:rsidP="00AA07D4" w:rsidRDefault="00AA07D4">
      <w:pPr>
        <w:ind w:firstLine="708"/>
        <w:jc w:val="both"/>
      </w:pPr>
      <w:r w:rsidRPr="00AA07D4">
        <w:t xml:space="preserve">Iz Uvjerenja Centra za vozila Hrvatske od 20. veljače 2018. proizlazi da dužnik nije evidentiran kao vlasnik vozila (list </w:t>
      </w:r>
      <w:r w:rsidR="00943FFA">
        <w:t>20</w:t>
      </w:r>
      <w:r w:rsidRPr="00AA07D4">
        <w:t xml:space="preserve"> spisa).</w:t>
      </w:r>
    </w:p>
    <w:p w:rsidR="00943FFA" w:rsidP="00AA07D4" w:rsidRDefault="00943FFA">
      <w:pPr>
        <w:ind w:firstLine="708"/>
        <w:jc w:val="both"/>
      </w:pPr>
    </w:p>
    <w:p w:rsidR="00943FFA" w:rsidP="00943FFA" w:rsidRDefault="00943FFA">
      <w:pPr>
        <w:ind w:firstLine="708"/>
        <w:jc w:val="both"/>
      </w:pPr>
      <w:r>
        <w:t>Iz sustava e-Blokade proizlazi da je ukupan nenaplaćeni iznos obveza na dan 7. kolovoza 2019. po svim neizvršenim osnovama za plaćanje na računu dužnika 117.289,62 kn, a početak blokade računa traje od 26. rujna 2016.</w:t>
      </w:r>
    </w:p>
    <w:p w:rsidR="00201176" w:rsidP="00040BD4" w:rsidRDefault="00201176">
      <w:pPr>
        <w:ind w:firstLine="708"/>
        <w:jc w:val="both"/>
      </w:pPr>
    </w:p>
    <w:p w:rsidR="00282E1E" w:rsidP="002F5817" w:rsidRDefault="002F5817">
      <w:pPr>
        <w:ind w:firstLine="709"/>
        <w:jc w:val="both"/>
      </w:pPr>
      <w:r>
        <w:t xml:space="preserve">Iz </w:t>
      </w:r>
      <w:r w:rsidRPr="00B26DB0" w:rsidR="00282E1E">
        <w:t>naveden</w:t>
      </w:r>
      <w:r w:rsidR="00282E1E">
        <w:t>og proizlazi d</w:t>
      </w:r>
      <w:r w:rsidRPr="00B26DB0" w:rsidR="00282E1E">
        <w:t xml:space="preserve">a imovina dužnika </w:t>
      </w:r>
      <w:r w:rsidR="00943FFA">
        <w:t>NEWS WORK j.d.o.o., Zagreb, Velimira Škorpika 6, OIB: 66866932715</w:t>
      </w:r>
      <w:r w:rsidR="00C62D5C">
        <w:t>,</w:t>
      </w:r>
      <w:r w:rsidRPr="00B26DB0" w:rsidR="00282E1E">
        <w:t xml:space="preserve"> nije dovoljna ni za namirenje troškova stečajnog postupka.</w:t>
      </w:r>
    </w:p>
    <w:p w:rsidR="00801CCA" w:rsidP="00F6264F" w:rsidRDefault="00801CCA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DF68FF">
        <w:t>27</w:t>
      </w:r>
      <w:r w:rsidR="00943FFA">
        <w:t>5</w:t>
      </w:r>
      <w:r w:rsidR="00DF68FF">
        <w:t>/17</w:t>
      </w:r>
      <w:r>
        <w:t xml:space="preserve"> od </w:t>
      </w:r>
      <w:r w:rsidR="00DF68FF">
        <w:t>21. ožujka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2F5817">
        <w:t>1</w:t>
      </w:r>
      <w:r w:rsidR="00DF68FF">
        <w:t>0.000</w:t>
      </w:r>
      <w:r w:rsidR="003146EB">
        <w:t>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DF68FF">
        <w:t>22.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Pr="00AF1EFD" w:rsidR="00AA588F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943FFA">
        <w:t>7. kolovoza</w:t>
      </w:r>
      <w:r w:rsidR="008D3271">
        <w:t xml:space="preserve"> 2019.</w:t>
      </w:r>
    </w:p>
    <w:p w:rsidR="00AA588F" w:rsidP="00E216A3" w:rsidRDefault="00AA588F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AA588F" w:rsidP="00410421" w:rsidRDefault="00A33E2E">
      <w:r>
        <w:t xml:space="preserve">                                                                                                    Draženka Prpić</w:t>
      </w:r>
    </w:p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</w:p>
    <w:p w:rsidR="003567A1" w:rsidP="007D7A92" w:rsidRDefault="003567A1">
      <w:pPr>
        <w:numPr>
          <w:ilvl w:val="0"/>
          <w:numId w:val="3"/>
        </w:numPr>
      </w:pPr>
      <w:r>
        <w:t xml:space="preserve">stečajni upravitelj </w:t>
      </w:r>
      <w:r w:rsidR="00DF68FF">
        <w:t>Snježana Vrkljan</w:t>
      </w:r>
    </w:p>
    <w:p w:rsidRPr="00AF1EFD" w:rsidR="001C02F6" w:rsidP="007D7A92" w:rsidRDefault="001C02F6">
      <w:pPr>
        <w:numPr>
          <w:ilvl w:val="0"/>
          <w:numId w:val="3"/>
        </w:numPr>
      </w:pPr>
      <w:r w:rsidRPr="00AF1EFD">
        <w:t>FINA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6D4A3A">
        <w:t>Zagrebu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67C4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CB0868" w:rsidP="00587487" w:rsidRDefault="005E4D08">
    <w:pPr>
      <w:pStyle w:val="Zaglavlje"/>
      <w:jc w:val="right"/>
    </w:pPr>
    <w:r>
      <w:t>1 St-</w:t>
    </w:r>
    <w:r w:rsidR="00C942A7">
      <w:t>275</w:t>
    </w:r>
    <w:r w:rsidR="00AA07D4">
      <w:t>/2017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867C4"/>
    <w:rsid w:val="008B73DD"/>
    <w:rsid w:val="008D3271"/>
    <w:rsid w:val="008E2F7A"/>
    <w:rsid w:val="008E42C6"/>
    <w:rsid w:val="00912B69"/>
    <w:rsid w:val="0092768B"/>
    <w:rsid w:val="00932E10"/>
    <w:rsid w:val="00943FFA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42A7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DF68FF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867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67C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67C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67C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67C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kolovoza 2019.</izvorni_sadrzaj>
    <derivirana_varijabla naziv="DomainObject.DatumDonosenjaOdluke_1">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NEWS WORK j.d.o.o. zastupanog po punomoćniku Mario Babić</izvorni_sadrzaj>
    <derivirana_varijabla naziv="DomainObject.Predmet.ProtustrankaFormated_1">  NEWS WORK j.d.o.o. zastupanog po punomoćniku Mario Babić</derivirana_varijabla>
  </DomainObject.Predmet.ProtustrankaFormated>
  <DomainObject.Predmet.ProtustrankaFormatedOIB>
    <izvorni_sadrzaj>  NEWS WORK j.d.o.o., OIB 66866932715 zastupanog po punomoćniku Mario Babić</izvorni_sadrzaj>
    <derivirana_varijabla naziv="DomainObject.Predmet.ProtustrankaFormatedOIB_1">  NEWS WORK j.d.o.o., OIB 66866932715 zastupanog po punomoćniku Mario Babić</derivirana_varijabla>
  </DomainObject.Predmet.ProtustrankaFormatedOIB>
  <DomainObject.Predmet.ProtustrankaFormatedWithAdress>
    <izvorni_sadrzaj> NEWS WORK j.d.o.o., Puljska ulica 1, 10000 Zagreb zastupanog po punomoćniku Mario Babić</izvorni_sadrzaj>
    <derivirana_varijabla naziv="DomainObject.Predmet.ProtustrankaFormatedWithAdress_1"> NEWS WORK j.d.o.o., Puljska ulica 1, 10000 Zagreb zastupanog po punomoćniku Mario Babić</derivirana_varijabla>
  </DomainObject.Predmet.ProtustrankaFormatedWithAdress>
  <DomainObject.Predmet.ProtustrankaFormatedWithAdressOIB>
    <izvorni_sadrzaj> NEWS WORK j.d.o.o., OIB 66866932715, Puljska ulica 1, 10000 Zagreb zastupanog po punomoćniku Mario Babić</izvorni_sadrzaj>
    <derivirana_varijabla naziv="DomainObject.Predmet.ProtustrankaFormatedWithAdressOIB_1"> NEWS WORK j.d.o.o., OIB 66866932715, Puljska ulica 1, 10000 Zagreb zastupanog po punomoćniku Mario Babić</derivirana_varijabla>
  </DomainObject.Predmet.ProtustrankaFormatedWithAdressOIB>
  <DomainObject.Predmet.ProtustrankaWithAdress>
    <izvorni_sadrzaj>NEWS WORK j.d.o.o. Puljska ulica 1, 10000 Zagreb</izvorni_sadrzaj>
    <derivirana_varijabla naziv="DomainObject.Predmet.ProtustrankaWithAdress_1">NEWS WORK j.d.o.o. Puljska ulica 1, 10000 Zagreb</derivirana_varijabla>
  </DomainObject.Predmet.ProtustrankaWithAdress>
  <DomainObject.Predmet.ProtustrankaWithAdressOIB>
    <izvorni_sadrzaj>NEWS WORK j.d.o.o., OIB 66866932715, Puljska ulica 1, 10000 Zagreb</izvorni_sadrzaj>
    <derivirana_varijabla naziv="DomainObject.Predmet.ProtustrankaWithAdressOIB_1">NEWS WORK j.d.o.o., OIB 66866932715, Puljska ulica 1, 10000 Zagreb</derivirana_varijabla>
  </DomainObject.Predmet.ProtustrankaWithAdressOIB>
  <DomainObject.Predmet.ProtustrankaNazivFormated>
    <izvorni_sadrzaj>NEWS WORK j.d.o.o.</izvorni_sadrzaj>
    <derivirana_varijabla naziv="DomainObject.Predmet.ProtustrankaNazivFormated_1">NEWS WORK j.d.o.o.</derivirana_varijabla>
  </DomainObject.Predmet.ProtustrankaNazivFormated>
  <DomainObject.Predmet.ProtustrankaNazivFormatedOIB>
    <izvorni_sadrzaj>NEWS WORK j.d.o.o., OIB 66866932715</izvorni_sadrzaj>
    <derivirana_varijabla naziv="DomainObject.Predmet.ProtustrankaNazivFormatedOIB_1">NEWS WORK j.d.o.o., OIB 66866932715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NEWS WORK j.d.o.o. zastupanog po punomoćniku Mario Babić</item>
    </izvorni_sadrzaj>
    <derivirana_varijabla naziv="DomainObject.Predmet.ProtuStrankaListFormated_1">
      <item>NEWS WORK j.d.o.o. zastupanog po punomoćniku Mario Babić</item>
    </derivirana_varijabla>
  </DomainObject.Predmet.ProtuStrankaListFormated>
  <DomainObject.Predmet.ProtuStrankaListFormatedOIB>
    <izvorni_sadrzaj>
      <item>NEWS WORK j.d.o.o., OIB 66866932715 zastupanog po punomoćniku Mario Babić</item>
    </izvorni_sadrzaj>
    <derivirana_varijabla naziv="DomainObject.Predmet.ProtuStrankaListFormatedOIB_1">
      <item>NEWS WORK j.d.o.o., OIB 66866932715 zastupanog po punomoćniku Mario Babić</item>
    </derivirana_varijabla>
  </DomainObject.Predmet.ProtuStrankaListFormatedOIB>
  <DomainObject.Predmet.ProtuStrankaListFormatedWithAdress>
    <izvorni_sadrzaj>
      <item>NEWS WORK j.d.o.o., Puljska ulica 1, 10000 Zagreb zastupanog po punomoćniku Mario Babić</item>
    </izvorni_sadrzaj>
    <derivirana_varijabla naziv="DomainObject.Predmet.ProtuStrankaListFormatedWithAdress_1">
      <item>NEWS WORK j.d.o.o., Puljska ulica 1, 10000 Zagreb zastupanog po punomoćniku Mario Babić</item>
    </derivirana_varijabla>
  </DomainObject.Predmet.ProtuStrankaListFormatedWithAdress>
  <DomainObject.Predmet.ProtuStrankaListFormatedWithAdressOIB>
    <izvorni_sadrzaj>
      <item>NEWS WORK j.d.o.o., OIB 66866932715, Puljska ulica 1, 10000 Zagreb zastupanog po punomoćniku Mario Babić</item>
    </izvorni_sadrzaj>
    <derivirana_varijabla naziv="DomainObject.Predmet.ProtuStrankaListFormatedWithAdressOIB_1">
      <item>NEWS WORK j.d.o.o., OIB 66866932715, Puljska ulica 1, 10000 Zagreb zastupanog po punomoćniku Mario Babić</item>
    </derivirana_varijabla>
  </DomainObject.Predmet.ProtuStrankaListFormatedWithAdressOIB>
  <DomainObject.Predmet.ProtuStrankaListNazivFormated>
    <izvorni_sadrzaj>
      <item>NEWS WORK j.d.o.o.</item>
    </izvorni_sadrzaj>
    <derivirana_varijabla naziv="DomainObject.Predmet.ProtuStrankaListNazivFormated_1">
      <item>NEWS WORK j.d.o.o.</item>
    </derivirana_varijabla>
  </DomainObject.Predmet.ProtuStrankaListNazivFormated>
  <DomainObject.Predmet.ProtuStrankaListNazivFormatedOIB>
    <izvorni_sadrzaj>
      <item>NEWS WORK j.d.o.o., OIB 66866932715</item>
    </izvorni_sadrzaj>
    <derivirana_varijabla naziv="DomainObject.Predmet.ProtuStrankaListNazivFormatedOIB_1">
      <item>NEWS WORK j.d.o.o., OIB 66866932715</item>
    </derivirana_varijabla>
  </DomainObject.Predmet.ProtuStrankaListNazivFormatedOIB>
  <DomainObject.Predmet.OstaliListFormated>
    <izvorni_sadrzaj>
      <item>Mario Babić punomoćnik sudionika u postupku NEWS WORK j.d.o.o.</item>
    </izvorni_sadrzaj>
    <derivirana_varijabla naziv="DomainObject.Predmet.OstaliListFormated_1">
      <item>Mario Babić punomoćnik sudionika u postupku NEWS WORK j.d.o.o.</item>
    </derivirana_varijabla>
  </DomainObject.Predmet.OstaliListFormated>
  <DomainObject.Predmet.OstaliListFormatedOIB>
    <izvorni_sadrzaj>
      <item>Mario Babić, OIB 04896884618 punomoćnik sudionika u postupku NEWS WORK j.d.o.o.</item>
    </izvorni_sadrzaj>
    <derivirana_varijabla naziv="DomainObject.Predmet.OstaliListFormatedOIB_1">
      <item>Mario Babić, OIB 04896884618 punomoćnik sudionika u postupku NEWS WORK j.d.o.o.</item>
    </derivirana_varijabla>
  </DomainObject.Predmet.OstaliListFormatedOIB>
  <DomainObject.Predmet.OstaliListFormatedWithAdress>
    <izvorni_sadrzaj>
      <item>Mario Babić, Puljska 1, 10000 Zagreb punomoćnik sudionika u postupku NEWS WORK j.d.o.o.</item>
    </izvorni_sadrzaj>
    <derivirana_varijabla naziv="DomainObject.Predmet.OstaliListFormatedWithAdress_1">
      <item>Mario Babić, Puljska 1, 10000 Zagreb punomoćnik sudionika u postupku NEWS WORK j.d.o.o.</item>
    </derivirana_varijabla>
  </DomainObject.Predmet.OstaliListFormatedWithAdress>
  <DomainObject.Predmet.OstaliListFormatedWithAdressOIB>
    <izvorni_sadrzaj>
      <item>Mario Babić, OIB 04896884618, Puljska 1, 10000 Zagreb punomoćnik sudionika u postupku NEWS WORK j.d.o.o.</item>
    </izvorni_sadrzaj>
    <derivirana_varijabla naziv="DomainObject.Predmet.OstaliListFormatedWithAdressOIB_1">
      <item>Mario Babić, OIB 04896884618, Puljska 1, 10000 Zagreb punomoćnik sudionika u postupku NEWS WORK j.d.o.o.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kolovoza 2019.</izvorni_sadrzaj>
    <derivirana_varijabla naziv="DomainObject.Datum_1">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NEWS WORK j.d.o.o.</izvorni_sadrzaj>
    <derivirana_varijabla naziv="DomainObject.Predmet.ProtustrankaIDrugi_1">NEWS WORK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NEWS WORK j.d.o.o., OIB 66866932715, Puljska ulica 1, 10000 Zagreb</izvorni_sadrzaj>
    <derivirana_varijabla naziv="DomainObject.Predmet.ProtustrankaIDrugiAdressOIB_1">NEWS WORK j.d.o.o., OIB 66866932715,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NEWS WORK j.d.o.o.</item>
      <item>Mario Babić</item>
    </izvorni_sadrzaj>
    <derivirana_varijabla naziv="DomainObject.Predmet.SudioniciListNaziv_1">
      <item>FINA Regionalni centar Zagreb</item>
      <item>NEWS WORK j.d.o.o.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NEWS WORK j.d.o.o., OIB 66866932715, Puljska ulica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br. 1,10000 Zagreb</item>
      <item>NEWS WORK j.d.o.o., OIB 66866932715, Puljska ulica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66866932715</item>
      <item>, OIB 04896884618</item>
    </izvorni_sadrzaj>
    <derivirana_varijabla naziv="DomainObject.Predmet.SudioniciListNazivOIB_1">
      <item>, OIB 85821130368</item>
      <item>, OIB 66866932715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31. siječnja 2018.</izvorni_sadrzaj>
    <derivirana_varijabla naziv="DomainObject.PredzadnjaOdlukaIzPredmeta.DatumDonosenjaOdluke_1">31. siječnja 2018.</derivirana_varijabla>
  </DomainObject.PredzadnjaOdlukaIzPredmeta.DatumDonosenjaOdluke>
  <DomainObject.PredzadnjaOdlukaIzPredmeta.Oznaka>
    <izvorni_sadrzaj>St-275/2017-12</izvorni_sadrzaj>
    <derivirana_varijabla naziv="DomainObject.PredzadnjaOdlukaIzPredmeta.Oznaka_1">St-275/2017-12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651</properties:Words>
  <properties:Characters>3404</properties:Characters>
  <properties:Lines>109</properties:Lines>
  <properties:Paragraphs>43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2019-08-07T12:31:00Z</dcterms:created>
  <dc:creator>Korisnik</dc:creator>
  <cp:lastModifiedBy>Draženka Prpić</cp:lastModifiedBy>
  <cp:lastPrinted>2019-08-07T12:43:00Z</cp:lastPrinted>
  <dcterms:modified xmlns:xsi="http://www.w3.org/2001/XMLSchema-instance" xsi:type="dcterms:W3CDTF">2019-08-07T12:44:00Z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-NEWS WORK-St-275-17.docx)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