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62a1" w14:paraId="03362a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212F5">
        <w:t>1328</w:t>
      </w:r>
      <w:r w:rsidRPr="00151FF0">
        <w:t>/1</w:t>
      </w:r>
      <w:r w:rsidR="000212F5">
        <w:t>7</w:t>
      </w:r>
      <w:r w:rsidRPr="00151FF0">
        <w:t>-</w:t>
      </w:r>
      <w:r w:rsidR="009502E3">
        <w:t>2</w:t>
      </w:r>
      <w:r w:rsidR="000212F5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0212F5" w:rsidP="000212F5" w:rsidR="000212F5">
      <w:pPr>
        <w:pStyle w:val="Tijeloteksta"/>
        <w:ind w:firstLine="720"/>
      </w:pPr>
      <w:r w:rsidRPr="007F18CC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7F18CC">
        <w:t>Jagera</w:t>
      </w:r>
      <w:proofErr w:type="spellEnd"/>
      <w:r w:rsidRPr="007F18CC">
        <w:t xml:space="preserve"> 3, OIB 85821130368 za otvaranje stečajnog postupka nad dužnikom EVA &amp; SARA jednostavno društvo s ograničenom odgovornošću za usluge i trgovinu, Ilok, Petra Preradovića 3/A, MBS 030174549, OIB 85125067505</w:t>
      </w:r>
      <w:r>
        <w:t>, dana 2. srpnja 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</w:t>
      </w:r>
      <w:r w:rsidR="00E52F6E" w:rsidRPr="00E52F6E">
        <w:t xml:space="preserve">Mirjana </w:t>
      </w:r>
      <w:proofErr w:type="spellStart"/>
      <w:r w:rsidR="00E52F6E" w:rsidRPr="00E52F6E">
        <w:t>Podunajec</w:t>
      </w:r>
      <w:proofErr w:type="spellEnd"/>
      <w:r w:rsidR="00E52F6E" w:rsidRPr="00E52F6E">
        <w:t xml:space="preserve">, Sesvete, Vladimira </w:t>
      </w:r>
      <w:proofErr w:type="spellStart"/>
      <w:r w:rsidR="00E52F6E" w:rsidRPr="00E52F6E">
        <w:t>Varlaja</w:t>
      </w:r>
      <w:proofErr w:type="spellEnd"/>
      <w:r w:rsidR="00E52F6E" w:rsidRPr="00E52F6E">
        <w:t xml:space="preserve"> 29, OIB 52089078550</w:t>
      </w:r>
      <w:r>
        <w:t xml:space="preserve"> po t. 4. izreke rješenja ovoga suda poslovnog broja 14 St-</w:t>
      </w:r>
      <w:r w:rsidR="00E52F6E">
        <w:t>1328</w:t>
      </w:r>
      <w:r>
        <w:t>/1</w:t>
      </w:r>
      <w:r w:rsidR="00E52F6E">
        <w:t>7</w:t>
      </w:r>
      <w:r>
        <w:t>-2</w:t>
      </w:r>
      <w:r w:rsidR="00E52F6E">
        <w:t>3</w:t>
      </w:r>
      <w:r>
        <w:t xml:space="preserve"> od 8.0</w:t>
      </w:r>
      <w:r w:rsidR="00E52F6E">
        <w:t>1</w:t>
      </w:r>
      <w:r>
        <w:t>.201</w:t>
      </w:r>
      <w:r w:rsidR="00E52F6E">
        <w:t>8.</w:t>
      </w:r>
      <w:r>
        <w:t>, odnosno da u dogovoru sa stečajn</w:t>
      </w:r>
      <w:r w:rsidR="00E52F6E">
        <w:t>i</w:t>
      </w:r>
      <w:r>
        <w:t>m upravitelj</w:t>
      </w:r>
      <w:r w:rsidR="00E52F6E">
        <w:t>e</w:t>
      </w:r>
      <w:r>
        <w:t xml:space="preserve">m </w:t>
      </w:r>
      <w:r w:rsidR="00E52F6E" w:rsidRPr="00002971">
        <w:t>Željk</w:t>
      </w:r>
      <w:r w:rsidR="004D2CD2">
        <w:t>om</w:t>
      </w:r>
      <w:r w:rsidR="00E52F6E" w:rsidRPr="00002971">
        <w:t xml:space="preserve"> Rupčić, Đakovo, Božidara </w:t>
      </w:r>
      <w:proofErr w:type="spellStart"/>
      <w:r w:rsidR="00E52F6E" w:rsidRPr="00002971">
        <w:t>Adžije</w:t>
      </w:r>
      <w:proofErr w:type="spellEnd"/>
      <w:r w:rsidR="00E52F6E" w:rsidRPr="00002971">
        <w:t xml:space="preserve"> 58, OIB 31017026540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4D2CD2">
        <w:t xml:space="preserve"> i 104/17</w:t>
      </w:r>
      <w:r w:rsidR="00CB1BDB">
        <w:t>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B1BDB">
        <w:t>2</w:t>
      </w:r>
      <w:r w:rsidRPr="008D4802">
        <w:t xml:space="preserve">. </w:t>
      </w:r>
      <w:r w:rsidR="004D2CD2" w:rsidRPr="004D2CD2">
        <w:t>srpnja 2018</w:t>
      </w:r>
      <w:r w:rsidRPr="008D4802">
        <w:t xml:space="preserve">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4D2CD2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4D2CD2" w:rsidRPr="004D2CD2">
        <w:t xml:space="preserve">Mirjana </w:t>
      </w:r>
      <w:proofErr w:type="spellStart"/>
      <w:r w:rsidR="004D2CD2" w:rsidRPr="004D2CD2">
        <w:t>Podunajec</w:t>
      </w:r>
      <w:proofErr w:type="spellEnd"/>
      <w:r w:rsidR="004D2CD2" w:rsidRPr="004D2CD2">
        <w:t xml:space="preserve">, Sesvete, Vladimira </w:t>
      </w:r>
      <w:proofErr w:type="spellStart"/>
      <w:r w:rsidR="004D2CD2" w:rsidRPr="004D2CD2">
        <w:t>Varlaja</w:t>
      </w:r>
      <w:proofErr w:type="spellEnd"/>
      <w:r w:rsidR="004D2CD2" w:rsidRPr="004D2CD2">
        <w:t xml:space="preserve"> 29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4D2CD2">
        <w:t xml:space="preserve">i </w:t>
      </w:r>
      <w:r w:rsidR="0061543A">
        <w:t>upravitelj</w:t>
      </w:r>
      <w:r w:rsidR="00CD2145">
        <w:t xml:space="preserve"> </w:t>
      </w:r>
      <w:r w:rsidR="004D2CD2">
        <w:t>Željko Rupčić</w:t>
      </w:r>
    </w:p>
    <w:p w:rsidRDefault="009E7190" w:rsidP="009E7190" w:rsidR="009E7190">
      <w:pPr>
        <w:numPr>
          <w:ilvl w:val="0"/>
          <w:numId w:val="2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E7190" w:rsidP="009E7190" w:rsidR="009E7190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D0E" w:rsidR="00BE0D0E">
      <w:r>
        <w:separator/>
      </w:r>
    </w:p>
  </w:endnote>
  <w:endnote w:id="0" w:type="continuationSeparator">
    <w:p w:rsidRDefault="00BE0D0E" w:rsidR="00BE0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D0E" w:rsidR="00BE0D0E">
      <w:r>
        <w:separator/>
      </w:r>
    </w:p>
  </w:footnote>
  <w:footnote w:id="0" w:type="continuationSeparator">
    <w:p w:rsidRDefault="00BE0D0E" w:rsidR="00BE0D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3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12F5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0B5"/>
    <w:rsid w:val="0040049C"/>
    <w:rsid w:val="0041012D"/>
    <w:rsid w:val="00413F34"/>
    <w:rsid w:val="00417DFD"/>
    <w:rsid w:val="004222C6"/>
    <w:rsid w:val="00427392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D2CD2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7190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0D0E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2F6E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0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0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0B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0B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0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0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0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0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2018.</izvorni_sadrzaj>
    <derivirana_varijabla naziv="DomainObject.Predmet.DatumRjesavanja_1">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 Tt-18/1456-2</izvorni_sadrzaj>
    <derivirana_varijabla naziv="DomainObject.Predmet.PrimjedbaSuca_1">subjekt brisan rj Tt-18/1456-2</derivirana_varijabla>
  </DomainObject.Predmet.PrimjedbaSuca>
  <DomainObject.Predmet.ProtustrankaFormated>
    <izvorni_sadrzaj>  EVA &amp; SARA jednostavno društvo s ograničenom odgovornošću za usluge i trgovinu</izvorni_sadrzaj>
    <derivirana_varijabla naziv="DomainObject.Predmet.ProtustrankaFormated_1">  EVA &amp; SARA jednostavno društvo s ograničenom odgovornošću za usluge i trgovinu</derivirana_varijabla>
  </DomainObject.Predmet.ProtustrankaFormated>
  <DomainObject.Predmet.ProtustrankaFormatedOIB>
    <izvorni_sadrzaj>  EVA &amp; SARA jednostavno društvo s ograničenom odgovornošću za usluge i trgovinu, OIB 85125067505</izvorni_sadrzaj>
    <derivirana_varijabla naziv="DomainObject.Predmet.ProtustrankaFormatedOIB_1">  EVA &amp; SARA jednostavno društvo s ograničenom odgovornošću za usluge i trgovinu, OIB 85125067505</derivirana_varijabla>
  </DomainObject.Predmet.ProtustrankaFormatedOIB>
  <DomainObject.Predmet.ProtustrankaFormatedWithAdress>
    <izvorni_sadrzaj> EVA &amp; SARA jednostavno društvo s ograničenom odgovornošću za usluge i trgovinu, Petra Preradovića 3/A, 32236 Ilok</izvorni_sadrzaj>
    <derivirana_varijabla naziv="DomainObject.Predmet.ProtustrankaFormatedWithAdress_1"> EVA &amp; SARA jednostavno društvo s ograničenom odgovornošću za usluge i trgovinu, Petra Preradovića 3/A, 32236 Ilok</derivirana_varijabla>
  </DomainObject.Predmet.ProtustrankaFormatedWithAdress>
  <DomainObject.Predmet.ProtustrankaFormatedWithAdressOIB>
    <izvorni_sadrzaj> EVA &amp; SARA jednostavno društvo s ograničenom odgovornošću za usluge i trgovinu, OIB 85125067505, Petra Preradovića 3/A, 32236 Ilok</izvorni_sadrzaj>
    <derivirana_varijabla naziv="DomainObject.Predmet.ProtustrankaFormatedWithAdressOIB_1"> EVA &amp; SARA jednostavno društvo s ograničenom odgovornošću za usluge i trgovinu, OIB 85125067505, Petra Preradovića 3/A, 32236 Ilok</derivirana_varijabla>
  </DomainObject.Predmet.ProtustrankaFormatedWithAdressOIB>
  <DomainObject.Predmet.ProtustrankaWithAdress>
    <izvorni_sadrzaj>EVA &amp; SARA jednostavno društvo s ograničenom odgovornošću za usluge i trgovinu Petra Preradovića 3/A, 32236 Ilok</izvorni_sadrzaj>
    <derivirana_varijabla naziv="DomainObject.Predmet.ProtustrankaWithAdress_1">EVA &amp; SARA jednostavno društvo s ograničenom odgovornošću za usluge i trgovinu Petra Preradovića 3/A, 32236 Ilok</derivirana_varijabla>
  </DomainObject.Predmet.ProtustrankaWithAdress>
  <DomainObject.Predmet.ProtustrankaWithAdressOIB>
    <izvorni_sadrzaj>EVA &amp; SARA jednostavno društvo s ograničenom odgovornošću za usluge i trgovinu, OIB 85125067505, Petra Preradovića 3/A, 32236 Ilok</izvorni_sadrzaj>
    <derivirana_varijabla naziv="DomainObject.Predmet.ProtustrankaWithAdressOIB_1">EVA &amp; SARA jednostavno društvo s ograničenom odgovornošću za usluge i trgovinu, OIB 85125067505, Petra Preradovića 3/A, 32236 Ilok</derivirana_varijabla>
  </DomainObject.Predmet.ProtustrankaWithAdressOIB>
  <DomainObject.Predmet.ProtustrankaNazivFormated>
    <izvorni_sadrzaj>EVA &amp; SARA jednostavno društvo s ograničenom odgovornošću za usluge i trgovinu</izvorni_sadrzaj>
    <derivirana_varijabla naziv="DomainObject.Predmet.ProtustrankaNazivFormated_1">EVA &amp; SARA jednostavno društvo s ograničenom odgovornošću za usluge i trgovinu</derivirana_varijabla>
  </DomainObject.Predmet.ProtustrankaNazivFormated>
  <DomainObject.Predmet.ProtustrankaNazivFormatedOIB>
    <izvorni_sadrzaj>EVA &amp; SARA jednostavno društvo s ograničenom odgovornošću za usluge i trgovinu, OIB 85125067505</izvorni_sadrzaj>
    <derivirana_varijabla naziv="DomainObject.Predmet.ProtustrankaNazivFormatedOIB_1">EVA &amp; SARA jednostavno društvo s ograničenom odgovornošću za usluge i trgovinu, OIB 85125067505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EVA &amp; SARA jednostavno društvo s ograničenom odgovornošću za usluge i trgovinu</item>
    </izvorni_sadrzaj>
    <derivirana_varijabla naziv="DomainObject.Predmet.ProtuStrankaListFormated_1">
      <item>EVA &amp; SARA jednostavno društvo s ograničenom odgovornošću za usluge i trgovinu</item>
    </derivirana_varijabla>
  </DomainObject.Predmet.ProtuStrankaListFormated>
  <DomainObject.Predmet.ProtuStrankaListFormatedOIB>
    <izvorni_sadrzaj>
      <item>EVA &amp; SARA jednostavno društvo s ograničenom odgovornošću za usluge i trgovinu, OIB 85125067505</item>
    </izvorni_sadrzaj>
    <derivirana_varijabla naziv="DomainObject.Predmet.ProtuStrankaListFormatedOIB_1">
      <item>EVA &amp; SARA jednostavno društvo s ograničenom odgovornošću za usluge i trgovinu, OIB 85125067505</item>
    </derivirana_varijabla>
  </DomainObject.Predmet.ProtuStrankaListFormatedOIB>
  <DomainObject.Predmet.ProtuStrankaListFormatedWithAdress>
    <izvorni_sadrzaj>
      <item>EVA &amp; SARA jednostavno društvo s ograničenom odgovornošću za usluge i trgovinu, Petra Preradovića 3/A, 32236 Ilok</item>
    </izvorni_sadrzaj>
    <derivirana_varijabla naziv="DomainObject.Predmet.ProtuStrankaListFormatedWithAdress_1">
      <item>EVA &amp; SARA jednostavno društvo s ograničenom odgovornošću za usluge i trgovinu, Petra Preradovića 3/A, 32236 Ilok</item>
    </derivirana_varijabla>
  </DomainObject.Predmet.ProtuStrankaListFormatedWithAdress>
  <DomainObject.Predmet.ProtuStrankaListFormatedWithAdressOIB>
    <izvorni_sadrzaj>
      <item>EVA &amp; SARA jednostavno društvo s ograničenom odgovornošću za usluge i trgovinu, OIB 85125067505, Petra Preradovića 3/A, 32236 Ilok</item>
    </izvorni_sadrzaj>
    <derivirana_varijabla naziv="DomainObject.Predmet.ProtuStrankaListFormatedWithAdressOIB_1">
      <item>EVA &amp; SARA jednostavno društvo s ograničenom odgovornošću za usluge i trgovinu, OIB 85125067505, Petra Preradovića 3/A, 32236 Ilok</item>
    </derivirana_varijabla>
  </DomainObject.Predmet.ProtuStrankaListFormatedWithAdressOIB>
  <DomainObject.Predmet.ProtuStrankaListNazivFormated>
    <izvorni_sadrzaj>
      <item>EVA &amp; SARA jednostavno društvo s ograničenom odgovornošću za usluge i trgovinu</item>
    </izvorni_sadrzaj>
    <derivirana_varijabla naziv="DomainObject.Predmet.ProtuStrankaListNazivFormated_1">
      <item>EVA &amp; SARA jednostavno društvo s ograničenom odgovornošću za usluge i trgovinu</item>
    </derivirana_varijabla>
  </DomainObject.Predmet.ProtuStrankaListNazivFormated>
  <DomainObject.Predmet.ProtuStrankaListNazivFormatedOIB>
    <izvorni_sadrzaj>
      <item>EVA &amp; SARA jednostavno društvo s ograničenom odgovornošću za usluge i trgovinu, OIB 85125067505</item>
    </izvorni_sadrzaj>
    <derivirana_varijabla naziv="DomainObject.Predmet.ProtuStrankaListNazivFormatedOIB_1">
      <item>EVA &amp; SARA jednostavno društvo s ograničenom odgovornošću za usluge i trgovinu, OIB 85125067505</item>
    </derivirana_varijabla>
  </DomainObject.Predmet.ProtuStrankaListNazivFormatedOIB>
  <DomainObject.Predmet.OstaliListFormated>
    <izvorni_sadrzaj>
      <item>ŽDO GUO Vukovar</item>
      <item>Željko Rupčić</item>
      <item>Mirjana Podunajec</item>
    </izvorni_sadrzaj>
    <derivirana_varijabla naziv="DomainObject.Predmet.OstaliListFormated_1">
      <item>ŽDO GUO Vukovar</item>
      <item>Željko Rupčić</item>
      <item>Mirjana Podunajec</item>
    </derivirana_varijabla>
  </DomainObject.Predmet.OstaliListFormated>
  <DomainObject.Predmet.OstaliListFormatedOIB>
    <izvorni_sadrzaj>
      <item>ŽDO GUO Vukovar</item>
      <item>Željko Rupčić, OIB 31017026540</item>
      <item>Mirjana Podunajec, OIB 52089078550</item>
    </izvorni_sadrzaj>
    <derivirana_varijabla naziv="DomainObject.Predmet.OstaliListFormatedOIB_1">
      <item>ŽDO GUO Vukovar</item>
      <item>Željko Rupčić, OIB 31017026540</item>
      <item>Mirjana Podunajec, OIB 52089078550</item>
    </derivirana_varijabla>
  </DomainObject.Predmet.OstaliListFormatedOIB>
  <DomainObject.Predmet.OstaliListFormatedWithAdress>
    <izvorni_sadrzaj>
      <item>ŽDO GUO Vukovar</item>
      <item>Željko Rupčić, B. Adžije 58, 31400 Đakovo</item>
      <item>Mirjana Podunajec, V. Varlaja 29, 10360 Sesvete</item>
    </izvorni_sadrzaj>
    <derivirana_varijabla naziv="DomainObject.Predmet.OstaliListFormatedWithAdress_1">
      <item>ŽDO GUO Vukovar</item>
      <item>Željko Rupčić, B. Adžije 58, 31400 Đakovo</item>
      <item>Mirjana Podunajec, V. Varlaja 29, 10360 Sesvete</item>
    </derivirana_varijabla>
  </DomainObject.Predmet.OstaliListFormatedWithAdress>
  <DomainObject.Predmet.OstaliListFormatedWithAdressOIB>
    <izvorni_sadrzaj>
      <item>ŽDO GUO Vukovar</item>
      <item>Željko Rupčić, OIB 31017026540, B. Adžije 58, 31400 Đakovo</item>
      <item>Mirjana Podunajec, OIB 52089078550, V. Varlaja 29, 10360 Sesvete</item>
    </izvorni_sadrzaj>
    <derivirana_varijabla naziv="DomainObject.Predmet.OstaliListFormatedWithAdressOIB_1">
      <item>ŽDO GUO Vukovar</item>
      <item>Željko Rupčić, OIB 31017026540, B. Adžije 58, 31400 Đakovo</item>
      <item>Mirjana Podunajec, OIB 52089078550, V. Varlaja 29, 10360 Sesvete</item>
    </derivirana_varijabla>
  </DomainObject.Predmet.OstaliListFormatedWithAdressOIB>
  <DomainObject.Predmet.OstaliListNazivFormated>
    <izvorni_sadrzaj>
      <item>ŽDO GUO Vukovar</item>
      <item>Željko Rupčić</item>
      <item>Mirjana Podunajec</item>
    </izvorni_sadrzaj>
    <derivirana_varijabla naziv="DomainObject.Predmet.OstaliListNazivFormated_1">
      <item>ŽDO GUO Vukovar</item>
      <item>Željko Rupčić</item>
      <item>Mirjana Podunajec</item>
    </derivirana_varijabla>
  </DomainObject.Predmet.OstaliListNazivFormated>
  <DomainObject.Predmet.OstaliListNazivFormatedOIB>
    <izvorni_sadrzaj>
      <item>ŽDO GUO Vukovar</item>
      <item>Željko Rupčić, OIB 31017026540</item>
      <item>Mirjana Podunajec, OIB 52089078550</item>
    </izvorni_sadrzaj>
    <derivirana_varijabla naziv="DomainObject.Predmet.OstaliListNazivFormatedOIB_1">
      <item>ŽDO GUO Vukovar</item>
      <item>Željko Rupčić, OIB 31017026540</item>
      <item>Mirjana Podunajec, OIB 52089078550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EVA &amp; SARA jednostavno društvo s ograničenom odgovornošću za usluge i trgovinu</izvorni_sadrzaj>
    <derivirana_varijabla naziv="DomainObject.Predmet.ProtustrankaIDrugi_1">EVA &amp; SARA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EVA &amp; SARA jednostavno društvo s ograničenom odgovornošću za usluge i trgovinu, OIB 85125067505, Petra Preradovića 3/A, 32236 Ilok</izvorni_sadrzaj>
    <derivirana_varijabla naziv="DomainObject.Predmet.ProtustrankaIDrugiAdressOIB_1">EVA &amp; SARA jednostavno društvo s ograničenom odgovornošću za usluge i trgovinu, OIB 85125067505, Petra Preradovića 3/A,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2018.</izvorni_sadrzaj>
    <derivirana_varijabla naziv="DomainObject.Predmet.OdlukaRjesenje.DatumDonosenjaOdluke_1">8. siječnja 2018.</derivirana_varijabla>
  </DomainObject.Predmet.OdlukaRjesenje.DatumDonosenjaOdluke>
  <DomainObject.Predmet.OdlukaRjesenje.DatumPravomocnosti>
    <izvorni_sadrzaj>31. siječnja 2018.</izvorni_sadrzaj>
    <derivirana_varijabla naziv="DomainObject.Predmet.OdlukaRjesenje.DatumPravomocnosti_1">31. siječnja 2018.</derivirana_varijabla>
  </DomainObject.Predmet.OdlukaRjesenje.DatumPravomocnosti>
  <DomainObject.Predmet.OdlukaRjesenje.Oznaka>
    <izvorni_sadrzaj>St-1328/2017-23</izvorni_sadrzaj>
    <derivirana_varijabla naziv="DomainObject.Predmet.OdlukaRjesenje.Oznaka_1">St-1328/2017-23</derivirana_varijabla>
  </DomainObject.Predmet.OdlukaRjesenje.Oznaka>
  <DomainObject.Predmet.SudioniciListNaziv>
    <izvorni_sadrzaj>
      <item>FINA RC OSIJEK</item>
      <item>EVA &amp; SARA jednostavno društvo s ograničenom odgovornošću za usluge i trgovinu</item>
      <item>ŽDO GUO Vukovar</item>
      <item>Željko Rupčić</item>
      <item>Mirjana Podunajec</item>
    </izvorni_sadrzaj>
    <derivirana_varijabla naziv="DomainObject.Predmet.SudioniciListNaziv_1">
      <item>FINA RC OSIJEK</item>
      <item>EVA &amp; SARA jednostavno društvo s ograničenom odgovornošću za usluge i trgovinu</item>
      <item>ŽDO GUO Vukovar</item>
      <item>Željko Rupčić</item>
      <item>Mirjana Podunajec</item>
    </derivirana_varijabla>
  </DomainObject.Predmet.SudioniciListNaziv>
  <DomainObject.Predmet.SudioniciListAdressOIB>
    <izvorni_sadrzaj>
      <item>FINA RC OSIJEK, OIB 85821130368</item>
      <item>EVA &amp; SARA jednostavno društvo s ograničenom odgovornošću za usluge i trgovinu, OIB 85125067505, Petra Preradovića 3/A,32236 Ilok</item>
      <item>ŽDO GUO Vukovar</item>
      <item>Željko Rupčić, OIB 31017026540, B. Adžije 58,31400 Đakovo</item>
      <item>Mirjana Podunajec, OIB 52089078550, V. Varlaja 29,10360 Sesvete</item>
    </izvorni_sadrzaj>
    <derivirana_varijabla naziv="DomainObject.Predmet.SudioniciListAdressOIB_1">
      <item>FINA RC OSIJEK, OIB 85821130368</item>
      <item>EVA &amp; SARA jednostavno društvo s ograničenom odgovornošću za usluge i trgovinu, OIB 85125067505, Petra Preradovića 3/A,32236 Ilok</item>
      <item>ŽDO GUO Vukovar</item>
      <item>Željko Rupčić, OIB 31017026540, B. Adžije 58,31400 Đakovo</item>
      <item>Mirjana Podunajec, OIB 52089078550, V. Varlaja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85125067505</item>
      <item>, OIB null</item>
      <item>, OIB 31017026540</item>
      <item>, OIB 52089078550</item>
    </izvorni_sadrzaj>
    <derivirana_varijabla naziv="DomainObject.Predmet.SudioniciListNazivOIB_1">
      <item>, OIB 85821130368</item>
      <item>, OIB 85125067505</item>
      <item>, OIB null</item>
      <item>, OIB 31017026540</item>
      <item>, OIB 52089078550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262</properties:Words>
  <properties:Characters>1450</properties:Characters>
  <properties:Lines>44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2018-07-02T07:17:00Z</cp:lastPrinted>
  <dcterms:modified xmlns:xsi="http://www.w3.org/2001/XMLSchema-instance" xsi:type="dcterms:W3CDTF">2018-07-02T09:13:00Z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i st.up..docx)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